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sdt>
      <w:sdtPr>
        <w:rPr>
          <w:rFonts w:ascii="ＭＳ 明朝" w:eastAsia="ＭＳ 明朝"/>
          <w:b/>
          <w:bCs/>
          <w:color w:val="FF0000"/>
          <w:sz w:val="28"/>
          <w:szCs w:val="28"/>
        </w:rPr>
        <w:id w:val="1351837804"/>
        <w:docPartObj>
          <w:docPartGallery w:val="Cover Pages"/>
          <w:docPartUnique/>
        </w:docPartObj>
      </w:sdtPr>
      <w:sdtEndPr>
        <w:rPr>
          <w:b w:val="0"/>
          <w:bCs w:val="0"/>
          <w:color w:val="auto"/>
          <w:sz w:val="21"/>
          <w:szCs w:val="22"/>
        </w:rPr>
      </w:sdtEndPr>
      <w:sdtContent>
        <w:p w14:paraId="7F3454FC" w14:textId="2193CED6" w:rsidR="00764EDC" w:rsidRPr="00046AC9" w:rsidRDefault="00764EDC" w:rsidP="00764EDC">
          <w:pPr>
            <w:rPr>
              <w:rFonts w:ascii="ＭＳ 明朝" w:eastAsia="ＭＳ 明朝"/>
            </w:rPr>
          </w:pPr>
          <w:r w:rsidRPr="00E34E8B">
            <w:rPr>
              <w:b/>
              <w:bCs/>
              <w:noProof/>
            </w:rPr>
            <mc:AlternateContent>
              <mc:Choice Requires="wps">
                <w:drawing>
                  <wp:anchor distT="0" distB="0" distL="114300" distR="114300" simplePos="0" relativeHeight="251666432" behindDoc="0" locked="0" layoutInCell="1" allowOverlap="1" wp14:anchorId="48632F3A" wp14:editId="024AC9E2">
                    <wp:simplePos x="0" y="0"/>
                    <wp:positionH relativeFrom="leftMargin">
                      <wp:posOffset>752272</wp:posOffset>
                    </wp:positionH>
                    <wp:positionV relativeFrom="paragraph">
                      <wp:posOffset>287763</wp:posOffset>
                    </wp:positionV>
                    <wp:extent cx="815340" cy="353683"/>
                    <wp:effectExtent l="0" t="0" r="0" b="0"/>
                    <wp:wrapNone/>
                    <wp:docPr id="488" name="テキスト ボックス 488"/>
                    <wp:cNvGraphicFramePr/>
                    <a:graphic xmlns:a="http://schemas.openxmlformats.org/drawingml/2006/main">
                      <a:graphicData uri="http://schemas.microsoft.com/office/word/2010/wordprocessingShape">
                        <wps:wsp>
                          <wps:cNvSpPr txBox="1"/>
                          <wps:spPr>
                            <a:xfrm>
                              <a:off x="0" y="0"/>
                              <a:ext cx="815340" cy="353683"/>
                            </a:xfrm>
                            <a:prstGeom prst="rect">
                              <a:avLst/>
                            </a:prstGeom>
                            <a:noFill/>
                            <a:ln w="6350">
                              <a:noFill/>
                            </a:ln>
                            <a:effectLst/>
                          </wps:spPr>
                          <wps:txbx>
                            <w:txbxContent>
                              <w:p w14:paraId="2200F886" w14:textId="77777777" w:rsidR="00B415C6" w:rsidRPr="002B26D8" w:rsidRDefault="00B415C6" w:rsidP="00764EDC">
                                <w:pPr>
                                  <w:snapToGrid w:val="0"/>
                                  <w:rPr>
                                    <w:b/>
                                    <w:color w:val="F2F2F2" w:themeColor="background1" w:themeShade="F2"/>
                                    <w:sz w:val="32"/>
                                    <w:szCs w:val="32"/>
                                  </w:rPr>
                                </w:pPr>
                                <w:r w:rsidRPr="002B26D8">
                                  <w:rPr>
                                    <w:rFonts w:hint="eastAsia"/>
                                    <w:b/>
                                    <w:color w:val="F2F2F2" w:themeColor="background1" w:themeShade="F2"/>
                                    <w:sz w:val="32"/>
                                    <w:szCs w:val="32"/>
                                    <w:highlight w:val="blue"/>
                                  </w:rPr>
                                  <w:t>重要</w:t>
                                </w:r>
                                <w:r w:rsidRPr="002B26D8">
                                  <w:rPr>
                                    <w:rFonts w:hint="eastAsia"/>
                                    <w:b/>
                                    <w:color w:val="F2F2F2" w:themeColor="background1" w:themeShade="F2"/>
                                    <w:sz w:val="32"/>
                                    <w:szCs w:val="32"/>
                                    <w:highlight w:val="darkBlue"/>
                                  </w:rPr>
                                  <w:t>！</w:t>
                                </w:r>
                                <w:r>
                                  <w:rPr>
                                    <w:b/>
                                    <w:color w:val="F2F2F2" w:themeColor="background1" w:themeShade="F2"/>
                                    <w:sz w:val="32"/>
                                    <w:szCs w:val="32"/>
                                  </w:rPr>
                                  <w:tab/>
                                </w:r>
                                <w:r>
                                  <w:rPr>
                                    <w:b/>
                                    <w:color w:val="F2F2F2" w:themeColor="background1" w:themeShade="F2"/>
                                    <w:sz w:val="32"/>
                                    <w:szCs w:val="32"/>
                                  </w:rPr>
                                  <w:tab/>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8632F3A" id="_x0000_t202" coordsize="21600,21600" o:spt="202" path="m,l,21600r21600,l21600,xe">
                    <v:stroke joinstyle="miter"/>
                    <v:path gradientshapeok="t" o:connecttype="rect"/>
                  </v:shapetype>
                  <v:shape id="テキスト ボックス 488" o:spid="_x0000_s1026" type="#_x0000_t202" style="position:absolute;left:0;text-align:left;margin-left:59.25pt;margin-top:22.65pt;width:64.2pt;height:27.85pt;z-index:251666432;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" filled="f" stroked="f" strokeweight=".5pt">
                    <v:textbox>
                      <w:txbxContent>
                        <w:p w14:paraId="2200F886" w14:textId="77777777" w:rsidR="00B415C6" w:rsidRPr="002B26D8" w:rsidRDefault="00B415C6" w:rsidP="00764EDC">
                          <w:pPr>
                            <w:snapToGrid w:val="0"/>
                            <w:rPr>
                              <w:b/>
                              <w:color w:val="F2F2F2" w:themeColor="background1" w:themeShade="F2"/>
                              <w:sz w:val="32"/>
                              <w:szCs w:val="32"/>
                            </w:rPr>
                          </w:pPr>
                          <w:r w:rsidRPr="002B26D8">
                            <w:rPr>
                              <w:rFonts w:hint="eastAsia"/>
                              <w:b/>
                              <w:color w:val="F2F2F2" w:themeColor="background1" w:themeShade="F2"/>
                              <w:sz w:val="32"/>
                              <w:szCs w:val="32"/>
                              <w:highlight w:val="blue"/>
                            </w:rPr>
                            <w:t>重要</w:t>
                          </w:r>
                          <w:r w:rsidRPr="002B26D8">
                            <w:rPr>
                              <w:rFonts w:hint="eastAsia"/>
                              <w:b/>
                              <w:color w:val="F2F2F2" w:themeColor="background1" w:themeShade="F2"/>
                              <w:sz w:val="32"/>
                              <w:szCs w:val="32"/>
                              <w:highlight w:val="darkBlue"/>
                            </w:rPr>
                            <w:t>！</w:t>
                          </w:r>
                          <w:r>
                            <w:rPr>
                              <w:b/>
                              <w:color w:val="F2F2F2" w:themeColor="background1" w:themeShade="F2"/>
                              <w:sz w:val="32"/>
                              <w:szCs w:val="32"/>
                            </w:rPr>
                            <w:tab/>
                          </w:r>
                          <w:r>
                            <w:rPr>
                              <w:b/>
                              <w:color w:val="F2F2F2" w:themeColor="background1" w:themeShade="F2"/>
                              <w:sz w:val="32"/>
                              <w:szCs w:val="32"/>
                            </w:rPr>
                            <w:tab/>
                          </w:r>
                        </w:p>
                      </w:txbxContent>
                    </v:textbox>
                    <w10:wrap anchorx="margin"/>
                  </v:shape>
                </w:pict>
              </mc:Fallback>
            </mc:AlternateContent>
          </w:r>
        </w:p>
        <w:p w14:paraId="6F5DB09C" w14:textId="1C65736E" w:rsidR="00046AC9" w:rsidRPr="00043ABE" w:rsidRDefault="00043ABE" w:rsidP="00043ABE">
          <w:pPr>
            <w:ind w:leftChars="337" w:left="708"/>
            <w:rPr>
              <w:rFonts w:ascii="ＭＳ 明朝" w:eastAsia="ＭＳ 明朝"/>
              <w:b/>
              <w:bCs/>
              <w:color w:val="FF0000"/>
              <w:sz w:val="28"/>
              <w:szCs w:val="28"/>
            </w:rPr>
          </w:pPr>
          <w:r w:rsidRPr="00043ABE">
            <w:rPr>
              <w:rFonts w:ascii="ＭＳ 明朝" w:eastAsia="ＭＳ 明朝" w:hint="eastAsia"/>
              <w:b/>
              <w:bCs/>
              <w:sz w:val="28"/>
              <w:szCs w:val="28"/>
            </w:rPr>
            <w:t>旧バージョンをご使用の場合は「</w:t>
          </w:r>
          <w:r w:rsidRPr="00A55C4C">
            <w:rPr>
              <w:rFonts w:ascii="ＭＳ 明朝" w:eastAsia="ＭＳ 明朝"/>
              <w:b/>
              <w:bCs/>
              <w:color w:val="0070C0"/>
              <w:sz w:val="28"/>
              <w:szCs w:val="28"/>
            </w:rPr>
            <w:fldChar w:fldCharType="begin"/>
          </w:r>
          <w:r w:rsidRPr="00A55C4C">
            <w:rPr>
              <w:rFonts w:ascii="ＭＳ 明朝" w:eastAsia="ＭＳ 明朝"/>
              <w:b/>
              <w:bCs/>
              <w:color w:val="0070C0"/>
              <w:sz w:val="28"/>
              <w:szCs w:val="28"/>
            </w:rPr>
            <w:instrText xml:space="preserve"> </w:instrText>
          </w:r>
          <w:r w:rsidRPr="00A55C4C">
            <w:rPr>
              <w:rFonts w:ascii="ＭＳ 明朝" w:eastAsia="ＭＳ 明朝" w:hint="eastAsia"/>
              <w:b/>
              <w:bCs/>
              <w:color w:val="0070C0"/>
              <w:sz w:val="28"/>
              <w:szCs w:val="28"/>
            </w:rPr>
            <w:instrText>REF _Ref57146026 \r \h</w:instrText>
          </w:r>
          <w:r w:rsidRPr="00A55C4C">
            <w:rPr>
              <w:rFonts w:ascii="ＭＳ 明朝" w:eastAsia="ＭＳ 明朝"/>
              <w:b/>
              <w:bCs/>
              <w:color w:val="0070C0"/>
              <w:sz w:val="28"/>
              <w:szCs w:val="28"/>
            </w:rPr>
            <w:instrText xml:space="preserve"> </w:instrText>
          </w:r>
          <w:r w:rsidRPr="00A55C4C">
            <w:rPr>
              <w:rFonts w:ascii="ＭＳ 明朝" w:eastAsia="ＭＳ 明朝"/>
              <w:b/>
              <w:bCs/>
              <w:color w:val="0070C0"/>
              <w:sz w:val="28"/>
              <w:szCs w:val="28"/>
            </w:rPr>
          </w:r>
          <w:r w:rsidRPr="00A55C4C">
            <w:rPr>
              <w:rFonts w:ascii="ＭＳ 明朝" w:eastAsia="ＭＳ 明朝"/>
              <w:b/>
              <w:bCs/>
              <w:color w:val="0070C0"/>
              <w:sz w:val="28"/>
              <w:szCs w:val="28"/>
            </w:rPr>
            <w:fldChar w:fldCharType="separate"/>
          </w:r>
          <w:r w:rsidR="005868E0" w:rsidRPr="00A55C4C">
            <w:rPr>
              <w:rFonts w:ascii="ＭＳ 明朝" w:eastAsia="ＭＳ 明朝" w:hint="eastAsia"/>
              <w:b/>
              <w:bCs/>
              <w:color w:val="0070C0"/>
              <w:sz w:val="28"/>
              <w:szCs w:val="28"/>
            </w:rPr>
            <w:t>１０3)</w:t>
          </w:r>
          <w:r w:rsidRPr="00A55C4C">
            <w:rPr>
              <w:rFonts w:ascii="ＭＳ 明朝" w:eastAsia="ＭＳ 明朝"/>
              <w:b/>
              <w:bCs/>
              <w:color w:val="0070C0"/>
              <w:sz w:val="28"/>
              <w:szCs w:val="28"/>
            </w:rPr>
            <w:fldChar w:fldCharType="end"/>
          </w:r>
          <w:r w:rsidRPr="00043ABE">
            <w:rPr>
              <w:rFonts w:ascii="ＭＳ 明朝" w:eastAsia="ＭＳ 明朝" w:hint="eastAsia"/>
              <w:b/>
              <w:bCs/>
              <w:sz w:val="28"/>
              <w:szCs w:val="28"/>
            </w:rPr>
            <w:t>」</w:t>
          </w:r>
          <w:r>
            <w:rPr>
              <w:rFonts w:ascii="ＭＳ 明朝" w:eastAsia="ＭＳ 明朝" w:hint="eastAsia"/>
              <w:b/>
              <w:bCs/>
              <w:sz w:val="28"/>
              <w:szCs w:val="28"/>
            </w:rPr>
            <w:t>項</w:t>
          </w:r>
          <w:r w:rsidRPr="00043ABE">
            <w:rPr>
              <w:rFonts w:ascii="ＭＳ 明朝" w:eastAsia="ＭＳ 明朝" w:hint="eastAsia"/>
              <w:b/>
              <w:bCs/>
              <w:sz w:val="28"/>
              <w:szCs w:val="28"/>
            </w:rPr>
            <w:t>をご覧ください。</w:t>
          </w:r>
        </w:p>
        <w:p w14:paraId="784D4974" w14:textId="13D9959B" w:rsidR="00046AC9" w:rsidRPr="00046AC9" w:rsidRDefault="00000000" w:rsidP="00046AC9">
          <w:pPr>
            <w:rPr>
              <w:rFonts w:ascii="ＭＳ 明朝" w:eastAsia="ＭＳ 明朝"/>
            </w:rPr>
          </w:pPr>
        </w:p>
      </w:sdtContent>
    </w:sdt>
    <w:p w14:paraId="78FEABC5" w14:textId="4911E172" w:rsidR="00046AC9" w:rsidRPr="00046AC9" w:rsidRDefault="00046AC9" w:rsidP="00046AC9">
      <w:pPr>
        <w:widowControl/>
        <w:jc w:val="left"/>
        <w:rPr>
          <w:rFonts w:ascii="ＭＳ 明朝" w:eastAsia="ＭＳ 明朝"/>
        </w:rPr>
      </w:pPr>
    </w:p>
    <w:p w14:paraId="5D109615" w14:textId="10C99CDF" w:rsidR="00046AC9" w:rsidRPr="00046AC9" w:rsidRDefault="00046AC9" w:rsidP="00046AC9">
      <w:pPr>
        <w:widowControl/>
        <w:jc w:val="left"/>
        <w:rPr>
          <w:rFonts w:ascii="ＭＳ 明朝" w:eastAsia="ＭＳ 明朝"/>
        </w:rPr>
      </w:pPr>
    </w:p>
    <w:p w14:paraId="605A84A9" w14:textId="77777777" w:rsidR="00046AC9" w:rsidRPr="00046AC9" w:rsidRDefault="00046AC9" w:rsidP="00046AC9">
      <w:pPr>
        <w:widowControl/>
        <w:jc w:val="left"/>
        <w:rPr>
          <w:rFonts w:ascii="ＭＳ 明朝" w:eastAsia="ＭＳ 明朝"/>
        </w:rPr>
      </w:pPr>
    </w:p>
    <w:p w14:paraId="0BA029DB" w14:textId="77777777" w:rsidR="00046AC9" w:rsidRPr="00046AC9" w:rsidRDefault="00046AC9" w:rsidP="00046AC9">
      <w:pPr>
        <w:widowControl/>
        <w:jc w:val="left"/>
        <w:rPr>
          <w:rFonts w:ascii="ＭＳ 明朝" w:eastAsia="ＭＳ 明朝"/>
        </w:rPr>
      </w:pPr>
      <w:r w:rsidRPr="00046AC9">
        <w:rPr>
          <w:rFonts w:ascii="ＭＳ 明朝" w:eastAsia="ＭＳ 明朝"/>
          <w:noProof/>
        </w:rPr>
        <mc:AlternateContent>
          <mc:Choice Requires="wps">
            <w:drawing>
              <wp:anchor distT="0" distB="0" distL="114300" distR="114300" simplePos="0" relativeHeight="251620352" behindDoc="0" locked="0" layoutInCell="1" allowOverlap="1" wp14:anchorId="5F7B460E" wp14:editId="0262993B">
                <wp:simplePos x="0" y="0"/>
                <wp:positionH relativeFrom="column">
                  <wp:posOffset>-203835</wp:posOffset>
                </wp:positionH>
                <wp:positionV relativeFrom="paragraph">
                  <wp:posOffset>31115</wp:posOffset>
                </wp:positionV>
                <wp:extent cx="6210300" cy="1422400"/>
                <wp:effectExtent l="0" t="38100" r="0" b="44450"/>
                <wp:wrapNone/>
                <wp:docPr id="1" name="テキスト ボックス 1"/>
                <wp:cNvGraphicFramePr/>
                <a:graphic xmlns:a="http://schemas.openxmlformats.org/drawingml/2006/main">
                  <a:graphicData uri="http://schemas.microsoft.com/office/word/2010/wordprocessingShape">
                    <wps:wsp>
                      <wps:cNvSpPr txBox="1"/>
                      <wps:spPr>
                        <a:xfrm>
                          <a:off x="0" y="0"/>
                          <a:ext cx="6210300" cy="1422400"/>
                        </a:xfrm>
                        <a:prstGeom prst="rect">
                          <a:avLst/>
                        </a:prstGeom>
                        <a:noFill/>
                        <a:ln>
                          <a:noFill/>
                        </a:ln>
                        <a:effectLst/>
                      </wps:spPr>
                      <wps:txbx>
                        <w:txbxContent>
                          <w:p w14:paraId="56F06E1C" w14:textId="77777777" w:rsidR="00B415C6" w:rsidRPr="009A2241" w:rsidRDefault="00B415C6" w:rsidP="00046AC9">
                            <w:pPr>
                              <w:widowControl/>
                              <w:snapToGrid w:val="0"/>
                              <w:jc w:val="center"/>
                              <w:rPr>
                                <w:b/>
                                <w:spacing w:val="10"/>
                                <w:sz w:val="72"/>
                                <w:szCs w:val="72"/>
                                <w14:shadow w14:blurRad="76200" w14:dist="50800" w14:dir="5400000" w14:sx="100000" w14:sy="100000" w14:kx="0" w14:ky="0" w14:algn="tl">
                                  <w14:srgbClr w14:val="000000">
                                    <w14:alpha w14:val="35000"/>
                                  </w14:srgbClr>
                                </w14:shadow>
                                <w14:textOutline w14:w="11430" w14:cap="flat" w14:cmpd="sng" w14:algn="ctr">
                                  <w14:noFill/>
                                  <w14:prstDash w14:val="solid"/>
                                  <w14:round/>
                                </w14:textOutline>
                                <w14:textFill>
                                  <w14:gradFill>
                                    <w14:gsLst>
                                      <w14:gs w14:pos="25000">
                                        <w14:schemeClr w14:val="accent2">
                                          <w14:satMod w14:val="155000"/>
                                        </w14:schemeClr>
                                      </w14:gs>
                                      <w14:gs w14:pos="100000">
                                        <w14:schemeClr w14:val="accent2">
                                          <w14:shade w14:val="45000"/>
                                          <w14:satMod w14:val="165000"/>
                                        </w14:schemeClr>
                                      </w14:gs>
                                    </w14:gsLst>
                                    <w14:lin w14:ang="5400000" w14:scaled="0"/>
                                  </w14:gradFill>
                                </w14:textFill>
                                <w14:props3d w14:extrusionH="0" w14:contourW="25400" w14:prstMaterial="matte">
                                  <w14:bevelT w14:w="25400" w14:h="55880" w14:prst="artDeco"/>
                                  <w14:contourClr>
                                    <w14:schemeClr w14:val="accent2">
                                      <w14:tint w14:val="20000"/>
                                    </w14:schemeClr>
                                  </w14:contourClr>
                                </w14:props3d>
                              </w:rPr>
                            </w:pPr>
                            <w:r w:rsidRPr="009A2241">
                              <w:rPr>
                                <w:rFonts w:hint="eastAsia"/>
                                <w:b/>
                                <w:spacing w:val="10"/>
                                <w:sz w:val="72"/>
                                <w:szCs w:val="72"/>
                                <w14:shadow w14:blurRad="76200" w14:dist="50800" w14:dir="5400000" w14:sx="100000" w14:sy="100000" w14:kx="0" w14:ky="0" w14:algn="tl">
                                  <w14:srgbClr w14:val="000000">
                                    <w14:alpha w14:val="35000"/>
                                  </w14:srgbClr>
                                </w14:shadow>
                                <w14:textOutline w14:w="11430" w14:cap="flat" w14:cmpd="sng" w14:algn="ctr">
                                  <w14:noFill/>
                                  <w14:prstDash w14:val="solid"/>
                                  <w14:round/>
                                </w14:textOutline>
                                <w14:textFill>
                                  <w14:gradFill>
                                    <w14:gsLst>
                                      <w14:gs w14:pos="25000">
                                        <w14:schemeClr w14:val="accent2">
                                          <w14:satMod w14:val="155000"/>
                                        </w14:schemeClr>
                                      </w14:gs>
                                      <w14:gs w14:pos="100000">
                                        <w14:schemeClr w14:val="accent2">
                                          <w14:shade w14:val="45000"/>
                                          <w14:satMod w14:val="165000"/>
                                        </w14:schemeClr>
                                      </w14:gs>
                                    </w14:gsLst>
                                    <w14:lin w14:ang="5400000" w14:scaled="0"/>
                                  </w14:gradFill>
                                </w14:textFill>
                                <w14:props3d w14:extrusionH="0" w14:contourW="25400" w14:prstMaterial="matte">
                                  <w14:bevelT w14:w="25400" w14:h="55880" w14:prst="artDeco"/>
                                  <w14:contourClr>
                                    <w14:schemeClr w14:val="accent2">
                                      <w14:tint w14:val="20000"/>
                                    </w14:schemeClr>
                                  </w14:contourClr>
                                </w14:props3d>
                              </w:rPr>
                              <w:t>Panasonic</w:t>
                            </w:r>
                            <w:r w:rsidRPr="009A2241">
                              <w:rPr>
                                <w:rFonts w:hint="eastAsia"/>
                                <w:b/>
                                <w:spacing w:val="10"/>
                                <w:sz w:val="72"/>
                                <w:szCs w:val="72"/>
                                <w14:shadow w14:blurRad="76200" w14:dist="50800" w14:dir="5400000" w14:sx="100000" w14:sy="100000" w14:kx="0" w14:ky="0" w14:algn="tl">
                                  <w14:srgbClr w14:val="000000">
                                    <w14:alpha w14:val="35000"/>
                                  </w14:srgbClr>
                                </w14:shadow>
                                <w14:textOutline w14:w="11430" w14:cap="flat" w14:cmpd="sng" w14:algn="ctr">
                                  <w14:noFill/>
                                  <w14:prstDash w14:val="solid"/>
                                  <w14:round/>
                                </w14:textOutline>
                                <w14:textFill>
                                  <w14:gradFill>
                                    <w14:gsLst>
                                      <w14:gs w14:pos="25000">
                                        <w14:schemeClr w14:val="accent2">
                                          <w14:satMod w14:val="155000"/>
                                        </w14:schemeClr>
                                      </w14:gs>
                                      <w14:gs w14:pos="100000">
                                        <w14:schemeClr w14:val="accent2">
                                          <w14:shade w14:val="45000"/>
                                          <w14:satMod w14:val="165000"/>
                                        </w14:schemeClr>
                                      </w14:gs>
                                    </w14:gsLst>
                                    <w14:lin w14:ang="5400000" w14:scaled="0"/>
                                  </w14:gradFill>
                                </w14:textFill>
                                <w14:props3d w14:extrusionH="0" w14:contourW="25400" w14:prstMaterial="matte">
                                  <w14:bevelT w14:w="25400" w14:h="55880" w14:prst="artDeco"/>
                                  <w14:contourClr>
                                    <w14:schemeClr w14:val="accent2">
                                      <w14:tint w14:val="20000"/>
                                    </w14:schemeClr>
                                  </w14:contourClr>
                                </w14:props3d>
                              </w:rPr>
                              <w:t>電話帳編集</w:t>
                            </w:r>
                          </w:p>
                          <w:p w14:paraId="60BD1232" w14:textId="77777777" w:rsidR="00B415C6" w:rsidRPr="009A2241" w:rsidRDefault="00B415C6" w:rsidP="00046AC9">
                            <w:pPr>
                              <w:widowControl/>
                              <w:snapToGrid w:val="0"/>
                              <w:jc w:val="center"/>
                              <w:rPr>
                                <w:b/>
                                <w:spacing w:val="10"/>
                                <w:sz w:val="72"/>
                                <w:szCs w:val="72"/>
                                <w14:shadow w14:blurRad="76200" w14:dist="50800" w14:dir="5400000" w14:sx="100000" w14:sy="100000" w14:kx="0" w14:ky="0" w14:algn="tl">
                                  <w14:srgbClr w14:val="000000">
                                    <w14:alpha w14:val="35000"/>
                                  </w14:srgbClr>
                                </w14:shadow>
                                <w14:textOutline w14:w="11430" w14:cap="flat" w14:cmpd="sng" w14:algn="ctr">
                                  <w14:noFill/>
                                  <w14:prstDash w14:val="solid"/>
                                  <w14:round/>
                                </w14:textOutline>
                                <w14:textFill>
                                  <w14:gradFill>
                                    <w14:gsLst>
                                      <w14:gs w14:pos="25000">
                                        <w14:schemeClr w14:val="accent2">
                                          <w14:satMod w14:val="155000"/>
                                        </w14:schemeClr>
                                      </w14:gs>
                                      <w14:gs w14:pos="100000">
                                        <w14:schemeClr w14:val="accent2">
                                          <w14:shade w14:val="45000"/>
                                          <w14:satMod w14:val="165000"/>
                                        </w14:schemeClr>
                                      </w14:gs>
                                    </w14:gsLst>
                                    <w14:lin w14:ang="5400000" w14:scaled="0"/>
                                  </w14:gradFill>
                                </w14:textFill>
                                <w14:props3d w14:extrusionH="0" w14:contourW="25400" w14:prstMaterial="matte">
                                  <w14:bevelT w14:w="25400" w14:h="55880" w14:prst="artDeco"/>
                                  <w14:contourClr>
                                    <w14:schemeClr w14:val="accent2">
                                      <w14:tint w14:val="20000"/>
                                    </w14:schemeClr>
                                  </w14:contourClr>
                                </w14:props3d>
                              </w:rPr>
                            </w:pPr>
                            <w:r w:rsidRPr="009A2241">
                              <w:rPr>
                                <w:rFonts w:hint="eastAsia"/>
                                <w:b/>
                                <w:spacing w:val="10"/>
                                <w:sz w:val="72"/>
                                <w:szCs w:val="72"/>
                                <w14:shadow w14:blurRad="76200" w14:dist="50800" w14:dir="5400000" w14:sx="100000" w14:sy="100000" w14:kx="0" w14:ky="0" w14:algn="tl">
                                  <w14:srgbClr w14:val="000000">
                                    <w14:alpha w14:val="35000"/>
                                  </w14:srgbClr>
                                </w14:shadow>
                                <w14:textOutline w14:w="11430" w14:cap="flat" w14:cmpd="sng" w14:algn="ctr">
                                  <w14:noFill/>
                                  <w14:prstDash w14:val="solid"/>
                                  <w14:round/>
                                </w14:textOutline>
                                <w14:textFill>
                                  <w14:gradFill>
                                    <w14:gsLst>
                                      <w14:gs w14:pos="25000">
                                        <w14:schemeClr w14:val="accent2">
                                          <w14:satMod w14:val="155000"/>
                                        </w14:schemeClr>
                                      </w14:gs>
                                      <w14:gs w14:pos="100000">
                                        <w14:schemeClr w14:val="accent2">
                                          <w14:shade w14:val="45000"/>
                                          <w14:satMod w14:val="165000"/>
                                        </w14:schemeClr>
                                      </w14:gs>
                                    </w14:gsLst>
                                    <w14:lin w14:ang="5400000" w14:scaled="0"/>
                                  </w14:gradFill>
                                </w14:textFill>
                                <w14:props3d w14:extrusionH="0" w14:contourW="25400" w14:prstMaterial="matte">
                                  <w14:bevelT w14:w="25400" w14:h="55880" w14:prst="artDeco"/>
                                  <w14:contourClr>
                                    <w14:schemeClr w14:val="accent2">
                                      <w14:tint w14:val="20000"/>
                                    </w14:schemeClr>
                                  </w14:contourClr>
                                </w14:props3d>
                              </w:rPr>
                              <w:t>(Excel</w:t>
                            </w:r>
                            <w:r w:rsidRPr="009A2241">
                              <w:rPr>
                                <w:rFonts w:hint="eastAsia"/>
                                <w:b/>
                                <w:spacing w:val="10"/>
                                <w:sz w:val="72"/>
                                <w:szCs w:val="72"/>
                                <w14:shadow w14:blurRad="76200" w14:dist="50800" w14:dir="5400000" w14:sx="100000" w14:sy="100000" w14:kx="0" w14:ky="0" w14:algn="tl">
                                  <w14:srgbClr w14:val="000000">
                                    <w14:alpha w14:val="35000"/>
                                  </w14:srgbClr>
                                </w14:shadow>
                                <w14:textOutline w14:w="11430" w14:cap="flat" w14:cmpd="sng" w14:algn="ctr">
                                  <w14:noFill/>
                                  <w14:prstDash w14:val="solid"/>
                                  <w14:round/>
                                </w14:textOutline>
                                <w14:textFill>
                                  <w14:gradFill>
                                    <w14:gsLst>
                                      <w14:gs w14:pos="25000">
                                        <w14:schemeClr w14:val="accent2">
                                          <w14:satMod w14:val="155000"/>
                                        </w14:schemeClr>
                                      </w14:gs>
                                      <w14:gs w14:pos="100000">
                                        <w14:schemeClr w14:val="accent2">
                                          <w14:shade w14:val="45000"/>
                                          <w14:satMod w14:val="165000"/>
                                        </w14:schemeClr>
                                      </w14:gs>
                                    </w14:gsLst>
                                    <w14:lin w14:ang="5400000" w14:scaled="0"/>
                                  </w14:gradFill>
                                </w14:textFill>
                                <w14:props3d w14:extrusionH="0" w14:contourW="25400" w14:prstMaterial="matte">
                                  <w14:bevelT w14:w="25400" w14:h="55880" w14:prst="artDeco"/>
                                  <w14:contourClr>
                                    <w14:schemeClr w14:val="accent2">
                                      <w14:tint w14:val="20000"/>
                                    </w14:schemeClr>
                                  </w14:contourClr>
                                </w14:props3d>
                              </w:rPr>
                              <w:t>版</w:t>
                            </w:r>
                            <w:r w:rsidRPr="009A2241">
                              <w:rPr>
                                <w:rFonts w:hint="eastAsia"/>
                                <w:b/>
                                <w:spacing w:val="10"/>
                                <w:sz w:val="72"/>
                                <w:szCs w:val="72"/>
                                <w14:shadow w14:blurRad="76200" w14:dist="50800" w14:dir="5400000" w14:sx="100000" w14:sy="100000" w14:kx="0" w14:ky="0" w14:algn="tl">
                                  <w14:srgbClr w14:val="000000">
                                    <w14:alpha w14:val="35000"/>
                                  </w14:srgbClr>
                                </w14:shadow>
                                <w14:textOutline w14:w="11430" w14:cap="flat" w14:cmpd="sng" w14:algn="ctr">
                                  <w14:noFill/>
                                  <w14:prstDash w14:val="solid"/>
                                  <w14:round/>
                                </w14:textOutline>
                                <w14:textFill>
                                  <w14:gradFill>
                                    <w14:gsLst>
                                      <w14:gs w14:pos="25000">
                                        <w14:schemeClr w14:val="accent2">
                                          <w14:satMod w14:val="155000"/>
                                        </w14:schemeClr>
                                      </w14:gs>
                                      <w14:gs w14:pos="100000">
                                        <w14:schemeClr w14:val="accent2">
                                          <w14:shade w14:val="45000"/>
                                          <w14:satMod w14:val="165000"/>
                                        </w14:schemeClr>
                                      </w14:gs>
                                    </w14:gsLst>
                                    <w14:lin w14:ang="5400000" w14:scaled="0"/>
                                  </w14:gradFill>
                                </w14:textFill>
                                <w14:props3d w14:extrusionH="0" w14:contourW="25400" w14:prstMaterial="matte">
                                  <w14:bevelT w14:w="25400" w14:h="55880" w14:prst="artDeco"/>
                                  <w14:contourClr>
                                    <w14:schemeClr w14:val="accent2">
                                      <w14:tint w14:val="20000"/>
                                    </w14:schemeClr>
                                  </w14:contourClr>
                                </w14:props3d>
                              </w:rPr>
                              <w:t>)</w:t>
                            </w:r>
                          </w:p>
                        </w:txbxContent>
                      </wps:txbx>
                      <wps:bodyPr rot="0" spcFirstLastPara="0" vertOverflow="overflow" horzOverflow="overflow" vert="horz" wrap="square" lIns="74295" tIns="8890" rIns="74295" bIns="8890" numCol="1" spcCol="0" rtlCol="0" fromWordArt="0" anchor="t" anchorCtr="0" forceAA="0" compatLnSpc="1">
                        <a:prstTxWarp prst="textNoShape">
                          <a:avLst/>
                        </a:prstTxWarp>
                        <a:noAutofit/>
                        <a:scene3d>
                          <a:camera prst="orthographicFront"/>
                          <a:lightRig rig="soft" dir="tl">
                            <a:rot lat="0" lon="0" rev="0"/>
                          </a:lightRig>
                        </a:scene3d>
                        <a:sp3d contourW="25400" prstMaterial="matte">
                          <a:bevelT w="25400" h="55880" prst="artDeco"/>
                          <a:contourClr>
                            <a:schemeClr val="accent2">
                              <a:tint val="20000"/>
                            </a:schemeClr>
                          </a:contourClr>
                        </a:sp3d>
                      </wps:bodyPr>
                    </wps:wsp>
                  </a:graphicData>
                </a:graphic>
                <wp14:sizeRelH relativeFrom="margin">
                  <wp14:pctWidth>0</wp14:pctWidth>
                </wp14:sizeRelH>
                <wp14:sizeRelV relativeFrom="margin">
                  <wp14:pctHeight>0</wp14:pctHeight>
                </wp14:sizeRelV>
              </wp:anchor>
            </w:drawing>
          </mc:Choice>
          <mc:Fallback>
            <w:pict>
              <v:shape w14:anchorId="5F7B460E" id="テキスト ボックス 1" o:spid="_x0000_s1027" type="#_x0000_t202" style="position:absolute;margin-left:-16.05pt;margin-top:2.45pt;width:489pt;height:112pt;z-index:251620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" filled="f" stroked="f">
                <v:textbox inset="5.85pt,.7pt,5.85pt,.7pt">
                  <w:txbxContent>
                    <w:p w14:paraId="56F06E1C" w14:textId="77777777" w:rsidR="00B415C6" w:rsidRPr="009A2241" w:rsidRDefault="00B415C6" w:rsidP="00046AC9">
                      <w:pPr>
                        <w:widowControl/>
                        <w:snapToGrid w:val="0"/>
                        <w:jc w:val="center"/>
                        <w:rPr>
                          <w:b/>
                          <w:spacing w:val="10"/>
                          <w:sz w:val="72"/>
                          <w:szCs w:val="72"/>
                          <w14:shadow w14:blurRad="76200" w14:dist="50800" w14:dir="5400000" w14:sx="100000" w14:sy="100000" w14:kx="0" w14:ky="0" w14:algn="tl">
                            <w14:srgbClr w14:val="000000">
                              <w14:alpha w14:val="35000"/>
                            </w14:srgbClr>
                          </w14:shadow>
                          <w14:textOutline w14:w="11430" w14:cap="flat" w14:cmpd="sng" w14:algn="ctr">
                            <w14:noFill/>
                            <w14:prstDash w14:val="solid"/>
                            <w14:round/>
                          </w14:textOutline>
                          <w14:textFill>
                            <w14:gradFill>
                              <w14:gsLst>
                                <w14:gs w14:pos="25000">
                                  <w14:schemeClr w14:val="accent2">
                                    <w14:satMod w14:val="155000"/>
                                  </w14:schemeClr>
                                </w14:gs>
                                <w14:gs w14:pos="100000">
                                  <w14:schemeClr w14:val="accent2">
                                    <w14:shade w14:val="45000"/>
                                    <w14:satMod w14:val="165000"/>
                                  </w14:schemeClr>
                                </w14:gs>
                              </w14:gsLst>
                              <w14:lin w14:ang="5400000" w14:scaled="0"/>
                            </w14:gradFill>
                          </w14:textFill>
                          <w14:props3d w14:extrusionH="0" w14:contourW="25400" w14:prstMaterial="matte">
                            <w14:bevelT w14:w="25400" w14:h="55880" w14:prst="artDeco"/>
                            <w14:contourClr>
                              <w14:schemeClr w14:val="accent2">
                                <w14:tint w14:val="20000"/>
                              </w14:schemeClr>
                            </w14:contourClr>
                          </w14:props3d>
                        </w:rPr>
                      </w:pPr>
                      <w:r w:rsidRPr="009A2241">
                        <w:rPr>
                          <w:rFonts w:hint="eastAsia"/>
                          <w:b/>
                          <w:spacing w:val="10"/>
                          <w:sz w:val="72"/>
                          <w:szCs w:val="72"/>
                          <w14:shadow w14:blurRad="76200" w14:dist="50800" w14:dir="5400000" w14:sx="100000" w14:sy="100000" w14:kx="0" w14:ky="0" w14:algn="tl">
                            <w14:srgbClr w14:val="000000">
                              <w14:alpha w14:val="35000"/>
                            </w14:srgbClr>
                          </w14:shadow>
                          <w14:textOutline w14:w="11430" w14:cap="flat" w14:cmpd="sng" w14:algn="ctr">
                            <w14:noFill/>
                            <w14:prstDash w14:val="solid"/>
                            <w14:round/>
                          </w14:textOutline>
                          <w14:textFill>
                            <w14:gradFill>
                              <w14:gsLst>
                                <w14:gs w14:pos="25000">
                                  <w14:schemeClr w14:val="accent2">
                                    <w14:satMod w14:val="155000"/>
                                  </w14:schemeClr>
                                </w14:gs>
                                <w14:gs w14:pos="100000">
                                  <w14:schemeClr w14:val="accent2">
                                    <w14:shade w14:val="45000"/>
                                    <w14:satMod w14:val="165000"/>
                                  </w14:schemeClr>
                                </w14:gs>
                              </w14:gsLst>
                              <w14:lin w14:ang="5400000" w14:scaled="0"/>
                            </w14:gradFill>
                          </w14:textFill>
                          <w14:props3d w14:extrusionH="0" w14:contourW="25400" w14:prstMaterial="matte">
                            <w14:bevelT w14:w="25400" w14:h="55880" w14:prst="artDeco"/>
                            <w14:contourClr>
                              <w14:schemeClr w14:val="accent2">
                                <w14:tint w14:val="20000"/>
                              </w14:schemeClr>
                            </w14:contourClr>
                          </w14:props3d>
                        </w:rPr>
                        <w:t>Panasonic</w:t>
                      </w:r>
                      <w:r w:rsidRPr="009A2241">
                        <w:rPr>
                          <w:rFonts w:hint="eastAsia"/>
                          <w:b/>
                          <w:spacing w:val="10"/>
                          <w:sz w:val="72"/>
                          <w:szCs w:val="72"/>
                          <w14:shadow w14:blurRad="76200" w14:dist="50800" w14:dir="5400000" w14:sx="100000" w14:sy="100000" w14:kx="0" w14:ky="0" w14:algn="tl">
                            <w14:srgbClr w14:val="000000">
                              <w14:alpha w14:val="35000"/>
                            </w14:srgbClr>
                          </w14:shadow>
                          <w14:textOutline w14:w="11430" w14:cap="flat" w14:cmpd="sng" w14:algn="ctr">
                            <w14:noFill/>
                            <w14:prstDash w14:val="solid"/>
                            <w14:round/>
                          </w14:textOutline>
                          <w14:textFill>
                            <w14:gradFill>
                              <w14:gsLst>
                                <w14:gs w14:pos="25000">
                                  <w14:schemeClr w14:val="accent2">
                                    <w14:satMod w14:val="155000"/>
                                  </w14:schemeClr>
                                </w14:gs>
                                <w14:gs w14:pos="100000">
                                  <w14:schemeClr w14:val="accent2">
                                    <w14:shade w14:val="45000"/>
                                    <w14:satMod w14:val="165000"/>
                                  </w14:schemeClr>
                                </w14:gs>
                              </w14:gsLst>
                              <w14:lin w14:ang="5400000" w14:scaled="0"/>
                            </w14:gradFill>
                          </w14:textFill>
                          <w14:props3d w14:extrusionH="0" w14:contourW="25400" w14:prstMaterial="matte">
                            <w14:bevelT w14:w="25400" w14:h="55880" w14:prst="artDeco"/>
                            <w14:contourClr>
                              <w14:schemeClr w14:val="accent2">
                                <w14:tint w14:val="20000"/>
                              </w14:schemeClr>
                            </w14:contourClr>
                          </w14:props3d>
                        </w:rPr>
                        <w:t>電話帳編集</w:t>
                      </w:r>
                    </w:p>
                    <w:p w14:paraId="60BD1232" w14:textId="77777777" w:rsidR="00B415C6" w:rsidRPr="009A2241" w:rsidRDefault="00B415C6" w:rsidP="00046AC9">
                      <w:pPr>
                        <w:widowControl/>
                        <w:snapToGrid w:val="0"/>
                        <w:jc w:val="center"/>
                        <w:rPr>
                          <w:b/>
                          <w:spacing w:val="10"/>
                          <w:sz w:val="72"/>
                          <w:szCs w:val="72"/>
                          <w14:shadow w14:blurRad="76200" w14:dist="50800" w14:dir="5400000" w14:sx="100000" w14:sy="100000" w14:kx="0" w14:ky="0" w14:algn="tl">
                            <w14:srgbClr w14:val="000000">
                              <w14:alpha w14:val="35000"/>
                            </w14:srgbClr>
                          </w14:shadow>
                          <w14:textOutline w14:w="11430" w14:cap="flat" w14:cmpd="sng" w14:algn="ctr">
                            <w14:noFill/>
                            <w14:prstDash w14:val="solid"/>
                            <w14:round/>
                          </w14:textOutline>
                          <w14:textFill>
                            <w14:gradFill>
                              <w14:gsLst>
                                <w14:gs w14:pos="25000">
                                  <w14:schemeClr w14:val="accent2">
                                    <w14:satMod w14:val="155000"/>
                                  </w14:schemeClr>
                                </w14:gs>
                                <w14:gs w14:pos="100000">
                                  <w14:schemeClr w14:val="accent2">
                                    <w14:shade w14:val="45000"/>
                                    <w14:satMod w14:val="165000"/>
                                  </w14:schemeClr>
                                </w14:gs>
                              </w14:gsLst>
                              <w14:lin w14:ang="5400000" w14:scaled="0"/>
                            </w14:gradFill>
                          </w14:textFill>
                          <w14:props3d w14:extrusionH="0" w14:contourW="25400" w14:prstMaterial="matte">
                            <w14:bevelT w14:w="25400" w14:h="55880" w14:prst="artDeco"/>
                            <w14:contourClr>
                              <w14:schemeClr w14:val="accent2">
                                <w14:tint w14:val="20000"/>
                              </w14:schemeClr>
                            </w14:contourClr>
                          </w14:props3d>
                        </w:rPr>
                      </w:pPr>
                      <w:r w:rsidRPr="009A2241">
                        <w:rPr>
                          <w:rFonts w:hint="eastAsia"/>
                          <w:b/>
                          <w:spacing w:val="10"/>
                          <w:sz w:val="72"/>
                          <w:szCs w:val="72"/>
                          <w14:shadow w14:blurRad="76200" w14:dist="50800" w14:dir="5400000" w14:sx="100000" w14:sy="100000" w14:kx="0" w14:ky="0" w14:algn="tl">
                            <w14:srgbClr w14:val="000000">
                              <w14:alpha w14:val="35000"/>
                            </w14:srgbClr>
                          </w14:shadow>
                          <w14:textOutline w14:w="11430" w14:cap="flat" w14:cmpd="sng" w14:algn="ctr">
                            <w14:noFill/>
                            <w14:prstDash w14:val="solid"/>
                            <w14:round/>
                          </w14:textOutline>
                          <w14:textFill>
                            <w14:gradFill>
                              <w14:gsLst>
                                <w14:gs w14:pos="25000">
                                  <w14:schemeClr w14:val="accent2">
                                    <w14:satMod w14:val="155000"/>
                                  </w14:schemeClr>
                                </w14:gs>
                                <w14:gs w14:pos="100000">
                                  <w14:schemeClr w14:val="accent2">
                                    <w14:shade w14:val="45000"/>
                                    <w14:satMod w14:val="165000"/>
                                  </w14:schemeClr>
                                </w14:gs>
                              </w14:gsLst>
                              <w14:lin w14:ang="5400000" w14:scaled="0"/>
                            </w14:gradFill>
                          </w14:textFill>
                          <w14:props3d w14:extrusionH="0" w14:contourW="25400" w14:prstMaterial="matte">
                            <w14:bevelT w14:w="25400" w14:h="55880" w14:prst="artDeco"/>
                            <w14:contourClr>
                              <w14:schemeClr w14:val="accent2">
                                <w14:tint w14:val="20000"/>
                              </w14:schemeClr>
                            </w14:contourClr>
                          </w14:props3d>
                        </w:rPr>
                        <w:t>(Excel</w:t>
                      </w:r>
                      <w:r w:rsidRPr="009A2241">
                        <w:rPr>
                          <w:rFonts w:hint="eastAsia"/>
                          <w:b/>
                          <w:spacing w:val="10"/>
                          <w:sz w:val="72"/>
                          <w:szCs w:val="72"/>
                          <w14:shadow w14:blurRad="76200" w14:dist="50800" w14:dir="5400000" w14:sx="100000" w14:sy="100000" w14:kx="0" w14:ky="0" w14:algn="tl">
                            <w14:srgbClr w14:val="000000">
                              <w14:alpha w14:val="35000"/>
                            </w14:srgbClr>
                          </w14:shadow>
                          <w14:textOutline w14:w="11430" w14:cap="flat" w14:cmpd="sng" w14:algn="ctr">
                            <w14:noFill/>
                            <w14:prstDash w14:val="solid"/>
                            <w14:round/>
                          </w14:textOutline>
                          <w14:textFill>
                            <w14:gradFill>
                              <w14:gsLst>
                                <w14:gs w14:pos="25000">
                                  <w14:schemeClr w14:val="accent2">
                                    <w14:satMod w14:val="155000"/>
                                  </w14:schemeClr>
                                </w14:gs>
                                <w14:gs w14:pos="100000">
                                  <w14:schemeClr w14:val="accent2">
                                    <w14:shade w14:val="45000"/>
                                    <w14:satMod w14:val="165000"/>
                                  </w14:schemeClr>
                                </w14:gs>
                              </w14:gsLst>
                              <w14:lin w14:ang="5400000" w14:scaled="0"/>
                            </w14:gradFill>
                          </w14:textFill>
                          <w14:props3d w14:extrusionH="0" w14:contourW="25400" w14:prstMaterial="matte">
                            <w14:bevelT w14:w="25400" w14:h="55880" w14:prst="artDeco"/>
                            <w14:contourClr>
                              <w14:schemeClr w14:val="accent2">
                                <w14:tint w14:val="20000"/>
                              </w14:schemeClr>
                            </w14:contourClr>
                          </w14:props3d>
                        </w:rPr>
                        <w:t>版</w:t>
                      </w:r>
                      <w:r w:rsidRPr="009A2241">
                        <w:rPr>
                          <w:rFonts w:hint="eastAsia"/>
                          <w:b/>
                          <w:spacing w:val="10"/>
                          <w:sz w:val="72"/>
                          <w:szCs w:val="72"/>
                          <w14:shadow w14:blurRad="76200" w14:dist="50800" w14:dir="5400000" w14:sx="100000" w14:sy="100000" w14:kx="0" w14:ky="0" w14:algn="tl">
                            <w14:srgbClr w14:val="000000">
                              <w14:alpha w14:val="35000"/>
                            </w14:srgbClr>
                          </w14:shadow>
                          <w14:textOutline w14:w="11430" w14:cap="flat" w14:cmpd="sng" w14:algn="ctr">
                            <w14:noFill/>
                            <w14:prstDash w14:val="solid"/>
                            <w14:round/>
                          </w14:textOutline>
                          <w14:textFill>
                            <w14:gradFill>
                              <w14:gsLst>
                                <w14:gs w14:pos="25000">
                                  <w14:schemeClr w14:val="accent2">
                                    <w14:satMod w14:val="155000"/>
                                  </w14:schemeClr>
                                </w14:gs>
                                <w14:gs w14:pos="100000">
                                  <w14:schemeClr w14:val="accent2">
                                    <w14:shade w14:val="45000"/>
                                    <w14:satMod w14:val="165000"/>
                                  </w14:schemeClr>
                                </w14:gs>
                              </w14:gsLst>
                              <w14:lin w14:ang="5400000" w14:scaled="0"/>
                            </w14:gradFill>
                          </w14:textFill>
                          <w14:props3d w14:extrusionH="0" w14:contourW="25400" w14:prstMaterial="matte">
                            <w14:bevelT w14:w="25400" w14:h="55880" w14:prst="artDeco"/>
                            <w14:contourClr>
                              <w14:schemeClr w14:val="accent2">
                                <w14:tint w14:val="20000"/>
                              </w14:schemeClr>
                            </w14:contourClr>
                          </w14:props3d>
                        </w:rPr>
                        <w:t>)</w:t>
                      </w:r>
                    </w:p>
                  </w:txbxContent>
                </v:textbox>
              </v:shape>
            </w:pict>
          </mc:Fallback>
        </mc:AlternateContent>
      </w:r>
    </w:p>
    <w:p w14:paraId="1A725D99" w14:textId="77777777" w:rsidR="00046AC9" w:rsidRPr="00046AC9" w:rsidRDefault="00046AC9" w:rsidP="00046AC9">
      <w:pPr>
        <w:widowControl/>
        <w:jc w:val="left"/>
        <w:rPr>
          <w:rFonts w:ascii="ＭＳ 明朝" w:eastAsia="ＭＳ 明朝"/>
        </w:rPr>
      </w:pPr>
    </w:p>
    <w:p w14:paraId="307D8269" w14:textId="77777777" w:rsidR="00046AC9" w:rsidRPr="00046AC9" w:rsidRDefault="00046AC9" w:rsidP="00046AC9">
      <w:pPr>
        <w:widowControl/>
        <w:jc w:val="left"/>
        <w:rPr>
          <w:rFonts w:ascii="ＭＳ 明朝" w:eastAsia="ＭＳ 明朝"/>
        </w:rPr>
      </w:pPr>
    </w:p>
    <w:p w14:paraId="5A00C917" w14:textId="77777777" w:rsidR="00046AC9" w:rsidRPr="00046AC9" w:rsidRDefault="00046AC9" w:rsidP="00046AC9">
      <w:pPr>
        <w:widowControl/>
        <w:jc w:val="left"/>
        <w:rPr>
          <w:rFonts w:ascii="ＭＳ 明朝" w:eastAsia="ＭＳ 明朝"/>
        </w:rPr>
      </w:pPr>
    </w:p>
    <w:p w14:paraId="6B2F541D" w14:textId="77777777" w:rsidR="00046AC9" w:rsidRPr="00046AC9" w:rsidRDefault="00046AC9" w:rsidP="00046AC9">
      <w:pPr>
        <w:widowControl/>
        <w:jc w:val="left"/>
        <w:rPr>
          <w:rFonts w:ascii="ＭＳ 明朝" w:eastAsia="ＭＳ 明朝"/>
        </w:rPr>
      </w:pPr>
    </w:p>
    <w:p w14:paraId="11BAD7CC" w14:textId="77777777" w:rsidR="00046AC9" w:rsidRPr="00046AC9" w:rsidRDefault="00046AC9" w:rsidP="00046AC9">
      <w:pPr>
        <w:widowControl/>
        <w:jc w:val="left"/>
        <w:rPr>
          <w:rFonts w:ascii="ＭＳ 明朝" w:eastAsia="ＭＳ 明朝"/>
        </w:rPr>
      </w:pPr>
    </w:p>
    <w:p w14:paraId="47F558F1" w14:textId="77777777" w:rsidR="00046AC9" w:rsidRPr="00046AC9" w:rsidRDefault="00046AC9" w:rsidP="00046AC9">
      <w:pPr>
        <w:widowControl/>
        <w:jc w:val="left"/>
        <w:rPr>
          <w:rFonts w:ascii="ＭＳ 明朝" w:eastAsia="ＭＳ 明朝"/>
        </w:rPr>
      </w:pPr>
    </w:p>
    <w:p w14:paraId="2A61F95B" w14:textId="31E09E22" w:rsidR="00046AC9" w:rsidRPr="00046AC9" w:rsidRDefault="00F77D4A" w:rsidP="00F77D4A">
      <w:pPr>
        <w:widowControl/>
        <w:jc w:val="center"/>
        <w:rPr>
          <w:rFonts w:ascii="ＭＳ 明朝" w:eastAsia="ＭＳ 明朝"/>
        </w:rPr>
      </w:pPr>
      <w:r w:rsidRPr="00E34E8B">
        <w:rPr>
          <w:rFonts w:ascii="ＭＳ 明朝" w:hAnsi="ＭＳ 明朝" w:hint="eastAsia"/>
          <w:b/>
          <w:i/>
          <w:color w:val="FF0000"/>
          <w:sz w:val="36"/>
          <w:szCs w:val="36"/>
        </w:rPr>
        <w:t xml:space="preserve">Excel </w:t>
      </w:r>
      <w:r w:rsidR="009A6F45">
        <w:rPr>
          <w:rFonts w:ascii="ＭＳ 明朝" w:hAnsi="ＭＳ 明朝" w:hint="eastAsia"/>
          <w:b/>
          <w:i/>
          <w:color w:val="FF0000"/>
          <w:sz w:val="36"/>
          <w:szCs w:val="36"/>
        </w:rPr>
        <w:t>2021，</w:t>
      </w:r>
      <w:r w:rsidRPr="00E34E8B">
        <w:rPr>
          <w:rFonts w:ascii="ＭＳ 明朝" w:hAnsi="ＭＳ 明朝" w:hint="eastAsia"/>
          <w:b/>
          <w:i/>
          <w:color w:val="FF0000"/>
          <w:sz w:val="36"/>
          <w:szCs w:val="36"/>
        </w:rPr>
        <w:t>2016,2013,2010に対応）</w:t>
      </w:r>
    </w:p>
    <w:p w14:paraId="0BA7EFCE" w14:textId="77777777" w:rsidR="00046AC9" w:rsidRPr="00046AC9" w:rsidRDefault="00046AC9" w:rsidP="00046AC9">
      <w:pPr>
        <w:widowControl/>
        <w:jc w:val="left"/>
        <w:rPr>
          <w:rFonts w:ascii="ＭＳ 明朝" w:eastAsia="ＭＳ 明朝"/>
        </w:rPr>
      </w:pPr>
    </w:p>
    <w:p w14:paraId="44A759D9" w14:textId="34735C92" w:rsidR="00046AC9" w:rsidRPr="005E687D" w:rsidRDefault="009A6F45" w:rsidP="009A6F45">
      <w:pPr>
        <w:widowControl/>
        <w:jc w:val="center"/>
        <w:rPr>
          <w:rFonts w:ascii="ＭＳ 明朝" w:eastAsia="ＭＳ 明朝"/>
          <w:color w:val="FFFFFF" w:themeColor="background1"/>
          <w:sz w:val="32"/>
          <w:szCs w:val="32"/>
        </w:rPr>
      </w:pPr>
      <w:r w:rsidRPr="005E687D">
        <w:rPr>
          <w:rFonts w:ascii="ＭＳ 明朝" w:eastAsia="ＭＳ 明朝" w:hint="eastAsia"/>
          <w:color w:val="FFFFFF" w:themeColor="background1"/>
          <w:sz w:val="32"/>
          <w:szCs w:val="32"/>
          <w:highlight w:val="blue"/>
        </w:rPr>
        <w:t>（説明</w:t>
      </w:r>
      <w:r w:rsidR="005E687D">
        <w:rPr>
          <w:rFonts w:ascii="ＭＳ 明朝" w:eastAsia="ＭＳ 明朝" w:hint="eastAsia"/>
          <w:color w:val="FFFFFF" w:themeColor="background1"/>
          <w:sz w:val="32"/>
          <w:szCs w:val="32"/>
          <w:highlight w:val="blue"/>
        </w:rPr>
        <w:t>増補</w:t>
      </w:r>
      <w:r w:rsidRPr="005E687D">
        <w:rPr>
          <w:rFonts w:ascii="ＭＳ 明朝" w:eastAsia="ＭＳ 明朝" w:hint="eastAsia"/>
          <w:color w:val="FFFFFF" w:themeColor="background1"/>
          <w:sz w:val="32"/>
          <w:szCs w:val="32"/>
          <w:highlight w:val="blue"/>
        </w:rPr>
        <w:t>版202</w:t>
      </w:r>
      <w:r w:rsidR="005E687D" w:rsidRPr="005E687D">
        <w:rPr>
          <w:rFonts w:ascii="ＭＳ 明朝" w:eastAsia="ＭＳ 明朝" w:hint="eastAsia"/>
          <w:color w:val="FFFFFF" w:themeColor="background1"/>
          <w:sz w:val="32"/>
          <w:szCs w:val="32"/>
          <w:highlight w:val="blue"/>
        </w:rPr>
        <w:t>4</w:t>
      </w:r>
      <w:r w:rsidRPr="005E687D">
        <w:rPr>
          <w:rFonts w:ascii="ＭＳ 明朝" w:eastAsia="ＭＳ 明朝" w:hint="eastAsia"/>
          <w:color w:val="FFFFFF" w:themeColor="background1"/>
          <w:sz w:val="32"/>
          <w:szCs w:val="32"/>
          <w:highlight w:val="blue"/>
        </w:rPr>
        <w:t>/0</w:t>
      </w:r>
      <w:r w:rsidR="005E687D" w:rsidRPr="005E687D">
        <w:rPr>
          <w:rFonts w:ascii="ＭＳ 明朝" w:eastAsia="ＭＳ 明朝" w:hint="eastAsia"/>
          <w:color w:val="FFFFFF" w:themeColor="background1"/>
          <w:sz w:val="32"/>
          <w:szCs w:val="32"/>
          <w:highlight w:val="blue"/>
        </w:rPr>
        <w:t>5</w:t>
      </w:r>
      <w:r w:rsidRPr="005E687D">
        <w:rPr>
          <w:rFonts w:ascii="ＭＳ 明朝" w:eastAsia="ＭＳ 明朝" w:hint="eastAsia"/>
          <w:color w:val="FFFFFF" w:themeColor="background1"/>
          <w:sz w:val="32"/>
          <w:szCs w:val="32"/>
          <w:highlight w:val="blue"/>
        </w:rPr>
        <w:t>/</w:t>
      </w:r>
      <w:r w:rsidR="005E687D" w:rsidRPr="005E687D">
        <w:rPr>
          <w:rFonts w:ascii="ＭＳ 明朝" w:eastAsia="ＭＳ 明朝" w:hint="eastAsia"/>
          <w:color w:val="FFFFFF" w:themeColor="background1"/>
          <w:sz w:val="32"/>
          <w:szCs w:val="32"/>
          <w:highlight w:val="blue"/>
        </w:rPr>
        <w:t>14</w:t>
      </w:r>
      <w:r w:rsidRPr="005E687D">
        <w:rPr>
          <w:rFonts w:ascii="ＭＳ 明朝" w:eastAsia="ＭＳ 明朝" w:hint="eastAsia"/>
          <w:color w:val="FFFFFF" w:themeColor="background1"/>
          <w:sz w:val="32"/>
          <w:szCs w:val="32"/>
          <w:highlight w:val="blue"/>
        </w:rPr>
        <w:t>）</w:t>
      </w:r>
    </w:p>
    <w:p w14:paraId="3CECC724" w14:textId="77777777" w:rsidR="00046AC9" w:rsidRPr="00046AC9" w:rsidRDefault="00046AC9" w:rsidP="00046AC9">
      <w:pPr>
        <w:widowControl/>
        <w:rPr>
          <w:rFonts w:ascii="ＭＳ 明朝" w:eastAsia="ＭＳ 明朝"/>
        </w:rPr>
      </w:pPr>
    </w:p>
    <w:p w14:paraId="62A07D8D" w14:textId="77777777" w:rsidR="00046AC9" w:rsidRPr="00046AC9" w:rsidRDefault="00046AC9" w:rsidP="00046AC9">
      <w:pPr>
        <w:widowControl/>
        <w:rPr>
          <w:rFonts w:ascii="ＭＳ 明朝" w:eastAsia="ＭＳ 明朝"/>
        </w:rPr>
      </w:pPr>
    </w:p>
    <w:p w14:paraId="41FD8362" w14:textId="286154C2" w:rsidR="00046AC9" w:rsidRPr="00046AC9" w:rsidRDefault="00046AC9" w:rsidP="00046AC9">
      <w:pPr>
        <w:widowControl/>
        <w:snapToGrid w:val="0"/>
        <w:jc w:val="center"/>
        <w:rPr>
          <w:rFonts w:ascii="ＭＳ 明朝" w:eastAsia="ＭＳ 明朝"/>
          <w:b/>
          <w:bCs/>
          <w:sz w:val="40"/>
          <w:szCs w:val="40"/>
        </w:rPr>
      </w:pPr>
      <w:r w:rsidRPr="00046AC9">
        <w:rPr>
          <w:rFonts w:ascii="ＭＳ 明朝" w:eastAsia="ＭＳ 明朝" w:hint="eastAsia"/>
          <w:b/>
          <w:bCs/>
          <w:sz w:val="40"/>
          <w:szCs w:val="40"/>
        </w:rPr>
        <w:t>202</w:t>
      </w:r>
      <w:r w:rsidR="002E477D">
        <w:rPr>
          <w:rFonts w:ascii="ＭＳ 明朝" w:eastAsia="ＭＳ 明朝" w:hint="eastAsia"/>
          <w:b/>
          <w:bCs/>
          <w:sz w:val="40"/>
          <w:szCs w:val="40"/>
        </w:rPr>
        <w:t>1</w:t>
      </w:r>
      <w:r w:rsidRPr="00046AC9">
        <w:rPr>
          <w:rFonts w:ascii="ＭＳ 明朝" w:eastAsia="ＭＳ 明朝" w:hint="eastAsia"/>
          <w:b/>
          <w:bCs/>
          <w:sz w:val="40"/>
          <w:szCs w:val="40"/>
        </w:rPr>
        <w:t>/</w:t>
      </w:r>
      <w:r w:rsidR="002E477D">
        <w:rPr>
          <w:rFonts w:ascii="ＭＳ 明朝" w:eastAsia="ＭＳ 明朝" w:hint="eastAsia"/>
          <w:b/>
          <w:bCs/>
          <w:sz w:val="40"/>
          <w:szCs w:val="40"/>
        </w:rPr>
        <w:t>0</w:t>
      </w:r>
      <w:r w:rsidRPr="00046AC9">
        <w:rPr>
          <w:rFonts w:ascii="ＭＳ 明朝" w:eastAsia="ＭＳ 明朝" w:hint="eastAsia"/>
          <w:b/>
          <w:bCs/>
          <w:sz w:val="40"/>
          <w:szCs w:val="40"/>
        </w:rPr>
        <w:t>1/</w:t>
      </w:r>
      <w:r w:rsidR="002E477D">
        <w:rPr>
          <w:rFonts w:ascii="ＭＳ 明朝" w:eastAsia="ＭＳ 明朝" w:hint="eastAsia"/>
          <w:b/>
          <w:bCs/>
          <w:sz w:val="40"/>
          <w:szCs w:val="40"/>
        </w:rPr>
        <w:t>22</w:t>
      </w:r>
    </w:p>
    <w:p w14:paraId="35A6156D" w14:textId="77777777" w:rsidR="00046AC9" w:rsidRPr="00046AC9" w:rsidRDefault="00046AC9" w:rsidP="00046AC9">
      <w:pPr>
        <w:widowControl/>
        <w:snapToGrid w:val="0"/>
        <w:rPr>
          <w:rFonts w:ascii="ＭＳ 明朝" w:eastAsia="ＭＳ 明朝"/>
          <w:sz w:val="36"/>
          <w:szCs w:val="36"/>
        </w:rPr>
      </w:pPr>
    </w:p>
    <w:p w14:paraId="3F90D3BC" w14:textId="77777777" w:rsidR="00046AC9" w:rsidRPr="00046AC9" w:rsidRDefault="00046AC9" w:rsidP="00046AC9">
      <w:pPr>
        <w:widowControl/>
        <w:snapToGrid w:val="0"/>
        <w:rPr>
          <w:rFonts w:ascii="ＭＳ 明朝" w:eastAsia="ＭＳ 明朝"/>
          <w:sz w:val="36"/>
          <w:szCs w:val="36"/>
        </w:rPr>
      </w:pPr>
    </w:p>
    <w:p w14:paraId="3217A4AC" w14:textId="6CD92FF5" w:rsidR="00046AC9" w:rsidRPr="00046AC9" w:rsidRDefault="00046AC9" w:rsidP="00046AC9">
      <w:pPr>
        <w:widowControl/>
        <w:snapToGrid w:val="0"/>
        <w:jc w:val="center"/>
        <w:rPr>
          <w:rFonts w:ascii="ＭＳ 明朝" w:eastAsia="ＭＳ 明朝"/>
          <w:b/>
          <w:bCs/>
          <w:sz w:val="36"/>
          <w:szCs w:val="36"/>
        </w:rPr>
      </w:pPr>
      <w:r w:rsidRPr="00046AC9">
        <w:rPr>
          <w:rFonts w:ascii="ＭＳ 明朝" w:eastAsia="ＭＳ 明朝" w:hint="eastAsia"/>
          <w:b/>
          <w:bCs/>
          <w:sz w:val="36"/>
          <w:szCs w:val="36"/>
        </w:rPr>
        <w:t>Version：2.0</w:t>
      </w:r>
      <w:r w:rsidR="002E477D">
        <w:rPr>
          <w:rFonts w:ascii="ＭＳ 明朝" w:eastAsia="ＭＳ 明朝" w:hint="eastAsia"/>
          <w:b/>
          <w:bCs/>
          <w:sz w:val="36"/>
          <w:szCs w:val="36"/>
        </w:rPr>
        <w:t>1</w:t>
      </w:r>
    </w:p>
    <w:p w14:paraId="50151800" w14:textId="77777777" w:rsidR="00046AC9" w:rsidRPr="00046AC9" w:rsidRDefault="00046AC9" w:rsidP="00046AC9">
      <w:pPr>
        <w:widowControl/>
        <w:snapToGrid w:val="0"/>
        <w:rPr>
          <w:rFonts w:ascii="ＭＳ 明朝" w:eastAsia="ＭＳ 明朝"/>
        </w:rPr>
      </w:pPr>
    </w:p>
    <w:p w14:paraId="544696B5" w14:textId="48F9316B" w:rsidR="00046AC9" w:rsidRPr="00046AC9" w:rsidRDefault="00000000" w:rsidP="00046AC9">
      <w:pPr>
        <w:widowControl/>
        <w:snapToGrid w:val="0"/>
        <w:ind w:left="1680" w:firstLine="840"/>
        <w:rPr>
          <w:rFonts w:ascii="ＭＳ 明朝" w:eastAsia="ＭＳ 明朝"/>
          <w:color w:val="0000FF" w:themeColor="hyperlink"/>
          <w:sz w:val="40"/>
          <w:szCs w:val="40"/>
          <w:u w:val="single"/>
        </w:rPr>
      </w:pPr>
      <w:hyperlink r:id="rId8" w:history="1">
        <w:r w:rsidR="00046AC9" w:rsidRPr="00046AC9">
          <w:rPr>
            <w:rFonts w:ascii="ＭＳ 明朝" w:eastAsia="ＭＳ 明朝"/>
            <w:color w:val="0000FF" w:themeColor="hyperlink"/>
            <w:sz w:val="40"/>
            <w:szCs w:val="40"/>
            <w:u w:val="single"/>
          </w:rPr>
          <w:t>http://tatsu.la.coocan.jp/</w:t>
        </w:r>
      </w:hyperlink>
    </w:p>
    <w:p w14:paraId="33108E5F" w14:textId="77777777" w:rsidR="00046AC9" w:rsidRPr="00046AC9" w:rsidRDefault="00046AC9" w:rsidP="00046AC9">
      <w:pPr>
        <w:widowControl/>
        <w:snapToGrid w:val="0"/>
        <w:rPr>
          <w:rFonts w:ascii="ＭＳ 明朝" w:eastAsia="ＭＳ 明朝"/>
          <w:sz w:val="36"/>
          <w:szCs w:val="36"/>
        </w:rPr>
      </w:pPr>
    </w:p>
    <w:p w14:paraId="1D32AC94" w14:textId="77777777" w:rsidR="00046AC9" w:rsidRPr="00046AC9" w:rsidRDefault="00046AC9" w:rsidP="00046AC9">
      <w:pPr>
        <w:widowControl/>
        <w:snapToGrid w:val="0"/>
        <w:jc w:val="center"/>
        <w:rPr>
          <w:rFonts w:ascii="ＭＳ 明朝" w:eastAsia="ＭＳ 明朝"/>
          <w:sz w:val="36"/>
          <w:szCs w:val="36"/>
        </w:rPr>
      </w:pPr>
      <w:r w:rsidRPr="00046AC9">
        <w:rPr>
          <w:rFonts w:ascii="ＭＳ 明朝" w:eastAsia="ＭＳ 明朝" w:hint="eastAsia"/>
          <w:b/>
          <w:i/>
          <w:sz w:val="36"/>
          <w:szCs w:val="36"/>
        </w:rPr>
        <w:t>By Tatsu</w:t>
      </w:r>
    </w:p>
    <w:p w14:paraId="3C1369FB" w14:textId="77777777" w:rsidR="00046AC9" w:rsidRPr="00046AC9" w:rsidRDefault="00046AC9" w:rsidP="00046AC9">
      <w:pPr>
        <w:widowControl/>
        <w:snapToGrid w:val="0"/>
        <w:jc w:val="left"/>
        <w:rPr>
          <w:rFonts w:ascii="ＭＳ 明朝" w:eastAsia="ＭＳ 明朝"/>
          <w:sz w:val="36"/>
          <w:szCs w:val="36"/>
        </w:rPr>
      </w:pPr>
    </w:p>
    <w:p w14:paraId="4FD58F36" w14:textId="77777777" w:rsidR="00046AC9" w:rsidRPr="00046AC9" w:rsidRDefault="00046AC9" w:rsidP="00046AC9">
      <w:pPr>
        <w:widowControl/>
        <w:snapToGrid w:val="0"/>
        <w:jc w:val="left"/>
        <w:rPr>
          <w:rFonts w:ascii="ＭＳ 明朝" w:eastAsia="ＭＳ 明朝"/>
          <w:sz w:val="36"/>
          <w:szCs w:val="36"/>
        </w:rPr>
      </w:pPr>
    </w:p>
    <w:p w14:paraId="4EE3D9F7" w14:textId="77777777" w:rsidR="00046AC9" w:rsidRPr="00046AC9" w:rsidRDefault="00046AC9" w:rsidP="00046AC9">
      <w:pPr>
        <w:widowControl/>
        <w:snapToGrid w:val="0"/>
        <w:rPr>
          <w:rFonts w:ascii="ＭＳ 明朝" w:eastAsia="ＭＳ 明朝"/>
          <w:sz w:val="28"/>
          <w:szCs w:val="28"/>
        </w:rPr>
      </w:pPr>
      <w:r w:rsidRPr="00046AC9">
        <w:rPr>
          <w:rFonts w:ascii="ＭＳ 明朝" w:eastAsia="ＭＳ 明朝" w:hint="eastAsia"/>
          <w:sz w:val="28"/>
          <w:szCs w:val="28"/>
        </w:rPr>
        <w:t>著作権：　　　 著作権は本プログラムの作成者にあります。</w:t>
      </w:r>
    </w:p>
    <w:p w14:paraId="162DC049" w14:textId="77777777" w:rsidR="00046AC9" w:rsidRPr="00046AC9" w:rsidRDefault="00046AC9" w:rsidP="00046AC9">
      <w:pPr>
        <w:widowControl/>
        <w:snapToGrid w:val="0"/>
        <w:rPr>
          <w:rFonts w:ascii="ＭＳ 明朝" w:eastAsia="ＭＳ 明朝"/>
          <w:sz w:val="28"/>
          <w:szCs w:val="28"/>
        </w:rPr>
      </w:pPr>
      <w:r w:rsidRPr="00046AC9">
        <w:rPr>
          <w:rFonts w:ascii="ＭＳ 明朝" w:eastAsia="ＭＳ 明朝" w:hint="eastAsia"/>
          <w:sz w:val="28"/>
          <w:szCs w:val="28"/>
        </w:rPr>
        <w:t>配布・転載：　 プログラムの配布、転載等は一切お断りします。</w:t>
      </w:r>
    </w:p>
    <w:p w14:paraId="770180FE" w14:textId="7F3A7919" w:rsidR="003A243C" w:rsidRDefault="00046AC9" w:rsidP="003A243C">
      <w:pPr>
        <w:widowControl/>
        <w:snapToGrid w:val="0"/>
        <w:rPr>
          <w:rStyle w:val="a8"/>
          <w:rFonts w:ascii="ＭＳ 明朝" w:eastAsia="ＭＳ 明朝"/>
          <w:sz w:val="28"/>
          <w:szCs w:val="28"/>
        </w:rPr>
      </w:pPr>
      <w:r w:rsidRPr="00046AC9">
        <w:rPr>
          <w:rFonts w:ascii="ＭＳ 明朝" w:eastAsia="ＭＳ 明朝" w:hint="eastAsia"/>
          <w:sz w:val="28"/>
          <w:szCs w:val="28"/>
        </w:rPr>
        <w:t xml:space="preserve">連絡先：       E-Mail:  </w:t>
      </w:r>
      <w:hyperlink r:id="rId9" w:history="1">
        <w:r w:rsidR="003A243C" w:rsidRPr="00234D27">
          <w:rPr>
            <w:rStyle w:val="a8"/>
            <w:rFonts w:ascii="ＭＳ 明朝" w:eastAsia="ＭＳ 明朝" w:hint="eastAsia"/>
            <w:sz w:val="28"/>
            <w:szCs w:val="28"/>
          </w:rPr>
          <w:t>w-tatsu14a@nifty.com</w:t>
        </w:r>
      </w:hyperlink>
    </w:p>
    <w:p w14:paraId="4274D579" w14:textId="77777777" w:rsidR="00CF7E3F" w:rsidRPr="00FE083D" w:rsidRDefault="00CF7E3F" w:rsidP="003A243C">
      <w:pPr>
        <w:widowControl/>
        <w:snapToGrid w:val="0"/>
        <w:rPr>
          <w:rFonts w:ascii="ＭＳ 明朝" w:eastAsia="ＭＳ 明朝"/>
          <w:sz w:val="28"/>
          <w:szCs w:val="28"/>
        </w:rPr>
      </w:pPr>
    </w:p>
    <w:p w14:paraId="26B5CA6C" w14:textId="77777777" w:rsidR="00046AC9" w:rsidRPr="00046AC9" w:rsidRDefault="00046AC9" w:rsidP="00046AC9">
      <w:pPr>
        <w:jc w:val="center"/>
        <w:rPr>
          <w:rFonts w:ascii="ＭＳ 明朝" w:eastAsia="ＭＳ 明朝"/>
          <w:b/>
          <w:bCs/>
          <w:sz w:val="36"/>
          <w:szCs w:val="36"/>
        </w:rPr>
      </w:pPr>
      <w:r w:rsidRPr="00046AC9">
        <w:rPr>
          <w:rFonts w:ascii="ＭＳ 明朝" w:eastAsia="ＭＳ 明朝" w:hint="eastAsia"/>
          <w:b/>
          <w:bCs/>
          <w:sz w:val="36"/>
          <w:szCs w:val="36"/>
        </w:rPr>
        <w:lastRenderedPageBreak/>
        <w:t>目　　次</w:t>
      </w:r>
    </w:p>
    <w:p w14:paraId="2723520D" w14:textId="77777777" w:rsidR="00046AC9" w:rsidRPr="00046AC9" w:rsidRDefault="00046AC9" w:rsidP="00046AC9">
      <w:pPr>
        <w:rPr>
          <w:rFonts w:ascii="ＭＳ 明朝" w:eastAsia="ＭＳ 明朝"/>
        </w:rPr>
      </w:pPr>
    </w:p>
    <w:p w14:paraId="1E53B703" w14:textId="5CF0C457" w:rsidR="00E33D95" w:rsidRDefault="00046AC9">
      <w:pPr>
        <w:pStyle w:val="11"/>
        <w:tabs>
          <w:tab w:val="right" w:leader="dot" w:pos="9061"/>
        </w:tabs>
        <w:rPr>
          <w:noProof/>
          <w14:ligatures w14:val="standardContextual"/>
        </w:rPr>
      </w:pPr>
      <w:r>
        <w:rPr>
          <w:rFonts w:ascii="ＭＳ 明朝" w:eastAsia="ＭＳ 明朝"/>
          <w:b/>
          <w:noProof/>
          <w:sz w:val="22"/>
        </w:rPr>
        <w:fldChar w:fldCharType="begin"/>
      </w:r>
      <w:r>
        <w:rPr>
          <w:rFonts w:ascii="ＭＳ 明朝" w:eastAsia="ＭＳ 明朝"/>
          <w:b/>
          <w:noProof/>
          <w:sz w:val="22"/>
        </w:rPr>
        <w:instrText xml:space="preserve"> TOC \o "1-2" \h \z \u </w:instrText>
      </w:r>
      <w:r>
        <w:rPr>
          <w:rFonts w:ascii="ＭＳ 明朝" w:eastAsia="ＭＳ 明朝"/>
          <w:b/>
          <w:noProof/>
          <w:sz w:val="22"/>
        </w:rPr>
        <w:fldChar w:fldCharType="separate"/>
      </w:r>
      <w:hyperlink w:anchor="_Toc166600551" w:history="1">
        <w:r w:rsidR="00E33D95" w:rsidRPr="003F10E1">
          <w:rPr>
            <w:rStyle w:val="a8"/>
            <w:noProof/>
          </w:rPr>
          <w:t>１</w:t>
        </w:r>
        <w:r w:rsidR="00E33D95" w:rsidRPr="003F10E1">
          <w:rPr>
            <w:rStyle w:val="a8"/>
            <w:noProof/>
          </w:rPr>
          <w:t xml:space="preserve"> </w:t>
        </w:r>
        <w:r w:rsidR="00E33D95" w:rsidRPr="003F10E1">
          <w:rPr>
            <w:rStyle w:val="a8"/>
            <w:noProof/>
          </w:rPr>
          <w:t>この説明書の使用方法</w:t>
        </w:r>
        <w:r w:rsidR="00E33D95">
          <w:rPr>
            <w:noProof/>
            <w:webHidden/>
          </w:rPr>
          <w:tab/>
        </w:r>
        <w:r w:rsidR="00E33D95">
          <w:rPr>
            <w:noProof/>
            <w:webHidden/>
          </w:rPr>
          <w:fldChar w:fldCharType="begin"/>
        </w:r>
        <w:r w:rsidR="00E33D95">
          <w:rPr>
            <w:noProof/>
            <w:webHidden/>
          </w:rPr>
          <w:instrText xml:space="preserve"> PAGEREF _Toc166600551 \h </w:instrText>
        </w:r>
        <w:r w:rsidR="00E33D95">
          <w:rPr>
            <w:noProof/>
            <w:webHidden/>
          </w:rPr>
        </w:r>
        <w:r w:rsidR="00E33D95">
          <w:rPr>
            <w:noProof/>
            <w:webHidden/>
          </w:rPr>
          <w:fldChar w:fldCharType="separate"/>
        </w:r>
        <w:r w:rsidR="00E33D95">
          <w:rPr>
            <w:noProof/>
            <w:webHidden/>
          </w:rPr>
          <w:t>- 1 -</w:t>
        </w:r>
        <w:r w:rsidR="00E33D95">
          <w:rPr>
            <w:noProof/>
            <w:webHidden/>
          </w:rPr>
          <w:fldChar w:fldCharType="end"/>
        </w:r>
      </w:hyperlink>
    </w:p>
    <w:p w14:paraId="0CA0BC3F" w14:textId="160238FB" w:rsidR="00E33D95" w:rsidRDefault="00000000">
      <w:pPr>
        <w:pStyle w:val="23"/>
        <w:tabs>
          <w:tab w:val="right" w:leader="dot" w:pos="9061"/>
        </w:tabs>
        <w:rPr>
          <w:noProof/>
          <w14:ligatures w14:val="standardContextual"/>
        </w:rPr>
      </w:pPr>
      <w:hyperlink w:anchor="_Toc166600552" w:history="1">
        <w:r w:rsidR="00E33D95" w:rsidRPr="003F10E1">
          <w:rPr>
            <w:rStyle w:val="a8"/>
            <w:rFonts w:hAnsiTheme="minorEastAsia"/>
            <w:noProof/>
          </w:rPr>
          <w:t xml:space="preserve">(1) </w:t>
        </w:r>
        <w:r w:rsidR="00E33D95" w:rsidRPr="003F10E1">
          <w:rPr>
            <w:rStyle w:val="a8"/>
            <w:rFonts w:hAnsiTheme="minorEastAsia"/>
            <w:noProof/>
          </w:rPr>
          <w:t>ペーパーレスで使用すると図や説明文の参照が簡単になります。</w:t>
        </w:r>
        <w:r w:rsidR="00E33D95">
          <w:rPr>
            <w:noProof/>
            <w:webHidden/>
          </w:rPr>
          <w:tab/>
        </w:r>
        <w:r w:rsidR="00E33D95">
          <w:rPr>
            <w:noProof/>
            <w:webHidden/>
          </w:rPr>
          <w:fldChar w:fldCharType="begin"/>
        </w:r>
        <w:r w:rsidR="00E33D95">
          <w:rPr>
            <w:noProof/>
            <w:webHidden/>
          </w:rPr>
          <w:instrText xml:space="preserve"> PAGEREF _Toc166600552 \h </w:instrText>
        </w:r>
        <w:r w:rsidR="00E33D95">
          <w:rPr>
            <w:noProof/>
            <w:webHidden/>
          </w:rPr>
        </w:r>
        <w:r w:rsidR="00E33D95">
          <w:rPr>
            <w:noProof/>
            <w:webHidden/>
          </w:rPr>
          <w:fldChar w:fldCharType="separate"/>
        </w:r>
        <w:r w:rsidR="00E33D95">
          <w:rPr>
            <w:noProof/>
            <w:webHidden/>
          </w:rPr>
          <w:t>- 1 -</w:t>
        </w:r>
        <w:r w:rsidR="00E33D95">
          <w:rPr>
            <w:noProof/>
            <w:webHidden/>
          </w:rPr>
          <w:fldChar w:fldCharType="end"/>
        </w:r>
      </w:hyperlink>
    </w:p>
    <w:p w14:paraId="0D627250" w14:textId="40642190" w:rsidR="00E33D95" w:rsidRDefault="00000000">
      <w:pPr>
        <w:pStyle w:val="23"/>
        <w:tabs>
          <w:tab w:val="right" w:leader="dot" w:pos="9061"/>
        </w:tabs>
        <w:rPr>
          <w:noProof/>
          <w14:ligatures w14:val="standardContextual"/>
        </w:rPr>
      </w:pPr>
      <w:hyperlink w:anchor="_Toc166600553" w:history="1">
        <w:r w:rsidR="00E33D95" w:rsidRPr="003F10E1">
          <w:rPr>
            <w:rStyle w:val="a8"/>
            <w:rFonts w:hAnsiTheme="minorEastAsia"/>
            <w:noProof/>
          </w:rPr>
          <w:t xml:space="preserve">(2) </w:t>
        </w:r>
        <w:r w:rsidR="00E33D95" w:rsidRPr="003F10E1">
          <w:rPr>
            <w:rStyle w:val="a8"/>
            <w:rFonts w:hAnsiTheme="minorEastAsia"/>
            <w:noProof/>
          </w:rPr>
          <w:t>「戻る」、「進む」ボタンを表示する方法：</w:t>
        </w:r>
        <w:r w:rsidR="00E33D95">
          <w:rPr>
            <w:noProof/>
            <w:webHidden/>
          </w:rPr>
          <w:tab/>
        </w:r>
        <w:r w:rsidR="00E33D95">
          <w:rPr>
            <w:noProof/>
            <w:webHidden/>
          </w:rPr>
          <w:fldChar w:fldCharType="begin"/>
        </w:r>
        <w:r w:rsidR="00E33D95">
          <w:rPr>
            <w:noProof/>
            <w:webHidden/>
          </w:rPr>
          <w:instrText xml:space="preserve"> PAGEREF _Toc166600553 \h </w:instrText>
        </w:r>
        <w:r w:rsidR="00E33D95">
          <w:rPr>
            <w:noProof/>
            <w:webHidden/>
          </w:rPr>
        </w:r>
        <w:r w:rsidR="00E33D95">
          <w:rPr>
            <w:noProof/>
            <w:webHidden/>
          </w:rPr>
          <w:fldChar w:fldCharType="separate"/>
        </w:r>
        <w:r w:rsidR="00E33D95">
          <w:rPr>
            <w:noProof/>
            <w:webHidden/>
          </w:rPr>
          <w:t>- 1 -</w:t>
        </w:r>
        <w:r w:rsidR="00E33D95">
          <w:rPr>
            <w:noProof/>
            <w:webHidden/>
          </w:rPr>
          <w:fldChar w:fldCharType="end"/>
        </w:r>
      </w:hyperlink>
    </w:p>
    <w:p w14:paraId="14C82E19" w14:textId="0F14C2E1" w:rsidR="00E33D95" w:rsidRDefault="00000000">
      <w:pPr>
        <w:pStyle w:val="23"/>
        <w:tabs>
          <w:tab w:val="right" w:leader="dot" w:pos="9061"/>
        </w:tabs>
        <w:rPr>
          <w:noProof/>
          <w14:ligatures w14:val="standardContextual"/>
        </w:rPr>
      </w:pPr>
      <w:hyperlink w:anchor="_Toc166600554" w:history="1">
        <w:r w:rsidR="00E33D95" w:rsidRPr="003F10E1">
          <w:rPr>
            <w:rStyle w:val="a8"/>
            <w:rFonts w:hAnsiTheme="minorEastAsia"/>
            <w:noProof/>
          </w:rPr>
          <w:t xml:space="preserve">(3) </w:t>
        </w:r>
        <w:r w:rsidR="00E33D95" w:rsidRPr="003F10E1">
          <w:rPr>
            <w:rStyle w:val="a8"/>
            <w:rFonts w:hAnsiTheme="minorEastAsia"/>
            <w:noProof/>
          </w:rPr>
          <w:t>この説明書の文字を検索する場合は次のようになります。</w:t>
        </w:r>
        <w:r w:rsidR="00E33D95">
          <w:rPr>
            <w:noProof/>
            <w:webHidden/>
          </w:rPr>
          <w:tab/>
        </w:r>
        <w:r w:rsidR="00E33D95">
          <w:rPr>
            <w:noProof/>
            <w:webHidden/>
          </w:rPr>
          <w:fldChar w:fldCharType="begin"/>
        </w:r>
        <w:r w:rsidR="00E33D95">
          <w:rPr>
            <w:noProof/>
            <w:webHidden/>
          </w:rPr>
          <w:instrText xml:space="preserve"> PAGEREF _Toc166600554 \h </w:instrText>
        </w:r>
        <w:r w:rsidR="00E33D95">
          <w:rPr>
            <w:noProof/>
            <w:webHidden/>
          </w:rPr>
        </w:r>
        <w:r w:rsidR="00E33D95">
          <w:rPr>
            <w:noProof/>
            <w:webHidden/>
          </w:rPr>
          <w:fldChar w:fldCharType="separate"/>
        </w:r>
        <w:r w:rsidR="00E33D95">
          <w:rPr>
            <w:noProof/>
            <w:webHidden/>
          </w:rPr>
          <w:t>- 2 -</w:t>
        </w:r>
        <w:r w:rsidR="00E33D95">
          <w:rPr>
            <w:noProof/>
            <w:webHidden/>
          </w:rPr>
          <w:fldChar w:fldCharType="end"/>
        </w:r>
      </w:hyperlink>
    </w:p>
    <w:p w14:paraId="5E9D300D" w14:textId="2994C9F7" w:rsidR="00E33D95" w:rsidRDefault="00000000">
      <w:pPr>
        <w:pStyle w:val="23"/>
        <w:tabs>
          <w:tab w:val="right" w:leader="dot" w:pos="9061"/>
        </w:tabs>
        <w:rPr>
          <w:noProof/>
          <w14:ligatures w14:val="standardContextual"/>
        </w:rPr>
      </w:pPr>
      <w:hyperlink w:anchor="_Toc166600555" w:history="1">
        <w:r w:rsidR="00E33D95" w:rsidRPr="003F10E1">
          <w:rPr>
            <w:rStyle w:val="a8"/>
            <w:rFonts w:hAnsiTheme="minorEastAsia"/>
            <w:noProof/>
          </w:rPr>
          <w:t xml:space="preserve">(4) </w:t>
        </w:r>
        <w:r w:rsidR="00E33D95" w:rsidRPr="003F10E1">
          <w:rPr>
            <w:rStyle w:val="a8"/>
            <w:rFonts w:hAnsiTheme="minorEastAsia"/>
            <w:noProof/>
          </w:rPr>
          <w:t>ソフトの使用にあたってのご注意</w:t>
        </w:r>
        <w:r w:rsidR="00E33D95">
          <w:rPr>
            <w:noProof/>
            <w:webHidden/>
          </w:rPr>
          <w:tab/>
        </w:r>
        <w:r w:rsidR="00E33D95">
          <w:rPr>
            <w:noProof/>
            <w:webHidden/>
          </w:rPr>
          <w:fldChar w:fldCharType="begin"/>
        </w:r>
        <w:r w:rsidR="00E33D95">
          <w:rPr>
            <w:noProof/>
            <w:webHidden/>
          </w:rPr>
          <w:instrText xml:space="preserve"> PAGEREF _Toc166600555 \h </w:instrText>
        </w:r>
        <w:r w:rsidR="00E33D95">
          <w:rPr>
            <w:noProof/>
            <w:webHidden/>
          </w:rPr>
        </w:r>
        <w:r w:rsidR="00E33D95">
          <w:rPr>
            <w:noProof/>
            <w:webHidden/>
          </w:rPr>
          <w:fldChar w:fldCharType="separate"/>
        </w:r>
        <w:r w:rsidR="00E33D95">
          <w:rPr>
            <w:noProof/>
            <w:webHidden/>
          </w:rPr>
          <w:t>- 2 -</w:t>
        </w:r>
        <w:r w:rsidR="00E33D95">
          <w:rPr>
            <w:noProof/>
            <w:webHidden/>
          </w:rPr>
          <w:fldChar w:fldCharType="end"/>
        </w:r>
      </w:hyperlink>
    </w:p>
    <w:p w14:paraId="4F493AB0" w14:textId="4F886FF9" w:rsidR="00E33D95" w:rsidRDefault="00000000">
      <w:pPr>
        <w:pStyle w:val="11"/>
        <w:tabs>
          <w:tab w:val="right" w:leader="dot" w:pos="9061"/>
        </w:tabs>
        <w:rPr>
          <w:noProof/>
          <w14:ligatures w14:val="standardContextual"/>
        </w:rPr>
      </w:pPr>
      <w:hyperlink w:anchor="_Toc166600556" w:history="1">
        <w:r w:rsidR="00E33D95" w:rsidRPr="003F10E1">
          <w:rPr>
            <w:rStyle w:val="a8"/>
            <w:noProof/>
          </w:rPr>
          <w:t>２</w:t>
        </w:r>
        <w:r w:rsidR="00E33D95" w:rsidRPr="003F10E1">
          <w:rPr>
            <w:rStyle w:val="a8"/>
            <w:noProof/>
          </w:rPr>
          <w:t xml:space="preserve"> </w:t>
        </w:r>
        <w:r w:rsidR="00E33D95" w:rsidRPr="003F10E1">
          <w:rPr>
            <w:rStyle w:val="a8"/>
            <w:noProof/>
          </w:rPr>
          <w:t>ソフトの概要</w:t>
        </w:r>
        <w:r w:rsidR="00E33D95">
          <w:rPr>
            <w:noProof/>
            <w:webHidden/>
          </w:rPr>
          <w:tab/>
        </w:r>
        <w:r w:rsidR="00E33D95">
          <w:rPr>
            <w:noProof/>
            <w:webHidden/>
          </w:rPr>
          <w:fldChar w:fldCharType="begin"/>
        </w:r>
        <w:r w:rsidR="00E33D95">
          <w:rPr>
            <w:noProof/>
            <w:webHidden/>
          </w:rPr>
          <w:instrText xml:space="preserve"> PAGEREF _Toc166600556 \h </w:instrText>
        </w:r>
        <w:r w:rsidR="00E33D95">
          <w:rPr>
            <w:noProof/>
            <w:webHidden/>
          </w:rPr>
        </w:r>
        <w:r w:rsidR="00E33D95">
          <w:rPr>
            <w:noProof/>
            <w:webHidden/>
          </w:rPr>
          <w:fldChar w:fldCharType="separate"/>
        </w:r>
        <w:r w:rsidR="00E33D95">
          <w:rPr>
            <w:noProof/>
            <w:webHidden/>
          </w:rPr>
          <w:t>- 3 -</w:t>
        </w:r>
        <w:r w:rsidR="00E33D95">
          <w:rPr>
            <w:noProof/>
            <w:webHidden/>
          </w:rPr>
          <w:fldChar w:fldCharType="end"/>
        </w:r>
      </w:hyperlink>
    </w:p>
    <w:p w14:paraId="475D5538" w14:textId="028BDAEF" w:rsidR="00E33D95" w:rsidRDefault="00000000">
      <w:pPr>
        <w:pStyle w:val="11"/>
        <w:tabs>
          <w:tab w:val="right" w:leader="dot" w:pos="9061"/>
        </w:tabs>
        <w:rPr>
          <w:noProof/>
          <w14:ligatures w14:val="standardContextual"/>
        </w:rPr>
      </w:pPr>
      <w:hyperlink w:anchor="_Toc166600557" w:history="1">
        <w:r w:rsidR="00E33D95" w:rsidRPr="003F10E1">
          <w:rPr>
            <w:rStyle w:val="a8"/>
            <w:noProof/>
          </w:rPr>
          <w:t>３</w:t>
        </w:r>
        <w:r w:rsidR="00E33D95" w:rsidRPr="003F10E1">
          <w:rPr>
            <w:rStyle w:val="a8"/>
            <w:noProof/>
          </w:rPr>
          <w:t xml:space="preserve"> </w:t>
        </w:r>
        <w:r w:rsidR="00E33D95" w:rsidRPr="003F10E1">
          <w:rPr>
            <w:rStyle w:val="a8"/>
            <w:noProof/>
          </w:rPr>
          <w:t>配布ファイルと使用可能な</w:t>
        </w:r>
        <w:r w:rsidR="00E33D95" w:rsidRPr="003F10E1">
          <w:rPr>
            <w:rStyle w:val="a8"/>
            <w:noProof/>
          </w:rPr>
          <w:t>Excel</w:t>
        </w:r>
        <w:r w:rsidR="00E33D95" w:rsidRPr="003F10E1">
          <w:rPr>
            <w:rStyle w:val="a8"/>
            <w:noProof/>
          </w:rPr>
          <w:t>のバージョン</w:t>
        </w:r>
        <w:r w:rsidR="00E33D95">
          <w:rPr>
            <w:noProof/>
            <w:webHidden/>
          </w:rPr>
          <w:tab/>
        </w:r>
        <w:r w:rsidR="00E33D95">
          <w:rPr>
            <w:noProof/>
            <w:webHidden/>
          </w:rPr>
          <w:fldChar w:fldCharType="begin"/>
        </w:r>
        <w:r w:rsidR="00E33D95">
          <w:rPr>
            <w:noProof/>
            <w:webHidden/>
          </w:rPr>
          <w:instrText xml:space="preserve"> PAGEREF _Toc166600557 \h </w:instrText>
        </w:r>
        <w:r w:rsidR="00E33D95">
          <w:rPr>
            <w:noProof/>
            <w:webHidden/>
          </w:rPr>
        </w:r>
        <w:r w:rsidR="00E33D95">
          <w:rPr>
            <w:noProof/>
            <w:webHidden/>
          </w:rPr>
          <w:fldChar w:fldCharType="separate"/>
        </w:r>
        <w:r w:rsidR="00E33D95">
          <w:rPr>
            <w:noProof/>
            <w:webHidden/>
          </w:rPr>
          <w:t>- 3 -</w:t>
        </w:r>
        <w:r w:rsidR="00E33D95">
          <w:rPr>
            <w:noProof/>
            <w:webHidden/>
          </w:rPr>
          <w:fldChar w:fldCharType="end"/>
        </w:r>
      </w:hyperlink>
    </w:p>
    <w:p w14:paraId="629B12AB" w14:textId="5527730F" w:rsidR="00E33D95" w:rsidRDefault="00000000">
      <w:pPr>
        <w:pStyle w:val="23"/>
        <w:tabs>
          <w:tab w:val="right" w:leader="dot" w:pos="9061"/>
        </w:tabs>
        <w:rPr>
          <w:noProof/>
          <w14:ligatures w14:val="standardContextual"/>
        </w:rPr>
      </w:pPr>
      <w:hyperlink w:anchor="_Toc166600558" w:history="1">
        <w:r w:rsidR="00E33D95" w:rsidRPr="003F10E1">
          <w:rPr>
            <w:rStyle w:val="a8"/>
            <w:rFonts w:hAnsiTheme="minorEastAsia"/>
            <w:noProof/>
          </w:rPr>
          <w:t xml:space="preserve">(1) </w:t>
        </w:r>
        <w:r w:rsidR="00E33D95" w:rsidRPr="003F10E1">
          <w:rPr>
            <w:rStyle w:val="a8"/>
            <w:rFonts w:hAnsiTheme="minorEastAsia"/>
            <w:noProof/>
          </w:rPr>
          <w:t>配布ファイル</w:t>
        </w:r>
        <w:r w:rsidR="00E33D95">
          <w:rPr>
            <w:noProof/>
            <w:webHidden/>
          </w:rPr>
          <w:tab/>
        </w:r>
        <w:r w:rsidR="00E33D95">
          <w:rPr>
            <w:noProof/>
            <w:webHidden/>
          </w:rPr>
          <w:fldChar w:fldCharType="begin"/>
        </w:r>
        <w:r w:rsidR="00E33D95">
          <w:rPr>
            <w:noProof/>
            <w:webHidden/>
          </w:rPr>
          <w:instrText xml:space="preserve"> PAGEREF _Toc166600558 \h </w:instrText>
        </w:r>
        <w:r w:rsidR="00E33D95">
          <w:rPr>
            <w:noProof/>
            <w:webHidden/>
          </w:rPr>
        </w:r>
        <w:r w:rsidR="00E33D95">
          <w:rPr>
            <w:noProof/>
            <w:webHidden/>
          </w:rPr>
          <w:fldChar w:fldCharType="separate"/>
        </w:r>
        <w:r w:rsidR="00E33D95">
          <w:rPr>
            <w:noProof/>
            <w:webHidden/>
          </w:rPr>
          <w:t>- 3 -</w:t>
        </w:r>
        <w:r w:rsidR="00E33D95">
          <w:rPr>
            <w:noProof/>
            <w:webHidden/>
          </w:rPr>
          <w:fldChar w:fldCharType="end"/>
        </w:r>
      </w:hyperlink>
    </w:p>
    <w:p w14:paraId="72281557" w14:textId="03BF79C6" w:rsidR="00E33D95" w:rsidRDefault="00000000">
      <w:pPr>
        <w:pStyle w:val="23"/>
        <w:tabs>
          <w:tab w:val="right" w:leader="dot" w:pos="9061"/>
        </w:tabs>
        <w:rPr>
          <w:noProof/>
          <w14:ligatures w14:val="standardContextual"/>
        </w:rPr>
      </w:pPr>
      <w:hyperlink w:anchor="_Toc166600559" w:history="1">
        <w:r w:rsidR="00E33D95" w:rsidRPr="003F10E1">
          <w:rPr>
            <w:rStyle w:val="a8"/>
            <w:rFonts w:hAnsiTheme="minorEastAsia"/>
            <w:noProof/>
          </w:rPr>
          <w:t xml:space="preserve">(2) </w:t>
        </w:r>
        <w:r w:rsidR="00E33D95" w:rsidRPr="003F10E1">
          <w:rPr>
            <w:rStyle w:val="a8"/>
            <w:rFonts w:hAnsiTheme="minorEastAsia"/>
            <w:noProof/>
          </w:rPr>
          <w:t>使用可能な</w:t>
        </w:r>
        <w:r w:rsidR="00E33D95" w:rsidRPr="003F10E1">
          <w:rPr>
            <w:rStyle w:val="a8"/>
            <w:rFonts w:hAnsiTheme="minorEastAsia"/>
            <w:noProof/>
          </w:rPr>
          <w:t>Excel</w:t>
        </w:r>
        <w:r w:rsidR="00E33D95" w:rsidRPr="003F10E1">
          <w:rPr>
            <w:rStyle w:val="a8"/>
            <w:rFonts w:hAnsiTheme="minorEastAsia"/>
            <w:noProof/>
          </w:rPr>
          <w:t>のバージョン</w:t>
        </w:r>
        <w:r w:rsidR="00E33D95">
          <w:rPr>
            <w:noProof/>
            <w:webHidden/>
          </w:rPr>
          <w:tab/>
        </w:r>
        <w:r w:rsidR="00E33D95">
          <w:rPr>
            <w:noProof/>
            <w:webHidden/>
          </w:rPr>
          <w:fldChar w:fldCharType="begin"/>
        </w:r>
        <w:r w:rsidR="00E33D95">
          <w:rPr>
            <w:noProof/>
            <w:webHidden/>
          </w:rPr>
          <w:instrText xml:space="preserve"> PAGEREF _Toc166600559 \h </w:instrText>
        </w:r>
        <w:r w:rsidR="00E33D95">
          <w:rPr>
            <w:noProof/>
            <w:webHidden/>
          </w:rPr>
        </w:r>
        <w:r w:rsidR="00E33D95">
          <w:rPr>
            <w:noProof/>
            <w:webHidden/>
          </w:rPr>
          <w:fldChar w:fldCharType="separate"/>
        </w:r>
        <w:r w:rsidR="00E33D95">
          <w:rPr>
            <w:noProof/>
            <w:webHidden/>
          </w:rPr>
          <w:t>- 3 -</w:t>
        </w:r>
        <w:r w:rsidR="00E33D95">
          <w:rPr>
            <w:noProof/>
            <w:webHidden/>
          </w:rPr>
          <w:fldChar w:fldCharType="end"/>
        </w:r>
      </w:hyperlink>
    </w:p>
    <w:p w14:paraId="06C7A80A" w14:textId="17658348" w:rsidR="00E33D95" w:rsidRDefault="00000000">
      <w:pPr>
        <w:pStyle w:val="11"/>
        <w:tabs>
          <w:tab w:val="right" w:leader="dot" w:pos="9061"/>
        </w:tabs>
        <w:rPr>
          <w:noProof/>
          <w14:ligatures w14:val="standardContextual"/>
        </w:rPr>
      </w:pPr>
      <w:hyperlink w:anchor="_Toc166600560" w:history="1">
        <w:r w:rsidR="00E33D95" w:rsidRPr="003F10E1">
          <w:rPr>
            <w:rStyle w:val="a8"/>
            <w:noProof/>
          </w:rPr>
          <w:t>４</w:t>
        </w:r>
        <w:r w:rsidR="00E33D95" w:rsidRPr="003F10E1">
          <w:rPr>
            <w:rStyle w:val="a8"/>
            <w:noProof/>
          </w:rPr>
          <w:t xml:space="preserve"> </w:t>
        </w:r>
        <w:r w:rsidR="00E33D95" w:rsidRPr="003F10E1">
          <w:rPr>
            <w:rStyle w:val="a8"/>
            <w:noProof/>
          </w:rPr>
          <w:t>インストール／アンインストールの手順：</w:t>
        </w:r>
        <w:r w:rsidR="00E33D95">
          <w:rPr>
            <w:noProof/>
            <w:webHidden/>
          </w:rPr>
          <w:tab/>
        </w:r>
        <w:r w:rsidR="00E33D95">
          <w:rPr>
            <w:noProof/>
            <w:webHidden/>
          </w:rPr>
          <w:fldChar w:fldCharType="begin"/>
        </w:r>
        <w:r w:rsidR="00E33D95">
          <w:rPr>
            <w:noProof/>
            <w:webHidden/>
          </w:rPr>
          <w:instrText xml:space="preserve"> PAGEREF _Toc166600560 \h </w:instrText>
        </w:r>
        <w:r w:rsidR="00E33D95">
          <w:rPr>
            <w:noProof/>
            <w:webHidden/>
          </w:rPr>
        </w:r>
        <w:r w:rsidR="00E33D95">
          <w:rPr>
            <w:noProof/>
            <w:webHidden/>
          </w:rPr>
          <w:fldChar w:fldCharType="separate"/>
        </w:r>
        <w:r w:rsidR="00E33D95">
          <w:rPr>
            <w:noProof/>
            <w:webHidden/>
          </w:rPr>
          <w:t>- 4 -</w:t>
        </w:r>
        <w:r w:rsidR="00E33D95">
          <w:rPr>
            <w:noProof/>
            <w:webHidden/>
          </w:rPr>
          <w:fldChar w:fldCharType="end"/>
        </w:r>
      </w:hyperlink>
    </w:p>
    <w:p w14:paraId="34863DCF" w14:textId="0F6490C6" w:rsidR="00E33D95" w:rsidRDefault="00000000">
      <w:pPr>
        <w:pStyle w:val="23"/>
        <w:tabs>
          <w:tab w:val="right" w:leader="dot" w:pos="9061"/>
        </w:tabs>
        <w:rPr>
          <w:noProof/>
          <w14:ligatures w14:val="standardContextual"/>
        </w:rPr>
      </w:pPr>
      <w:hyperlink w:anchor="_Toc166600561" w:history="1">
        <w:r w:rsidR="00E33D95" w:rsidRPr="003F10E1">
          <w:rPr>
            <w:rStyle w:val="a8"/>
            <w:rFonts w:hAnsiTheme="minorEastAsia"/>
            <w:noProof/>
          </w:rPr>
          <w:t xml:space="preserve">(1) </w:t>
        </w:r>
        <w:r w:rsidR="00E33D95" w:rsidRPr="003F10E1">
          <w:rPr>
            <w:rStyle w:val="a8"/>
            <w:rFonts w:hAnsiTheme="minorEastAsia"/>
            <w:noProof/>
          </w:rPr>
          <w:t>インストール方法</w:t>
        </w:r>
        <w:r w:rsidR="00E33D95">
          <w:rPr>
            <w:noProof/>
            <w:webHidden/>
          </w:rPr>
          <w:tab/>
        </w:r>
        <w:r w:rsidR="00E33D95">
          <w:rPr>
            <w:noProof/>
            <w:webHidden/>
          </w:rPr>
          <w:fldChar w:fldCharType="begin"/>
        </w:r>
        <w:r w:rsidR="00E33D95">
          <w:rPr>
            <w:noProof/>
            <w:webHidden/>
          </w:rPr>
          <w:instrText xml:space="preserve"> PAGEREF _Toc166600561 \h </w:instrText>
        </w:r>
        <w:r w:rsidR="00E33D95">
          <w:rPr>
            <w:noProof/>
            <w:webHidden/>
          </w:rPr>
        </w:r>
        <w:r w:rsidR="00E33D95">
          <w:rPr>
            <w:noProof/>
            <w:webHidden/>
          </w:rPr>
          <w:fldChar w:fldCharType="separate"/>
        </w:r>
        <w:r w:rsidR="00E33D95">
          <w:rPr>
            <w:noProof/>
            <w:webHidden/>
          </w:rPr>
          <w:t>- 4 -</w:t>
        </w:r>
        <w:r w:rsidR="00E33D95">
          <w:rPr>
            <w:noProof/>
            <w:webHidden/>
          </w:rPr>
          <w:fldChar w:fldCharType="end"/>
        </w:r>
      </w:hyperlink>
    </w:p>
    <w:p w14:paraId="1CFDEE31" w14:textId="3E339DC9" w:rsidR="00E33D95" w:rsidRDefault="00000000">
      <w:pPr>
        <w:pStyle w:val="23"/>
        <w:tabs>
          <w:tab w:val="right" w:leader="dot" w:pos="9061"/>
        </w:tabs>
        <w:rPr>
          <w:noProof/>
          <w14:ligatures w14:val="standardContextual"/>
        </w:rPr>
      </w:pPr>
      <w:hyperlink w:anchor="_Toc166600562" w:history="1">
        <w:r w:rsidR="00E33D95" w:rsidRPr="003F10E1">
          <w:rPr>
            <w:rStyle w:val="a8"/>
            <w:rFonts w:hAnsiTheme="minorEastAsia"/>
            <w:noProof/>
          </w:rPr>
          <w:t xml:space="preserve">(2) </w:t>
        </w:r>
        <w:r w:rsidR="00E33D95" w:rsidRPr="003F10E1">
          <w:rPr>
            <w:rStyle w:val="a8"/>
            <w:rFonts w:hAnsiTheme="minorEastAsia"/>
            <w:noProof/>
          </w:rPr>
          <w:t>アンインストールについて</w:t>
        </w:r>
        <w:r w:rsidR="00E33D95">
          <w:rPr>
            <w:noProof/>
            <w:webHidden/>
          </w:rPr>
          <w:tab/>
        </w:r>
        <w:r w:rsidR="00E33D95">
          <w:rPr>
            <w:noProof/>
            <w:webHidden/>
          </w:rPr>
          <w:fldChar w:fldCharType="begin"/>
        </w:r>
        <w:r w:rsidR="00E33D95">
          <w:rPr>
            <w:noProof/>
            <w:webHidden/>
          </w:rPr>
          <w:instrText xml:space="preserve"> PAGEREF _Toc166600562 \h </w:instrText>
        </w:r>
        <w:r w:rsidR="00E33D95">
          <w:rPr>
            <w:noProof/>
            <w:webHidden/>
          </w:rPr>
        </w:r>
        <w:r w:rsidR="00E33D95">
          <w:rPr>
            <w:noProof/>
            <w:webHidden/>
          </w:rPr>
          <w:fldChar w:fldCharType="separate"/>
        </w:r>
        <w:r w:rsidR="00E33D95">
          <w:rPr>
            <w:noProof/>
            <w:webHidden/>
          </w:rPr>
          <w:t>- 4 -</w:t>
        </w:r>
        <w:r w:rsidR="00E33D95">
          <w:rPr>
            <w:noProof/>
            <w:webHidden/>
          </w:rPr>
          <w:fldChar w:fldCharType="end"/>
        </w:r>
      </w:hyperlink>
    </w:p>
    <w:p w14:paraId="54A785EC" w14:textId="21AE5AD1" w:rsidR="00E33D95" w:rsidRDefault="00000000">
      <w:pPr>
        <w:pStyle w:val="11"/>
        <w:tabs>
          <w:tab w:val="right" w:leader="dot" w:pos="9061"/>
        </w:tabs>
        <w:rPr>
          <w:noProof/>
          <w14:ligatures w14:val="standardContextual"/>
        </w:rPr>
      </w:pPr>
      <w:hyperlink w:anchor="_Toc166600563" w:history="1">
        <w:r w:rsidR="00E33D95" w:rsidRPr="003F10E1">
          <w:rPr>
            <w:rStyle w:val="a8"/>
            <w:noProof/>
          </w:rPr>
          <w:t>５</w:t>
        </w:r>
        <w:r w:rsidR="00E33D95" w:rsidRPr="003F10E1">
          <w:rPr>
            <w:rStyle w:val="a8"/>
            <w:noProof/>
          </w:rPr>
          <w:t xml:space="preserve"> </w:t>
        </w:r>
        <w:r w:rsidR="00E33D95" w:rsidRPr="003F10E1">
          <w:rPr>
            <w:rStyle w:val="a8"/>
            <w:noProof/>
          </w:rPr>
          <w:t>使用にあたって</w:t>
        </w:r>
        <w:r w:rsidR="00E33D95">
          <w:rPr>
            <w:noProof/>
            <w:webHidden/>
          </w:rPr>
          <w:tab/>
        </w:r>
        <w:r w:rsidR="00E33D95">
          <w:rPr>
            <w:noProof/>
            <w:webHidden/>
          </w:rPr>
          <w:fldChar w:fldCharType="begin"/>
        </w:r>
        <w:r w:rsidR="00E33D95">
          <w:rPr>
            <w:noProof/>
            <w:webHidden/>
          </w:rPr>
          <w:instrText xml:space="preserve"> PAGEREF _Toc166600563 \h </w:instrText>
        </w:r>
        <w:r w:rsidR="00E33D95">
          <w:rPr>
            <w:noProof/>
            <w:webHidden/>
          </w:rPr>
        </w:r>
        <w:r w:rsidR="00E33D95">
          <w:rPr>
            <w:noProof/>
            <w:webHidden/>
          </w:rPr>
          <w:fldChar w:fldCharType="separate"/>
        </w:r>
        <w:r w:rsidR="00E33D95">
          <w:rPr>
            <w:noProof/>
            <w:webHidden/>
          </w:rPr>
          <w:t>- 4 -</w:t>
        </w:r>
        <w:r w:rsidR="00E33D95">
          <w:rPr>
            <w:noProof/>
            <w:webHidden/>
          </w:rPr>
          <w:fldChar w:fldCharType="end"/>
        </w:r>
      </w:hyperlink>
    </w:p>
    <w:p w14:paraId="39C98A73" w14:textId="01C0EB81" w:rsidR="00E33D95" w:rsidRDefault="00000000">
      <w:pPr>
        <w:pStyle w:val="23"/>
        <w:tabs>
          <w:tab w:val="right" w:leader="dot" w:pos="9061"/>
        </w:tabs>
        <w:rPr>
          <w:noProof/>
          <w14:ligatures w14:val="standardContextual"/>
        </w:rPr>
      </w:pPr>
      <w:hyperlink w:anchor="_Toc166600564" w:history="1">
        <w:r w:rsidR="00E33D95" w:rsidRPr="003F10E1">
          <w:rPr>
            <w:rStyle w:val="a8"/>
            <w:rFonts w:hAnsiTheme="minorEastAsia"/>
            <w:noProof/>
          </w:rPr>
          <w:t xml:space="preserve">(1) </w:t>
        </w:r>
        <w:r w:rsidR="00E33D95" w:rsidRPr="003F10E1">
          <w:rPr>
            <w:rStyle w:val="a8"/>
            <w:rFonts w:hAnsiTheme="minorEastAsia"/>
            <w:noProof/>
          </w:rPr>
          <w:t>注意事項</w:t>
        </w:r>
        <w:r w:rsidR="00E33D95">
          <w:rPr>
            <w:noProof/>
            <w:webHidden/>
          </w:rPr>
          <w:tab/>
        </w:r>
        <w:r w:rsidR="00E33D95">
          <w:rPr>
            <w:noProof/>
            <w:webHidden/>
          </w:rPr>
          <w:fldChar w:fldCharType="begin"/>
        </w:r>
        <w:r w:rsidR="00E33D95">
          <w:rPr>
            <w:noProof/>
            <w:webHidden/>
          </w:rPr>
          <w:instrText xml:space="preserve"> PAGEREF _Toc166600564 \h </w:instrText>
        </w:r>
        <w:r w:rsidR="00E33D95">
          <w:rPr>
            <w:noProof/>
            <w:webHidden/>
          </w:rPr>
        </w:r>
        <w:r w:rsidR="00E33D95">
          <w:rPr>
            <w:noProof/>
            <w:webHidden/>
          </w:rPr>
          <w:fldChar w:fldCharType="separate"/>
        </w:r>
        <w:r w:rsidR="00E33D95">
          <w:rPr>
            <w:noProof/>
            <w:webHidden/>
          </w:rPr>
          <w:t>- 4 -</w:t>
        </w:r>
        <w:r w:rsidR="00E33D95">
          <w:rPr>
            <w:noProof/>
            <w:webHidden/>
          </w:rPr>
          <w:fldChar w:fldCharType="end"/>
        </w:r>
      </w:hyperlink>
    </w:p>
    <w:p w14:paraId="03D11DD8" w14:textId="0DFABFE3" w:rsidR="00E33D95" w:rsidRDefault="00000000">
      <w:pPr>
        <w:pStyle w:val="23"/>
        <w:tabs>
          <w:tab w:val="right" w:leader="dot" w:pos="9061"/>
        </w:tabs>
        <w:rPr>
          <w:noProof/>
          <w14:ligatures w14:val="standardContextual"/>
        </w:rPr>
      </w:pPr>
      <w:hyperlink w:anchor="_Toc166600565" w:history="1">
        <w:r w:rsidR="00E33D95" w:rsidRPr="003F10E1">
          <w:rPr>
            <w:rStyle w:val="a8"/>
            <w:noProof/>
          </w:rPr>
          <w:t>(2)</w:t>
        </w:r>
        <w:r w:rsidR="00E33D95" w:rsidRPr="003F10E1">
          <w:rPr>
            <w:rStyle w:val="a8"/>
            <w:rFonts w:hAnsiTheme="minorEastAsia"/>
            <w:noProof/>
          </w:rPr>
          <w:t xml:space="preserve"> </w:t>
        </w:r>
        <w:r w:rsidR="00E33D95" w:rsidRPr="003F10E1">
          <w:rPr>
            <w:rStyle w:val="a8"/>
            <w:rFonts w:hAnsiTheme="minorEastAsia"/>
            <w:noProof/>
          </w:rPr>
          <w:t>使用前の注意事項</w:t>
        </w:r>
        <w:r w:rsidR="00E33D95" w:rsidRPr="003F10E1">
          <w:rPr>
            <w:rStyle w:val="a8"/>
            <w:rFonts w:hAnsiTheme="minorEastAsia"/>
            <w:noProof/>
          </w:rPr>
          <w:t xml:space="preserve"> </w:t>
        </w:r>
        <w:r w:rsidR="00E33D95" w:rsidRPr="003F10E1">
          <w:rPr>
            <w:rStyle w:val="a8"/>
            <w:rFonts w:hAnsiTheme="minorEastAsia"/>
            <w:noProof/>
          </w:rPr>
          <w:t>（重要）</w:t>
        </w:r>
        <w:r w:rsidR="00E33D95">
          <w:rPr>
            <w:noProof/>
            <w:webHidden/>
          </w:rPr>
          <w:tab/>
        </w:r>
        <w:r w:rsidR="00E33D95">
          <w:rPr>
            <w:noProof/>
            <w:webHidden/>
          </w:rPr>
          <w:fldChar w:fldCharType="begin"/>
        </w:r>
        <w:r w:rsidR="00E33D95">
          <w:rPr>
            <w:noProof/>
            <w:webHidden/>
          </w:rPr>
          <w:instrText xml:space="preserve"> PAGEREF _Toc166600565 \h </w:instrText>
        </w:r>
        <w:r w:rsidR="00E33D95">
          <w:rPr>
            <w:noProof/>
            <w:webHidden/>
          </w:rPr>
        </w:r>
        <w:r w:rsidR="00E33D95">
          <w:rPr>
            <w:noProof/>
            <w:webHidden/>
          </w:rPr>
          <w:fldChar w:fldCharType="separate"/>
        </w:r>
        <w:r w:rsidR="00E33D95">
          <w:rPr>
            <w:noProof/>
            <w:webHidden/>
          </w:rPr>
          <w:t>- 4 -</w:t>
        </w:r>
        <w:r w:rsidR="00E33D95">
          <w:rPr>
            <w:noProof/>
            <w:webHidden/>
          </w:rPr>
          <w:fldChar w:fldCharType="end"/>
        </w:r>
      </w:hyperlink>
    </w:p>
    <w:p w14:paraId="0872A690" w14:textId="75D2BBCE" w:rsidR="00E33D95" w:rsidRDefault="00000000">
      <w:pPr>
        <w:pStyle w:val="23"/>
        <w:tabs>
          <w:tab w:val="right" w:leader="dot" w:pos="9061"/>
        </w:tabs>
        <w:rPr>
          <w:noProof/>
          <w14:ligatures w14:val="standardContextual"/>
        </w:rPr>
      </w:pPr>
      <w:hyperlink w:anchor="_Toc166600566" w:history="1">
        <w:r w:rsidR="00E33D95" w:rsidRPr="003F10E1">
          <w:rPr>
            <w:rStyle w:val="a8"/>
            <w:rFonts w:hAnsiTheme="minorEastAsia"/>
            <w:noProof/>
          </w:rPr>
          <w:t xml:space="preserve">(3) </w:t>
        </w:r>
        <w:r w:rsidR="00E33D95" w:rsidRPr="003F10E1">
          <w:rPr>
            <w:rStyle w:val="a8"/>
            <w:rFonts w:hAnsiTheme="minorEastAsia"/>
            <w:noProof/>
          </w:rPr>
          <w:t>ユーザー用のファイルの作り方</w:t>
        </w:r>
        <w:r w:rsidR="00E33D95">
          <w:rPr>
            <w:noProof/>
            <w:webHidden/>
          </w:rPr>
          <w:tab/>
        </w:r>
        <w:r w:rsidR="00E33D95">
          <w:rPr>
            <w:noProof/>
            <w:webHidden/>
          </w:rPr>
          <w:fldChar w:fldCharType="begin"/>
        </w:r>
        <w:r w:rsidR="00E33D95">
          <w:rPr>
            <w:noProof/>
            <w:webHidden/>
          </w:rPr>
          <w:instrText xml:space="preserve"> PAGEREF _Toc166600566 \h </w:instrText>
        </w:r>
        <w:r w:rsidR="00E33D95">
          <w:rPr>
            <w:noProof/>
            <w:webHidden/>
          </w:rPr>
        </w:r>
        <w:r w:rsidR="00E33D95">
          <w:rPr>
            <w:noProof/>
            <w:webHidden/>
          </w:rPr>
          <w:fldChar w:fldCharType="separate"/>
        </w:r>
        <w:r w:rsidR="00E33D95">
          <w:rPr>
            <w:noProof/>
            <w:webHidden/>
          </w:rPr>
          <w:t>- 5 -</w:t>
        </w:r>
        <w:r w:rsidR="00E33D95">
          <w:rPr>
            <w:noProof/>
            <w:webHidden/>
          </w:rPr>
          <w:fldChar w:fldCharType="end"/>
        </w:r>
      </w:hyperlink>
    </w:p>
    <w:p w14:paraId="316C938B" w14:textId="1E446D10" w:rsidR="00E33D95" w:rsidRDefault="00000000">
      <w:pPr>
        <w:pStyle w:val="23"/>
        <w:tabs>
          <w:tab w:val="right" w:leader="dot" w:pos="9061"/>
        </w:tabs>
        <w:rPr>
          <w:noProof/>
          <w14:ligatures w14:val="standardContextual"/>
        </w:rPr>
      </w:pPr>
      <w:hyperlink w:anchor="_Toc166600567" w:history="1">
        <w:r w:rsidR="00E33D95" w:rsidRPr="003F10E1">
          <w:rPr>
            <w:rStyle w:val="a8"/>
            <w:rFonts w:hAnsiTheme="minorEastAsia"/>
            <w:noProof/>
          </w:rPr>
          <w:t xml:space="preserve">(4) </w:t>
        </w:r>
        <w:r w:rsidR="00E33D95" w:rsidRPr="003F10E1">
          <w:rPr>
            <w:rStyle w:val="a8"/>
            <w:rFonts w:hAnsiTheme="minorEastAsia"/>
            <w:noProof/>
          </w:rPr>
          <w:t>サンプルファイルを開く</w:t>
        </w:r>
        <w:r w:rsidR="00E33D95">
          <w:rPr>
            <w:noProof/>
            <w:webHidden/>
          </w:rPr>
          <w:tab/>
        </w:r>
        <w:r w:rsidR="00E33D95">
          <w:rPr>
            <w:noProof/>
            <w:webHidden/>
          </w:rPr>
          <w:fldChar w:fldCharType="begin"/>
        </w:r>
        <w:r w:rsidR="00E33D95">
          <w:rPr>
            <w:noProof/>
            <w:webHidden/>
          </w:rPr>
          <w:instrText xml:space="preserve"> PAGEREF _Toc166600567 \h </w:instrText>
        </w:r>
        <w:r w:rsidR="00E33D95">
          <w:rPr>
            <w:noProof/>
            <w:webHidden/>
          </w:rPr>
        </w:r>
        <w:r w:rsidR="00E33D95">
          <w:rPr>
            <w:noProof/>
            <w:webHidden/>
          </w:rPr>
          <w:fldChar w:fldCharType="separate"/>
        </w:r>
        <w:r w:rsidR="00E33D95">
          <w:rPr>
            <w:noProof/>
            <w:webHidden/>
          </w:rPr>
          <w:t>- 5 -</w:t>
        </w:r>
        <w:r w:rsidR="00E33D95">
          <w:rPr>
            <w:noProof/>
            <w:webHidden/>
          </w:rPr>
          <w:fldChar w:fldCharType="end"/>
        </w:r>
      </w:hyperlink>
    </w:p>
    <w:p w14:paraId="2D64FBF0" w14:textId="092C184D" w:rsidR="00E33D95" w:rsidRDefault="00000000">
      <w:pPr>
        <w:pStyle w:val="23"/>
        <w:tabs>
          <w:tab w:val="right" w:leader="dot" w:pos="9061"/>
        </w:tabs>
        <w:rPr>
          <w:noProof/>
          <w14:ligatures w14:val="standardContextual"/>
        </w:rPr>
      </w:pPr>
      <w:hyperlink w:anchor="_Toc166600568" w:history="1">
        <w:r w:rsidR="00E33D95" w:rsidRPr="003F10E1">
          <w:rPr>
            <w:rStyle w:val="a8"/>
            <w:rFonts w:hAnsiTheme="minorEastAsia"/>
            <w:noProof/>
          </w:rPr>
          <w:t xml:space="preserve">(5) </w:t>
        </w:r>
        <w:r w:rsidR="00E33D95" w:rsidRPr="003F10E1">
          <w:rPr>
            <w:rStyle w:val="a8"/>
            <w:rFonts w:hAnsiTheme="minorEastAsia"/>
            <w:noProof/>
          </w:rPr>
          <w:t>コンテンツの有効化</w:t>
        </w:r>
        <w:r w:rsidR="00E33D95">
          <w:rPr>
            <w:noProof/>
            <w:webHidden/>
          </w:rPr>
          <w:tab/>
        </w:r>
        <w:r w:rsidR="00E33D95">
          <w:rPr>
            <w:noProof/>
            <w:webHidden/>
          </w:rPr>
          <w:fldChar w:fldCharType="begin"/>
        </w:r>
        <w:r w:rsidR="00E33D95">
          <w:rPr>
            <w:noProof/>
            <w:webHidden/>
          </w:rPr>
          <w:instrText xml:space="preserve"> PAGEREF _Toc166600568 \h </w:instrText>
        </w:r>
        <w:r w:rsidR="00E33D95">
          <w:rPr>
            <w:noProof/>
            <w:webHidden/>
          </w:rPr>
        </w:r>
        <w:r w:rsidR="00E33D95">
          <w:rPr>
            <w:noProof/>
            <w:webHidden/>
          </w:rPr>
          <w:fldChar w:fldCharType="separate"/>
        </w:r>
        <w:r w:rsidR="00E33D95">
          <w:rPr>
            <w:noProof/>
            <w:webHidden/>
          </w:rPr>
          <w:t>- 6 -</w:t>
        </w:r>
        <w:r w:rsidR="00E33D95">
          <w:rPr>
            <w:noProof/>
            <w:webHidden/>
          </w:rPr>
          <w:fldChar w:fldCharType="end"/>
        </w:r>
      </w:hyperlink>
    </w:p>
    <w:p w14:paraId="1621E1C2" w14:textId="2AEB20C3" w:rsidR="00E33D95" w:rsidRDefault="00000000">
      <w:pPr>
        <w:pStyle w:val="23"/>
        <w:tabs>
          <w:tab w:val="right" w:leader="dot" w:pos="9061"/>
        </w:tabs>
        <w:rPr>
          <w:noProof/>
          <w14:ligatures w14:val="standardContextual"/>
        </w:rPr>
      </w:pPr>
      <w:hyperlink w:anchor="_Toc166600569" w:history="1">
        <w:r w:rsidR="00E33D95" w:rsidRPr="003F10E1">
          <w:rPr>
            <w:rStyle w:val="a8"/>
            <w:rFonts w:hAnsiTheme="minorEastAsia"/>
            <w:noProof/>
          </w:rPr>
          <w:t xml:space="preserve">(6) </w:t>
        </w:r>
        <w:r w:rsidR="00E33D95" w:rsidRPr="003F10E1">
          <w:rPr>
            <w:rStyle w:val="a8"/>
            <w:rFonts w:hAnsiTheme="minorEastAsia"/>
            <w:noProof/>
          </w:rPr>
          <w:t>使用上の参考事項</w:t>
        </w:r>
        <w:r w:rsidR="00E33D95">
          <w:rPr>
            <w:noProof/>
            <w:webHidden/>
          </w:rPr>
          <w:tab/>
        </w:r>
        <w:r w:rsidR="00E33D95">
          <w:rPr>
            <w:noProof/>
            <w:webHidden/>
          </w:rPr>
          <w:fldChar w:fldCharType="begin"/>
        </w:r>
        <w:r w:rsidR="00E33D95">
          <w:rPr>
            <w:noProof/>
            <w:webHidden/>
          </w:rPr>
          <w:instrText xml:space="preserve"> PAGEREF _Toc166600569 \h </w:instrText>
        </w:r>
        <w:r w:rsidR="00E33D95">
          <w:rPr>
            <w:noProof/>
            <w:webHidden/>
          </w:rPr>
        </w:r>
        <w:r w:rsidR="00E33D95">
          <w:rPr>
            <w:noProof/>
            <w:webHidden/>
          </w:rPr>
          <w:fldChar w:fldCharType="separate"/>
        </w:r>
        <w:r w:rsidR="00E33D95">
          <w:rPr>
            <w:noProof/>
            <w:webHidden/>
          </w:rPr>
          <w:t>- 6 -</w:t>
        </w:r>
        <w:r w:rsidR="00E33D95">
          <w:rPr>
            <w:noProof/>
            <w:webHidden/>
          </w:rPr>
          <w:fldChar w:fldCharType="end"/>
        </w:r>
      </w:hyperlink>
    </w:p>
    <w:p w14:paraId="2CDE9277" w14:textId="0392ABD7" w:rsidR="00E33D95" w:rsidRDefault="00000000">
      <w:pPr>
        <w:pStyle w:val="11"/>
        <w:tabs>
          <w:tab w:val="right" w:leader="dot" w:pos="9061"/>
        </w:tabs>
        <w:rPr>
          <w:noProof/>
          <w14:ligatures w14:val="standardContextual"/>
        </w:rPr>
      </w:pPr>
      <w:hyperlink w:anchor="_Toc166600570" w:history="1">
        <w:r w:rsidR="00E33D95" w:rsidRPr="003F10E1">
          <w:rPr>
            <w:rStyle w:val="a8"/>
            <w:noProof/>
          </w:rPr>
          <w:t>６</w:t>
        </w:r>
        <w:r w:rsidR="00E33D95" w:rsidRPr="003F10E1">
          <w:rPr>
            <w:rStyle w:val="a8"/>
            <w:noProof/>
          </w:rPr>
          <w:t xml:space="preserve"> </w:t>
        </w:r>
        <w:r w:rsidR="00E33D95" w:rsidRPr="003F10E1">
          <w:rPr>
            <w:rStyle w:val="a8"/>
            <w:noProof/>
          </w:rPr>
          <w:t>使用方法</w:t>
        </w:r>
        <w:r w:rsidR="00E33D95">
          <w:rPr>
            <w:noProof/>
            <w:webHidden/>
          </w:rPr>
          <w:tab/>
        </w:r>
        <w:r w:rsidR="00E33D95">
          <w:rPr>
            <w:noProof/>
            <w:webHidden/>
          </w:rPr>
          <w:fldChar w:fldCharType="begin"/>
        </w:r>
        <w:r w:rsidR="00E33D95">
          <w:rPr>
            <w:noProof/>
            <w:webHidden/>
          </w:rPr>
          <w:instrText xml:space="preserve"> PAGEREF _Toc166600570 \h </w:instrText>
        </w:r>
        <w:r w:rsidR="00E33D95">
          <w:rPr>
            <w:noProof/>
            <w:webHidden/>
          </w:rPr>
        </w:r>
        <w:r w:rsidR="00E33D95">
          <w:rPr>
            <w:noProof/>
            <w:webHidden/>
          </w:rPr>
          <w:fldChar w:fldCharType="separate"/>
        </w:r>
        <w:r w:rsidR="00E33D95">
          <w:rPr>
            <w:noProof/>
            <w:webHidden/>
          </w:rPr>
          <w:t>- 6 -</w:t>
        </w:r>
        <w:r w:rsidR="00E33D95">
          <w:rPr>
            <w:noProof/>
            <w:webHidden/>
          </w:rPr>
          <w:fldChar w:fldCharType="end"/>
        </w:r>
      </w:hyperlink>
    </w:p>
    <w:p w14:paraId="71A5A18A" w14:textId="48DAB79D" w:rsidR="00E33D95" w:rsidRDefault="00000000">
      <w:pPr>
        <w:pStyle w:val="23"/>
        <w:tabs>
          <w:tab w:val="right" w:leader="dot" w:pos="9061"/>
        </w:tabs>
        <w:rPr>
          <w:noProof/>
          <w14:ligatures w14:val="standardContextual"/>
        </w:rPr>
      </w:pPr>
      <w:hyperlink w:anchor="_Toc166600571" w:history="1">
        <w:r w:rsidR="00E33D95" w:rsidRPr="003F10E1">
          <w:rPr>
            <w:rStyle w:val="a8"/>
            <w:rFonts w:hAnsiTheme="minorEastAsia"/>
            <w:noProof/>
          </w:rPr>
          <w:t xml:space="preserve">(1) </w:t>
        </w:r>
        <w:r w:rsidR="00E33D95" w:rsidRPr="003F10E1">
          <w:rPr>
            <w:rStyle w:val="a8"/>
            <w:rFonts w:hAnsiTheme="minorEastAsia"/>
            <w:noProof/>
          </w:rPr>
          <w:t>「</w:t>
        </w:r>
        <w:r w:rsidR="00E33D95" w:rsidRPr="003F10E1">
          <w:rPr>
            <w:rStyle w:val="a8"/>
            <w:rFonts w:hAnsiTheme="minorEastAsia"/>
            <w:noProof/>
          </w:rPr>
          <w:t>Pana</w:t>
        </w:r>
        <w:r w:rsidR="00E33D95" w:rsidRPr="003F10E1">
          <w:rPr>
            <w:rStyle w:val="a8"/>
            <w:rFonts w:hAnsiTheme="minorEastAsia"/>
            <w:noProof/>
          </w:rPr>
          <w:t>電話帳編集」タブの説明</w:t>
        </w:r>
        <w:r w:rsidR="00E33D95">
          <w:rPr>
            <w:noProof/>
            <w:webHidden/>
          </w:rPr>
          <w:tab/>
        </w:r>
        <w:r w:rsidR="00E33D95">
          <w:rPr>
            <w:noProof/>
            <w:webHidden/>
          </w:rPr>
          <w:fldChar w:fldCharType="begin"/>
        </w:r>
        <w:r w:rsidR="00E33D95">
          <w:rPr>
            <w:noProof/>
            <w:webHidden/>
          </w:rPr>
          <w:instrText xml:space="preserve"> PAGEREF _Toc166600571 \h </w:instrText>
        </w:r>
        <w:r w:rsidR="00E33D95">
          <w:rPr>
            <w:noProof/>
            <w:webHidden/>
          </w:rPr>
        </w:r>
        <w:r w:rsidR="00E33D95">
          <w:rPr>
            <w:noProof/>
            <w:webHidden/>
          </w:rPr>
          <w:fldChar w:fldCharType="separate"/>
        </w:r>
        <w:r w:rsidR="00E33D95">
          <w:rPr>
            <w:noProof/>
            <w:webHidden/>
          </w:rPr>
          <w:t>- 6 -</w:t>
        </w:r>
        <w:r w:rsidR="00E33D95">
          <w:rPr>
            <w:noProof/>
            <w:webHidden/>
          </w:rPr>
          <w:fldChar w:fldCharType="end"/>
        </w:r>
      </w:hyperlink>
    </w:p>
    <w:p w14:paraId="7A3321D1" w14:textId="65A8B874" w:rsidR="00E33D95" w:rsidRDefault="00000000">
      <w:pPr>
        <w:pStyle w:val="23"/>
        <w:tabs>
          <w:tab w:val="right" w:leader="dot" w:pos="9061"/>
        </w:tabs>
        <w:rPr>
          <w:noProof/>
          <w14:ligatures w14:val="standardContextual"/>
        </w:rPr>
      </w:pPr>
      <w:hyperlink w:anchor="_Toc166600572" w:history="1">
        <w:r w:rsidR="00E33D95" w:rsidRPr="003F10E1">
          <w:rPr>
            <w:rStyle w:val="a8"/>
            <w:rFonts w:hAnsiTheme="minorEastAsia"/>
            <w:noProof/>
          </w:rPr>
          <w:t xml:space="preserve">(2) </w:t>
        </w:r>
        <w:r w:rsidR="00E33D95" w:rsidRPr="003F10E1">
          <w:rPr>
            <w:rStyle w:val="a8"/>
            <w:rFonts w:hAnsiTheme="minorEastAsia"/>
            <w:noProof/>
          </w:rPr>
          <w:t>プログラムの操作と要点</w:t>
        </w:r>
        <w:r w:rsidR="00E33D95">
          <w:rPr>
            <w:noProof/>
            <w:webHidden/>
          </w:rPr>
          <w:tab/>
        </w:r>
        <w:r w:rsidR="00E33D95">
          <w:rPr>
            <w:noProof/>
            <w:webHidden/>
          </w:rPr>
          <w:fldChar w:fldCharType="begin"/>
        </w:r>
        <w:r w:rsidR="00E33D95">
          <w:rPr>
            <w:noProof/>
            <w:webHidden/>
          </w:rPr>
          <w:instrText xml:space="preserve"> PAGEREF _Toc166600572 \h </w:instrText>
        </w:r>
        <w:r w:rsidR="00E33D95">
          <w:rPr>
            <w:noProof/>
            <w:webHidden/>
          </w:rPr>
        </w:r>
        <w:r w:rsidR="00E33D95">
          <w:rPr>
            <w:noProof/>
            <w:webHidden/>
          </w:rPr>
          <w:fldChar w:fldCharType="separate"/>
        </w:r>
        <w:r w:rsidR="00E33D95">
          <w:rPr>
            <w:noProof/>
            <w:webHidden/>
          </w:rPr>
          <w:t>- 7 -</w:t>
        </w:r>
        <w:r w:rsidR="00E33D95">
          <w:rPr>
            <w:noProof/>
            <w:webHidden/>
          </w:rPr>
          <w:fldChar w:fldCharType="end"/>
        </w:r>
      </w:hyperlink>
    </w:p>
    <w:p w14:paraId="16A54457" w14:textId="5C6E3A6D" w:rsidR="00E33D95" w:rsidRDefault="00000000">
      <w:pPr>
        <w:pStyle w:val="23"/>
        <w:tabs>
          <w:tab w:val="right" w:leader="dot" w:pos="9061"/>
        </w:tabs>
        <w:rPr>
          <w:noProof/>
          <w14:ligatures w14:val="standardContextual"/>
        </w:rPr>
      </w:pPr>
      <w:hyperlink w:anchor="_Toc166600573" w:history="1">
        <w:r w:rsidR="00E33D95" w:rsidRPr="003F10E1">
          <w:rPr>
            <w:rStyle w:val="a8"/>
            <w:rFonts w:hAnsiTheme="minorEastAsia"/>
            <w:noProof/>
          </w:rPr>
          <w:t xml:space="preserve">(3) </w:t>
        </w:r>
        <w:r w:rsidR="00E33D95" w:rsidRPr="003F10E1">
          <w:rPr>
            <w:rStyle w:val="a8"/>
            <w:rFonts w:hAnsiTheme="minorEastAsia"/>
            <w:noProof/>
          </w:rPr>
          <w:t>機器を購入して「電話帳データ」が一切ない場合の新規データの作り方</w:t>
        </w:r>
        <w:r w:rsidR="00E33D95">
          <w:rPr>
            <w:noProof/>
            <w:webHidden/>
          </w:rPr>
          <w:tab/>
        </w:r>
        <w:r w:rsidR="00E33D95">
          <w:rPr>
            <w:noProof/>
            <w:webHidden/>
          </w:rPr>
          <w:fldChar w:fldCharType="begin"/>
        </w:r>
        <w:r w:rsidR="00E33D95">
          <w:rPr>
            <w:noProof/>
            <w:webHidden/>
          </w:rPr>
          <w:instrText xml:space="preserve"> PAGEREF _Toc166600573 \h </w:instrText>
        </w:r>
        <w:r w:rsidR="00E33D95">
          <w:rPr>
            <w:noProof/>
            <w:webHidden/>
          </w:rPr>
        </w:r>
        <w:r w:rsidR="00E33D95">
          <w:rPr>
            <w:noProof/>
            <w:webHidden/>
          </w:rPr>
          <w:fldChar w:fldCharType="separate"/>
        </w:r>
        <w:r w:rsidR="00E33D95">
          <w:rPr>
            <w:noProof/>
            <w:webHidden/>
          </w:rPr>
          <w:t>- 7 -</w:t>
        </w:r>
        <w:r w:rsidR="00E33D95">
          <w:rPr>
            <w:noProof/>
            <w:webHidden/>
          </w:rPr>
          <w:fldChar w:fldCharType="end"/>
        </w:r>
      </w:hyperlink>
    </w:p>
    <w:p w14:paraId="5D3B895B" w14:textId="22D4591E" w:rsidR="00E33D95" w:rsidRDefault="00000000">
      <w:pPr>
        <w:pStyle w:val="23"/>
        <w:tabs>
          <w:tab w:val="right" w:leader="dot" w:pos="9061"/>
        </w:tabs>
        <w:rPr>
          <w:noProof/>
          <w14:ligatures w14:val="standardContextual"/>
        </w:rPr>
      </w:pPr>
      <w:hyperlink w:anchor="_Toc166600574" w:history="1">
        <w:r w:rsidR="00E33D95" w:rsidRPr="003F10E1">
          <w:rPr>
            <w:rStyle w:val="a8"/>
            <w:rFonts w:hAnsiTheme="minorEastAsia"/>
            <w:noProof/>
          </w:rPr>
          <w:t xml:space="preserve">(4) </w:t>
        </w:r>
        <w:r w:rsidR="00E33D95" w:rsidRPr="003F10E1">
          <w:rPr>
            <w:rStyle w:val="a8"/>
            <w:rFonts w:hAnsiTheme="minorEastAsia"/>
            <w:noProof/>
          </w:rPr>
          <w:t>「電話帳データ」がある場合のデータの編集方法</w:t>
        </w:r>
        <w:r w:rsidR="00E33D95">
          <w:rPr>
            <w:noProof/>
            <w:webHidden/>
          </w:rPr>
          <w:tab/>
        </w:r>
        <w:r w:rsidR="00E33D95">
          <w:rPr>
            <w:noProof/>
            <w:webHidden/>
          </w:rPr>
          <w:fldChar w:fldCharType="begin"/>
        </w:r>
        <w:r w:rsidR="00E33D95">
          <w:rPr>
            <w:noProof/>
            <w:webHidden/>
          </w:rPr>
          <w:instrText xml:space="preserve"> PAGEREF _Toc166600574 \h </w:instrText>
        </w:r>
        <w:r w:rsidR="00E33D95">
          <w:rPr>
            <w:noProof/>
            <w:webHidden/>
          </w:rPr>
        </w:r>
        <w:r w:rsidR="00E33D95">
          <w:rPr>
            <w:noProof/>
            <w:webHidden/>
          </w:rPr>
          <w:fldChar w:fldCharType="separate"/>
        </w:r>
        <w:r w:rsidR="00E33D95">
          <w:rPr>
            <w:noProof/>
            <w:webHidden/>
          </w:rPr>
          <w:t>- 8 -</w:t>
        </w:r>
        <w:r w:rsidR="00E33D95">
          <w:rPr>
            <w:noProof/>
            <w:webHidden/>
          </w:rPr>
          <w:fldChar w:fldCharType="end"/>
        </w:r>
      </w:hyperlink>
    </w:p>
    <w:p w14:paraId="50115A66" w14:textId="28897AB2" w:rsidR="00E33D95" w:rsidRDefault="00000000">
      <w:pPr>
        <w:pStyle w:val="23"/>
        <w:tabs>
          <w:tab w:val="right" w:leader="dot" w:pos="9061"/>
        </w:tabs>
        <w:rPr>
          <w:noProof/>
          <w14:ligatures w14:val="standardContextual"/>
        </w:rPr>
      </w:pPr>
      <w:hyperlink w:anchor="_Toc166600575" w:history="1">
        <w:r w:rsidR="00E33D95" w:rsidRPr="003F10E1">
          <w:rPr>
            <w:rStyle w:val="a8"/>
            <w:rFonts w:hAnsiTheme="minorEastAsia"/>
            <w:noProof/>
          </w:rPr>
          <w:t xml:space="preserve">(5) </w:t>
        </w:r>
        <w:r w:rsidR="00E33D95" w:rsidRPr="003F10E1">
          <w:rPr>
            <w:rStyle w:val="a8"/>
            <w:rFonts w:hAnsiTheme="minorEastAsia"/>
            <w:noProof/>
          </w:rPr>
          <w:t>２行目以下のデータの編集方法</w:t>
        </w:r>
        <w:r w:rsidR="00E33D95">
          <w:rPr>
            <w:noProof/>
            <w:webHidden/>
          </w:rPr>
          <w:tab/>
        </w:r>
        <w:r w:rsidR="00E33D95">
          <w:rPr>
            <w:noProof/>
            <w:webHidden/>
          </w:rPr>
          <w:fldChar w:fldCharType="begin"/>
        </w:r>
        <w:r w:rsidR="00E33D95">
          <w:rPr>
            <w:noProof/>
            <w:webHidden/>
          </w:rPr>
          <w:instrText xml:space="preserve"> PAGEREF _Toc166600575 \h </w:instrText>
        </w:r>
        <w:r w:rsidR="00E33D95">
          <w:rPr>
            <w:noProof/>
            <w:webHidden/>
          </w:rPr>
        </w:r>
        <w:r w:rsidR="00E33D95">
          <w:rPr>
            <w:noProof/>
            <w:webHidden/>
          </w:rPr>
          <w:fldChar w:fldCharType="separate"/>
        </w:r>
        <w:r w:rsidR="00E33D95">
          <w:rPr>
            <w:noProof/>
            <w:webHidden/>
          </w:rPr>
          <w:t>- 8 -</w:t>
        </w:r>
        <w:r w:rsidR="00E33D95">
          <w:rPr>
            <w:noProof/>
            <w:webHidden/>
          </w:rPr>
          <w:fldChar w:fldCharType="end"/>
        </w:r>
      </w:hyperlink>
    </w:p>
    <w:p w14:paraId="44C5DBF0" w14:textId="01ABEB4B" w:rsidR="00E33D95" w:rsidRDefault="00000000">
      <w:pPr>
        <w:pStyle w:val="23"/>
        <w:tabs>
          <w:tab w:val="right" w:leader="dot" w:pos="9061"/>
        </w:tabs>
        <w:rPr>
          <w:noProof/>
          <w14:ligatures w14:val="standardContextual"/>
        </w:rPr>
      </w:pPr>
      <w:hyperlink w:anchor="_Toc166600576" w:history="1">
        <w:r w:rsidR="00E33D95" w:rsidRPr="003F10E1">
          <w:rPr>
            <w:rStyle w:val="a8"/>
            <w:rFonts w:hAnsiTheme="minorEastAsia"/>
            <w:noProof/>
          </w:rPr>
          <w:t xml:space="preserve">(6) </w:t>
        </w:r>
        <w:r w:rsidR="00E33D95" w:rsidRPr="003F10E1">
          <w:rPr>
            <w:rStyle w:val="a8"/>
            <w:rFonts w:hAnsiTheme="minorEastAsia"/>
            <w:noProof/>
          </w:rPr>
          <w:t>電話帳書き出し方法</w:t>
        </w:r>
        <w:r w:rsidR="00E33D95">
          <w:rPr>
            <w:noProof/>
            <w:webHidden/>
          </w:rPr>
          <w:tab/>
        </w:r>
        <w:r w:rsidR="00E33D95">
          <w:rPr>
            <w:noProof/>
            <w:webHidden/>
          </w:rPr>
          <w:fldChar w:fldCharType="begin"/>
        </w:r>
        <w:r w:rsidR="00E33D95">
          <w:rPr>
            <w:noProof/>
            <w:webHidden/>
          </w:rPr>
          <w:instrText xml:space="preserve"> PAGEREF _Toc166600576 \h </w:instrText>
        </w:r>
        <w:r w:rsidR="00E33D95">
          <w:rPr>
            <w:noProof/>
            <w:webHidden/>
          </w:rPr>
        </w:r>
        <w:r w:rsidR="00E33D95">
          <w:rPr>
            <w:noProof/>
            <w:webHidden/>
          </w:rPr>
          <w:fldChar w:fldCharType="separate"/>
        </w:r>
        <w:r w:rsidR="00E33D95">
          <w:rPr>
            <w:noProof/>
            <w:webHidden/>
          </w:rPr>
          <w:t>- 9 -</w:t>
        </w:r>
        <w:r w:rsidR="00E33D95">
          <w:rPr>
            <w:noProof/>
            <w:webHidden/>
          </w:rPr>
          <w:fldChar w:fldCharType="end"/>
        </w:r>
      </w:hyperlink>
    </w:p>
    <w:p w14:paraId="75935AB4" w14:textId="277CC0CC" w:rsidR="00E33D95" w:rsidRDefault="00000000">
      <w:pPr>
        <w:pStyle w:val="23"/>
        <w:tabs>
          <w:tab w:val="right" w:leader="dot" w:pos="9061"/>
        </w:tabs>
        <w:rPr>
          <w:noProof/>
          <w14:ligatures w14:val="standardContextual"/>
        </w:rPr>
      </w:pPr>
      <w:hyperlink w:anchor="_Toc166600577" w:history="1">
        <w:r w:rsidR="00E33D95" w:rsidRPr="003F10E1">
          <w:rPr>
            <w:rStyle w:val="a8"/>
            <w:rFonts w:hAnsiTheme="minorEastAsia"/>
            <w:noProof/>
          </w:rPr>
          <w:t xml:space="preserve">(7) </w:t>
        </w:r>
        <w:r w:rsidR="00E33D95" w:rsidRPr="003F10E1">
          <w:rPr>
            <w:rStyle w:val="a8"/>
            <w:rFonts w:hAnsiTheme="minorEastAsia"/>
            <w:noProof/>
          </w:rPr>
          <w:t>シートに別のデータを追加するには</w:t>
        </w:r>
        <w:r w:rsidR="00E33D95">
          <w:rPr>
            <w:noProof/>
            <w:webHidden/>
          </w:rPr>
          <w:tab/>
        </w:r>
        <w:r w:rsidR="00E33D95">
          <w:rPr>
            <w:noProof/>
            <w:webHidden/>
          </w:rPr>
          <w:fldChar w:fldCharType="begin"/>
        </w:r>
        <w:r w:rsidR="00E33D95">
          <w:rPr>
            <w:noProof/>
            <w:webHidden/>
          </w:rPr>
          <w:instrText xml:space="preserve"> PAGEREF _Toc166600577 \h </w:instrText>
        </w:r>
        <w:r w:rsidR="00E33D95">
          <w:rPr>
            <w:noProof/>
            <w:webHidden/>
          </w:rPr>
        </w:r>
        <w:r w:rsidR="00E33D95">
          <w:rPr>
            <w:noProof/>
            <w:webHidden/>
          </w:rPr>
          <w:fldChar w:fldCharType="separate"/>
        </w:r>
        <w:r w:rsidR="00E33D95">
          <w:rPr>
            <w:noProof/>
            <w:webHidden/>
          </w:rPr>
          <w:t>- 10 -</w:t>
        </w:r>
        <w:r w:rsidR="00E33D95">
          <w:rPr>
            <w:noProof/>
            <w:webHidden/>
          </w:rPr>
          <w:fldChar w:fldCharType="end"/>
        </w:r>
      </w:hyperlink>
    </w:p>
    <w:p w14:paraId="310BA766" w14:textId="1C966A20" w:rsidR="00E33D95" w:rsidRDefault="00000000">
      <w:pPr>
        <w:pStyle w:val="23"/>
        <w:tabs>
          <w:tab w:val="right" w:leader="dot" w:pos="9061"/>
        </w:tabs>
        <w:rPr>
          <w:noProof/>
          <w14:ligatures w14:val="standardContextual"/>
        </w:rPr>
      </w:pPr>
      <w:hyperlink w:anchor="_Toc166600578" w:history="1">
        <w:r w:rsidR="00E33D95" w:rsidRPr="003F10E1">
          <w:rPr>
            <w:rStyle w:val="a8"/>
            <w:rFonts w:hAnsiTheme="minorEastAsia"/>
            <w:noProof/>
          </w:rPr>
          <w:t xml:space="preserve">(8) </w:t>
        </w:r>
        <w:r w:rsidR="00E33D95" w:rsidRPr="003F10E1">
          <w:rPr>
            <w:rStyle w:val="a8"/>
            <w:rFonts w:hAnsiTheme="minorEastAsia"/>
            <w:noProof/>
          </w:rPr>
          <w:t>電話帳取り込み方法</w:t>
        </w:r>
        <w:r w:rsidR="00E33D95">
          <w:rPr>
            <w:noProof/>
            <w:webHidden/>
          </w:rPr>
          <w:tab/>
        </w:r>
        <w:r w:rsidR="00E33D95">
          <w:rPr>
            <w:noProof/>
            <w:webHidden/>
          </w:rPr>
          <w:fldChar w:fldCharType="begin"/>
        </w:r>
        <w:r w:rsidR="00E33D95">
          <w:rPr>
            <w:noProof/>
            <w:webHidden/>
          </w:rPr>
          <w:instrText xml:space="preserve"> PAGEREF _Toc166600578 \h </w:instrText>
        </w:r>
        <w:r w:rsidR="00E33D95">
          <w:rPr>
            <w:noProof/>
            <w:webHidden/>
          </w:rPr>
        </w:r>
        <w:r w:rsidR="00E33D95">
          <w:rPr>
            <w:noProof/>
            <w:webHidden/>
          </w:rPr>
          <w:fldChar w:fldCharType="separate"/>
        </w:r>
        <w:r w:rsidR="00E33D95">
          <w:rPr>
            <w:noProof/>
            <w:webHidden/>
          </w:rPr>
          <w:t>- 11 -</w:t>
        </w:r>
        <w:r w:rsidR="00E33D95">
          <w:rPr>
            <w:noProof/>
            <w:webHidden/>
          </w:rPr>
          <w:fldChar w:fldCharType="end"/>
        </w:r>
      </w:hyperlink>
    </w:p>
    <w:p w14:paraId="2721BF36" w14:textId="4D616596" w:rsidR="00E33D95" w:rsidRDefault="00000000">
      <w:pPr>
        <w:pStyle w:val="23"/>
        <w:tabs>
          <w:tab w:val="right" w:leader="dot" w:pos="9061"/>
        </w:tabs>
        <w:rPr>
          <w:noProof/>
          <w14:ligatures w14:val="standardContextual"/>
        </w:rPr>
      </w:pPr>
      <w:hyperlink w:anchor="_Toc166600579" w:history="1">
        <w:r w:rsidR="00E33D95" w:rsidRPr="003F10E1">
          <w:rPr>
            <w:rStyle w:val="a8"/>
            <w:rFonts w:hAnsiTheme="minorEastAsia"/>
            <w:noProof/>
          </w:rPr>
          <w:t xml:space="preserve">(9) </w:t>
        </w:r>
        <w:r w:rsidR="00E33D95" w:rsidRPr="003F10E1">
          <w:rPr>
            <w:rStyle w:val="a8"/>
            <w:rFonts w:hAnsiTheme="minorEastAsia"/>
            <w:noProof/>
          </w:rPr>
          <w:t>シート内の個別のセルのデータを検索</w:t>
        </w:r>
        <w:r w:rsidR="00E33D95">
          <w:rPr>
            <w:noProof/>
            <w:webHidden/>
          </w:rPr>
          <w:tab/>
        </w:r>
        <w:r w:rsidR="00E33D95">
          <w:rPr>
            <w:noProof/>
            <w:webHidden/>
          </w:rPr>
          <w:fldChar w:fldCharType="begin"/>
        </w:r>
        <w:r w:rsidR="00E33D95">
          <w:rPr>
            <w:noProof/>
            <w:webHidden/>
          </w:rPr>
          <w:instrText xml:space="preserve"> PAGEREF _Toc166600579 \h </w:instrText>
        </w:r>
        <w:r w:rsidR="00E33D95">
          <w:rPr>
            <w:noProof/>
            <w:webHidden/>
          </w:rPr>
        </w:r>
        <w:r w:rsidR="00E33D95">
          <w:rPr>
            <w:noProof/>
            <w:webHidden/>
          </w:rPr>
          <w:fldChar w:fldCharType="separate"/>
        </w:r>
        <w:r w:rsidR="00E33D95">
          <w:rPr>
            <w:noProof/>
            <w:webHidden/>
          </w:rPr>
          <w:t>- 12 -</w:t>
        </w:r>
        <w:r w:rsidR="00E33D95">
          <w:rPr>
            <w:noProof/>
            <w:webHidden/>
          </w:rPr>
          <w:fldChar w:fldCharType="end"/>
        </w:r>
      </w:hyperlink>
    </w:p>
    <w:p w14:paraId="54B13536" w14:textId="7F8F4F0C" w:rsidR="00E33D95" w:rsidRDefault="00000000">
      <w:pPr>
        <w:pStyle w:val="23"/>
        <w:tabs>
          <w:tab w:val="right" w:leader="dot" w:pos="9061"/>
        </w:tabs>
        <w:rPr>
          <w:noProof/>
          <w14:ligatures w14:val="standardContextual"/>
        </w:rPr>
      </w:pPr>
      <w:hyperlink w:anchor="_Toc166600580" w:history="1">
        <w:r w:rsidR="00E33D95" w:rsidRPr="003F10E1">
          <w:rPr>
            <w:rStyle w:val="a8"/>
            <w:rFonts w:hAnsiTheme="minorEastAsia"/>
            <w:noProof/>
          </w:rPr>
          <w:t xml:space="preserve">(10) </w:t>
        </w:r>
        <w:r w:rsidR="00E33D95" w:rsidRPr="003F10E1">
          <w:rPr>
            <w:rStyle w:val="a8"/>
            <w:rFonts w:hAnsiTheme="minorEastAsia"/>
            <w:noProof/>
          </w:rPr>
          <w:t>シートの</w:t>
        </w:r>
        <w:r w:rsidR="00E33D95" w:rsidRPr="003F10E1">
          <w:rPr>
            <w:rStyle w:val="a8"/>
            <w:rFonts w:hAnsiTheme="minorEastAsia"/>
            <w:noProof/>
          </w:rPr>
          <w:t>A</w:t>
        </w:r>
        <w:r w:rsidR="00E33D95" w:rsidRPr="003F10E1">
          <w:rPr>
            <w:rStyle w:val="a8"/>
            <w:rFonts w:hAnsiTheme="minorEastAsia"/>
            <w:noProof/>
          </w:rPr>
          <w:t>～</w:t>
        </w:r>
        <w:r w:rsidR="00E33D95" w:rsidRPr="003F10E1">
          <w:rPr>
            <w:rStyle w:val="a8"/>
            <w:rFonts w:hAnsiTheme="minorEastAsia"/>
            <w:noProof/>
          </w:rPr>
          <w:t>D</w:t>
        </w:r>
        <w:r w:rsidR="00E33D95" w:rsidRPr="003F10E1">
          <w:rPr>
            <w:rStyle w:val="a8"/>
            <w:rFonts w:hAnsiTheme="minorEastAsia"/>
            <w:noProof/>
          </w:rPr>
          <w:t>列エラー調査</w:t>
        </w:r>
        <w:r w:rsidR="00E33D95">
          <w:rPr>
            <w:noProof/>
            <w:webHidden/>
          </w:rPr>
          <w:tab/>
        </w:r>
        <w:r w:rsidR="00E33D95">
          <w:rPr>
            <w:noProof/>
            <w:webHidden/>
          </w:rPr>
          <w:fldChar w:fldCharType="begin"/>
        </w:r>
        <w:r w:rsidR="00E33D95">
          <w:rPr>
            <w:noProof/>
            <w:webHidden/>
          </w:rPr>
          <w:instrText xml:space="preserve"> PAGEREF _Toc166600580 \h </w:instrText>
        </w:r>
        <w:r w:rsidR="00E33D95">
          <w:rPr>
            <w:noProof/>
            <w:webHidden/>
          </w:rPr>
        </w:r>
        <w:r w:rsidR="00E33D95">
          <w:rPr>
            <w:noProof/>
            <w:webHidden/>
          </w:rPr>
          <w:fldChar w:fldCharType="separate"/>
        </w:r>
        <w:r w:rsidR="00E33D95">
          <w:rPr>
            <w:noProof/>
            <w:webHidden/>
          </w:rPr>
          <w:t>- 12 -</w:t>
        </w:r>
        <w:r w:rsidR="00E33D95">
          <w:rPr>
            <w:noProof/>
            <w:webHidden/>
          </w:rPr>
          <w:fldChar w:fldCharType="end"/>
        </w:r>
      </w:hyperlink>
    </w:p>
    <w:p w14:paraId="2D53341B" w14:textId="774FFF14" w:rsidR="00E33D95" w:rsidRDefault="00000000">
      <w:pPr>
        <w:pStyle w:val="23"/>
        <w:tabs>
          <w:tab w:val="right" w:leader="dot" w:pos="9061"/>
        </w:tabs>
        <w:rPr>
          <w:noProof/>
          <w14:ligatures w14:val="standardContextual"/>
        </w:rPr>
      </w:pPr>
      <w:hyperlink w:anchor="_Toc166600581" w:history="1">
        <w:r w:rsidR="00E33D95" w:rsidRPr="003F10E1">
          <w:rPr>
            <w:rStyle w:val="a8"/>
            <w:rFonts w:hAnsiTheme="minorEastAsia"/>
            <w:noProof/>
          </w:rPr>
          <w:t xml:space="preserve">(11) </w:t>
        </w:r>
        <w:r w:rsidR="00E33D95" w:rsidRPr="003F10E1">
          <w:rPr>
            <w:rStyle w:val="a8"/>
            <w:rFonts w:hAnsiTheme="minorEastAsia"/>
            <w:noProof/>
          </w:rPr>
          <w:t>他のアプリケーションファイルを応用する場合の注意と参考事項</w:t>
        </w:r>
        <w:r w:rsidR="00E33D95">
          <w:rPr>
            <w:noProof/>
            <w:webHidden/>
          </w:rPr>
          <w:tab/>
        </w:r>
        <w:r w:rsidR="00E33D95">
          <w:rPr>
            <w:noProof/>
            <w:webHidden/>
          </w:rPr>
          <w:fldChar w:fldCharType="begin"/>
        </w:r>
        <w:r w:rsidR="00E33D95">
          <w:rPr>
            <w:noProof/>
            <w:webHidden/>
          </w:rPr>
          <w:instrText xml:space="preserve"> PAGEREF _Toc166600581 \h </w:instrText>
        </w:r>
        <w:r w:rsidR="00E33D95">
          <w:rPr>
            <w:noProof/>
            <w:webHidden/>
          </w:rPr>
        </w:r>
        <w:r w:rsidR="00E33D95">
          <w:rPr>
            <w:noProof/>
            <w:webHidden/>
          </w:rPr>
          <w:fldChar w:fldCharType="separate"/>
        </w:r>
        <w:r w:rsidR="00E33D95">
          <w:rPr>
            <w:noProof/>
            <w:webHidden/>
          </w:rPr>
          <w:t>- 12 -</w:t>
        </w:r>
        <w:r w:rsidR="00E33D95">
          <w:rPr>
            <w:noProof/>
            <w:webHidden/>
          </w:rPr>
          <w:fldChar w:fldCharType="end"/>
        </w:r>
      </w:hyperlink>
    </w:p>
    <w:p w14:paraId="6C02C154" w14:textId="5446929F" w:rsidR="00E33D95" w:rsidRDefault="00000000">
      <w:pPr>
        <w:pStyle w:val="11"/>
        <w:tabs>
          <w:tab w:val="right" w:leader="dot" w:pos="9061"/>
        </w:tabs>
        <w:rPr>
          <w:noProof/>
          <w14:ligatures w14:val="standardContextual"/>
        </w:rPr>
      </w:pPr>
      <w:hyperlink w:anchor="_Toc166600582" w:history="1">
        <w:r w:rsidR="00E33D95" w:rsidRPr="003F10E1">
          <w:rPr>
            <w:rStyle w:val="a8"/>
            <w:noProof/>
          </w:rPr>
          <w:t>７</w:t>
        </w:r>
        <w:r w:rsidR="00E33D95" w:rsidRPr="003F10E1">
          <w:rPr>
            <w:rStyle w:val="a8"/>
            <w:noProof/>
          </w:rPr>
          <w:t xml:space="preserve"> SD</w:t>
        </w:r>
        <w:r w:rsidR="00E33D95" w:rsidRPr="003F10E1">
          <w:rPr>
            <w:rStyle w:val="a8"/>
            <w:noProof/>
          </w:rPr>
          <w:t>メモリーカードから親機に転送</w:t>
        </w:r>
        <w:r w:rsidR="00E33D95">
          <w:rPr>
            <w:noProof/>
            <w:webHidden/>
          </w:rPr>
          <w:tab/>
        </w:r>
        <w:r w:rsidR="00E33D95">
          <w:rPr>
            <w:noProof/>
            <w:webHidden/>
          </w:rPr>
          <w:fldChar w:fldCharType="begin"/>
        </w:r>
        <w:r w:rsidR="00E33D95">
          <w:rPr>
            <w:noProof/>
            <w:webHidden/>
          </w:rPr>
          <w:instrText xml:space="preserve"> PAGEREF _Toc166600582 \h </w:instrText>
        </w:r>
        <w:r w:rsidR="00E33D95">
          <w:rPr>
            <w:noProof/>
            <w:webHidden/>
          </w:rPr>
        </w:r>
        <w:r w:rsidR="00E33D95">
          <w:rPr>
            <w:noProof/>
            <w:webHidden/>
          </w:rPr>
          <w:fldChar w:fldCharType="separate"/>
        </w:r>
        <w:r w:rsidR="00E33D95">
          <w:rPr>
            <w:noProof/>
            <w:webHidden/>
          </w:rPr>
          <w:t>- 13 -</w:t>
        </w:r>
        <w:r w:rsidR="00E33D95">
          <w:rPr>
            <w:noProof/>
            <w:webHidden/>
          </w:rPr>
          <w:fldChar w:fldCharType="end"/>
        </w:r>
      </w:hyperlink>
    </w:p>
    <w:p w14:paraId="40BFA555" w14:textId="55237E0A" w:rsidR="00E33D95" w:rsidRDefault="00000000">
      <w:pPr>
        <w:pStyle w:val="11"/>
        <w:tabs>
          <w:tab w:val="right" w:leader="dot" w:pos="9061"/>
        </w:tabs>
        <w:rPr>
          <w:noProof/>
          <w14:ligatures w14:val="standardContextual"/>
        </w:rPr>
      </w:pPr>
      <w:hyperlink w:anchor="_Toc166600583" w:history="1">
        <w:r w:rsidR="00E33D95" w:rsidRPr="003F10E1">
          <w:rPr>
            <w:rStyle w:val="a8"/>
            <w:noProof/>
          </w:rPr>
          <w:t>８</w:t>
        </w:r>
        <w:r w:rsidR="00E33D95" w:rsidRPr="003F10E1">
          <w:rPr>
            <w:rStyle w:val="a8"/>
            <w:noProof/>
          </w:rPr>
          <w:t xml:space="preserve"> </w:t>
        </w:r>
        <w:r w:rsidR="00E33D95" w:rsidRPr="003F10E1">
          <w:rPr>
            <w:rStyle w:val="a8"/>
            <w:noProof/>
          </w:rPr>
          <w:t>旧バージョンを新しいバージョンの</w:t>
        </w:r>
        <w:r w:rsidR="00E33D95" w:rsidRPr="003F10E1">
          <w:rPr>
            <w:rStyle w:val="a8"/>
            <w:noProof/>
          </w:rPr>
          <w:t>Panasonic</w:t>
        </w:r>
        <w:r w:rsidR="00E33D95" w:rsidRPr="003F10E1">
          <w:rPr>
            <w:rStyle w:val="a8"/>
            <w:noProof/>
          </w:rPr>
          <w:t>電話帳に取り込むには（更新）</w:t>
        </w:r>
        <w:r w:rsidR="00E33D95">
          <w:rPr>
            <w:noProof/>
            <w:webHidden/>
          </w:rPr>
          <w:tab/>
        </w:r>
        <w:r w:rsidR="00E33D95">
          <w:rPr>
            <w:noProof/>
            <w:webHidden/>
          </w:rPr>
          <w:fldChar w:fldCharType="begin"/>
        </w:r>
        <w:r w:rsidR="00E33D95">
          <w:rPr>
            <w:noProof/>
            <w:webHidden/>
          </w:rPr>
          <w:instrText xml:space="preserve"> PAGEREF _Toc166600583 \h </w:instrText>
        </w:r>
        <w:r w:rsidR="00E33D95">
          <w:rPr>
            <w:noProof/>
            <w:webHidden/>
          </w:rPr>
        </w:r>
        <w:r w:rsidR="00E33D95">
          <w:rPr>
            <w:noProof/>
            <w:webHidden/>
          </w:rPr>
          <w:fldChar w:fldCharType="separate"/>
        </w:r>
        <w:r w:rsidR="00E33D95">
          <w:rPr>
            <w:noProof/>
            <w:webHidden/>
          </w:rPr>
          <w:t>- 13 -</w:t>
        </w:r>
        <w:r w:rsidR="00E33D95">
          <w:rPr>
            <w:noProof/>
            <w:webHidden/>
          </w:rPr>
          <w:fldChar w:fldCharType="end"/>
        </w:r>
      </w:hyperlink>
    </w:p>
    <w:p w14:paraId="1336846D" w14:textId="11F2EF18" w:rsidR="00E33D95" w:rsidRDefault="00000000">
      <w:pPr>
        <w:pStyle w:val="11"/>
        <w:tabs>
          <w:tab w:val="right" w:leader="dot" w:pos="9061"/>
        </w:tabs>
        <w:rPr>
          <w:noProof/>
          <w14:ligatures w14:val="standardContextual"/>
        </w:rPr>
      </w:pPr>
      <w:hyperlink w:anchor="_Toc166600584" w:history="1">
        <w:r w:rsidR="00E33D95" w:rsidRPr="003F10E1">
          <w:rPr>
            <w:rStyle w:val="a8"/>
            <w:noProof/>
          </w:rPr>
          <w:t>９</w:t>
        </w:r>
        <w:r w:rsidR="00E33D95" w:rsidRPr="003F10E1">
          <w:rPr>
            <w:rStyle w:val="a8"/>
            <w:noProof/>
          </w:rPr>
          <w:t xml:space="preserve"> </w:t>
        </w:r>
        <w:r w:rsidR="00E33D95" w:rsidRPr="003F10E1">
          <w:rPr>
            <w:rStyle w:val="a8"/>
            <w:noProof/>
          </w:rPr>
          <w:t>その他動作環境と試験した機種：</w:t>
        </w:r>
        <w:r w:rsidR="00E33D95">
          <w:rPr>
            <w:noProof/>
            <w:webHidden/>
          </w:rPr>
          <w:tab/>
        </w:r>
        <w:r w:rsidR="00E33D95">
          <w:rPr>
            <w:noProof/>
            <w:webHidden/>
          </w:rPr>
          <w:fldChar w:fldCharType="begin"/>
        </w:r>
        <w:r w:rsidR="00E33D95">
          <w:rPr>
            <w:noProof/>
            <w:webHidden/>
          </w:rPr>
          <w:instrText xml:space="preserve"> PAGEREF _Toc166600584 \h </w:instrText>
        </w:r>
        <w:r w:rsidR="00E33D95">
          <w:rPr>
            <w:noProof/>
            <w:webHidden/>
          </w:rPr>
        </w:r>
        <w:r w:rsidR="00E33D95">
          <w:rPr>
            <w:noProof/>
            <w:webHidden/>
          </w:rPr>
          <w:fldChar w:fldCharType="separate"/>
        </w:r>
        <w:r w:rsidR="00E33D95">
          <w:rPr>
            <w:noProof/>
            <w:webHidden/>
          </w:rPr>
          <w:t>- 14 -</w:t>
        </w:r>
        <w:r w:rsidR="00E33D95">
          <w:rPr>
            <w:noProof/>
            <w:webHidden/>
          </w:rPr>
          <w:fldChar w:fldCharType="end"/>
        </w:r>
      </w:hyperlink>
    </w:p>
    <w:p w14:paraId="2D82F535" w14:textId="634CFC1A" w:rsidR="00E33D95" w:rsidRDefault="00000000">
      <w:pPr>
        <w:pStyle w:val="11"/>
        <w:tabs>
          <w:tab w:val="right" w:leader="dot" w:pos="9061"/>
        </w:tabs>
        <w:rPr>
          <w:noProof/>
          <w14:ligatures w14:val="standardContextual"/>
        </w:rPr>
      </w:pPr>
      <w:hyperlink w:anchor="_Toc166600585" w:history="1">
        <w:r w:rsidR="00E33D95" w:rsidRPr="003F10E1">
          <w:rPr>
            <w:rStyle w:val="a8"/>
            <w:noProof/>
          </w:rPr>
          <w:t>１０</w:t>
        </w:r>
        <w:r w:rsidR="00E33D95" w:rsidRPr="003F10E1">
          <w:rPr>
            <w:rStyle w:val="a8"/>
            <w:noProof/>
          </w:rPr>
          <w:t xml:space="preserve"> </w:t>
        </w:r>
        <w:r w:rsidR="00E33D95" w:rsidRPr="003F10E1">
          <w:rPr>
            <w:rStyle w:val="a8"/>
            <w:noProof/>
          </w:rPr>
          <w:t>バージョンの変更内容</w:t>
        </w:r>
        <w:r w:rsidR="00E33D95">
          <w:rPr>
            <w:noProof/>
            <w:webHidden/>
          </w:rPr>
          <w:tab/>
        </w:r>
        <w:r w:rsidR="00E33D95">
          <w:rPr>
            <w:noProof/>
            <w:webHidden/>
          </w:rPr>
          <w:fldChar w:fldCharType="begin"/>
        </w:r>
        <w:r w:rsidR="00E33D95">
          <w:rPr>
            <w:noProof/>
            <w:webHidden/>
          </w:rPr>
          <w:instrText xml:space="preserve"> PAGEREF _Toc166600585 \h </w:instrText>
        </w:r>
        <w:r w:rsidR="00E33D95">
          <w:rPr>
            <w:noProof/>
            <w:webHidden/>
          </w:rPr>
        </w:r>
        <w:r w:rsidR="00E33D95">
          <w:rPr>
            <w:noProof/>
            <w:webHidden/>
          </w:rPr>
          <w:fldChar w:fldCharType="separate"/>
        </w:r>
        <w:r w:rsidR="00E33D95">
          <w:rPr>
            <w:noProof/>
            <w:webHidden/>
          </w:rPr>
          <w:t>- 14 -</w:t>
        </w:r>
        <w:r w:rsidR="00E33D95">
          <w:rPr>
            <w:noProof/>
            <w:webHidden/>
          </w:rPr>
          <w:fldChar w:fldCharType="end"/>
        </w:r>
      </w:hyperlink>
    </w:p>
    <w:p w14:paraId="1405C128" w14:textId="2FAC93FE" w:rsidR="00E33D95" w:rsidRDefault="00000000">
      <w:pPr>
        <w:pStyle w:val="11"/>
        <w:tabs>
          <w:tab w:val="right" w:leader="dot" w:pos="9061"/>
        </w:tabs>
        <w:rPr>
          <w:noProof/>
          <w14:ligatures w14:val="standardContextual"/>
        </w:rPr>
      </w:pPr>
      <w:hyperlink w:anchor="_Toc166600586" w:history="1">
        <w:r w:rsidR="00E33D95" w:rsidRPr="003F10E1">
          <w:rPr>
            <w:rStyle w:val="a8"/>
            <w:noProof/>
          </w:rPr>
          <w:t>１１</w:t>
        </w:r>
        <w:r w:rsidR="00E33D95" w:rsidRPr="003F10E1">
          <w:rPr>
            <w:rStyle w:val="a8"/>
            <w:noProof/>
          </w:rPr>
          <w:t xml:space="preserve"> </w:t>
        </w:r>
        <w:r w:rsidR="00E33D95" w:rsidRPr="003F10E1">
          <w:rPr>
            <w:rStyle w:val="a8"/>
            <w:noProof/>
          </w:rPr>
          <w:t>拡張子の説明</w:t>
        </w:r>
        <w:r w:rsidR="00E33D95">
          <w:rPr>
            <w:noProof/>
            <w:webHidden/>
          </w:rPr>
          <w:tab/>
        </w:r>
        <w:r w:rsidR="00E33D95">
          <w:rPr>
            <w:noProof/>
            <w:webHidden/>
          </w:rPr>
          <w:fldChar w:fldCharType="begin"/>
        </w:r>
        <w:r w:rsidR="00E33D95">
          <w:rPr>
            <w:noProof/>
            <w:webHidden/>
          </w:rPr>
          <w:instrText xml:space="preserve"> PAGEREF _Toc166600586 \h </w:instrText>
        </w:r>
        <w:r w:rsidR="00E33D95">
          <w:rPr>
            <w:noProof/>
            <w:webHidden/>
          </w:rPr>
        </w:r>
        <w:r w:rsidR="00E33D95">
          <w:rPr>
            <w:noProof/>
            <w:webHidden/>
          </w:rPr>
          <w:fldChar w:fldCharType="separate"/>
        </w:r>
        <w:r w:rsidR="00E33D95">
          <w:rPr>
            <w:noProof/>
            <w:webHidden/>
          </w:rPr>
          <w:t>- 15 -</w:t>
        </w:r>
        <w:r w:rsidR="00E33D95">
          <w:rPr>
            <w:noProof/>
            <w:webHidden/>
          </w:rPr>
          <w:fldChar w:fldCharType="end"/>
        </w:r>
      </w:hyperlink>
    </w:p>
    <w:p w14:paraId="3BCFD946" w14:textId="262EDD92" w:rsidR="00E33D95" w:rsidRDefault="00000000">
      <w:pPr>
        <w:pStyle w:val="23"/>
        <w:tabs>
          <w:tab w:val="right" w:leader="dot" w:pos="9061"/>
        </w:tabs>
        <w:rPr>
          <w:noProof/>
          <w14:ligatures w14:val="standardContextual"/>
        </w:rPr>
      </w:pPr>
      <w:hyperlink w:anchor="_Toc166600587" w:history="1">
        <w:r w:rsidR="00E33D95" w:rsidRPr="003F10E1">
          <w:rPr>
            <w:rStyle w:val="a8"/>
            <w:noProof/>
          </w:rPr>
          <w:t xml:space="preserve">(1) </w:t>
        </w:r>
        <w:r w:rsidR="00E33D95" w:rsidRPr="003F10E1">
          <w:rPr>
            <w:rStyle w:val="a8"/>
            <w:noProof/>
          </w:rPr>
          <w:t>拡張子について</w:t>
        </w:r>
        <w:r w:rsidR="00E33D95">
          <w:rPr>
            <w:noProof/>
            <w:webHidden/>
          </w:rPr>
          <w:tab/>
        </w:r>
        <w:r w:rsidR="00E33D95">
          <w:rPr>
            <w:noProof/>
            <w:webHidden/>
          </w:rPr>
          <w:fldChar w:fldCharType="begin"/>
        </w:r>
        <w:r w:rsidR="00E33D95">
          <w:rPr>
            <w:noProof/>
            <w:webHidden/>
          </w:rPr>
          <w:instrText xml:space="preserve"> PAGEREF _Toc166600587 \h </w:instrText>
        </w:r>
        <w:r w:rsidR="00E33D95">
          <w:rPr>
            <w:noProof/>
            <w:webHidden/>
          </w:rPr>
        </w:r>
        <w:r w:rsidR="00E33D95">
          <w:rPr>
            <w:noProof/>
            <w:webHidden/>
          </w:rPr>
          <w:fldChar w:fldCharType="separate"/>
        </w:r>
        <w:r w:rsidR="00E33D95">
          <w:rPr>
            <w:noProof/>
            <w:webHidden/>
          </w:rPr>
          <w:t>- 15 -</w:t>
        </w:r>
        <w:r w:rsidR="00E33D95">
          <w:rPr>
            <w:noProof/>
            <w:webHidden/>
          </w:rPr>
          <w:fldChar w:fldCharType="end"/>
        </w:r>
      </w:hyperlink>
    </w:p>
    <w:p w14:paraId="2FCF1FAF" w14:textId="15C80840" w:rsidR="00E33D95" w:rsidRDefault="00000000">
      <w:pPr>
        <w:pStyle w:val="23"/>
        <w:tabs>
          <w:tab w:val="right" w:leader="dot" w:pos="9061"/>
        </w:tabs>
        <w:rPr>
          <w:noProof/>
          <w14:ligatures w14:val="standardContextual"/>
        </w:rPr>
      </w:pPr>
      <w:hyperlink w:anchor="_Toc166600588" w:history="1">
        <w:r w:rsidR="00E33D95" w:rsidRPr="003F10E1">
          <w:rPr>
            <w:rStyle w:val="a8"/>
            <w:noProof/>
          </w:rPr>
          <w:t>(2) Windows10</w:t>
        </w:r>
        <w:r w:rsidR="00E33D95" w:rsidRPr="003F10E1">
          <w:rPr>
            <w:rStyle w:val="a8"/>
            <w:noProof/>
          </w:rPr>
          <w:t>の拡張子の表示方法：</w:t>
        </w:r>
        <w:r w:rsidR="00E33D95">
          <w:rPr>
            <w:noProof/>
            <w:webHidden/>
          </w:rPr>
          <w:tab/>
        </w:r>
        <w:r w:rsidR="00E33D95">
          <w:rPr>
            <w:noProof/>
            <w:webHidden/>
          </w:rPr>
          <w:fldChar w:fldCharType="begin"/>
        </w:r>
        <w:r w:rsidR="00E33D95">
          <w:rPr>
            <w:noProof/>
            <w:webHidden/>
          </w:rPr>
          <w:instrText xml:space="preserve"> PAGEREF _Toc166600588 \h </w:instrText>
        </w:r>
        <w:r w:rsidR="00E33D95">
          <w:rPr>
            <w:noProof/>
            <w:webHidden/>
          </w:rPr>
        </w:r>
        <w:r w:rsidR="00E33D95">
          <w:rPr>
            <w:noProof/>
            <w:webHidden/>
          </w:rPr>
          <w:fldChar w:fldCharType="separate"/>
        </w:r>
        <w:r w:rsidR="00E33D95">
          <w:rPr>
            <w:noProof/>
            <w:webHidden/>
          </w:rPr>
          <w:t>- 15 -</w:t>
        </w:r>
        <w:r w:rsidR="00E33D95">
          <w:rPr>
            <w:noProof/>
            <w:webHidden/>
          </w:rPr>
          <w:fldChar w:fldCharType="end"/>
        </w:r>
      </w:hyperlink>
    </w:p>
    <w:p w14:paraId="37FF3A77" w14:textId="6E8F72E6" w:rsidR="00E33D95" w:rsidRDefault="00000000">
      <w:pPr>
        <w:pStyle w:val="23"/>
        <w:tabs>
          <w:tab w:val="right" w:leader="dot" w:pos="9061"/>
        </w:tabs>
        <w:rPr>
          <w:noProof/>
          <w14:ligatures w14:val="standardContextual"/>
        </w:rPr>
      </w:pPr>
      <w:hyperlink w:anchor="_Toc166600589" w:history="1">
        <w:r w:rsidR="00E33D95" w:rsidRPr="003F10E1">
          <w:rPr>
            <w:rStyle w:val="a8"/>
            <w:noProof/>
          </w:rPr>
          <w:t>(3) Windows11</w:t>
        </w:r>
        <w:r w:rsidR="00E33D95" w:rsidRPr="003F10E1">
          <w:rPr>
            <w:rStyle w:val="a8"/>
            <w:noProof/>
          </w:rPr>
          <w:t>の拡張子の表示方法：</w:t>
        </w:r>
        <w:r w:rsidR="00E33D95">
          <w:rPr>
            <w:noProof/>
            <w:webHidden/>
          </w:rPr>
          <w:tab/>
        </w:r>
        <w:r w:rsidR="00E33D95">
          <w:rPr>
            <w:noProof/>
            <w:webHidden/>
          </w:rPr>
          <w:fldChar w:fldCharType="begin"/>
        </w:r>
        <w:r w:rsidR="00E33D95">
          <w:rPr>
            <w:noProof/>
            <w:webHidden/>
          </w:rPr>
          <w:instrText xml:space="preserve"> PAGEREF _Toc166600589 \h </w:instrText>
        </w:r>
        <w:r w:rsidR="00E33D95">
          <w:rPr>
            <w:noProof/>
            <w:webHidden/>
          </w:rPr>
        </w:r>
        <w:r w:rsidR="00E33D95">
          <w:rPr>
            <w:noProof/>
            <w:webHidden/>
          </w:rPr>
          <w:fldChar w:fldCharType="separate"/>
        </w:r>
        <w:r w:rsidR="00E33D95">
          <w:rPr>
            <w:noProof/>
            <w:webHidden/>
          </w:rPr>
          <w:t>- 15 -</w:t>
        </w:r>
        <w:r w:rsidR="00E33D95">
          <w:rPr>
            <w:noProof/>
            <w:webHidden/>
          </w:rPr>
          <w:fldChar w:fldCharType="end"/>
        </w:r>
      </w:hyperlink>
    </w:p>
    <w:p w14:paraId="45AAD4A0" w14:textId="5572C26B" w:rsidR="00046AC9" w:rsidRPr="00046AC9" w:rsidRDefault="00046AC9" w:rsidP="00046AC9">
      <w:pPr>
        <w:rPr>
          <w:rFonts w:ascii="ＭＳ 明朝" w:eastAsia="ＭＳ 明朝"/>
        </w:rPr>
        <w:sectPr w:rsidR="00046AC9" w:rsidRPr="00046AC9" w:rsidSect="00F7555F">
          <w:footerReference w:type="default" r:id="rId10"/>
          <w:footerReference w:type="first" r:id="rId11"/>
          <w:pgSz w:w="11906" w:h="16838" w:code="9"/>
          <w:pgMar w:top="1418" w:right="1134" w:bottom="1418" w:left="1701" w:header="851" w:footer="992" w:gutter="0"/>
          <w:pgBorders w:display="firstPage" w:offsetFrom="page">
            <w:top w:val="flowersRoses" w:sz="31" w:space="24" w:color="auto"/>
            <w:left w:val="flowersRoses" w:sz="31" w:space="24" w:color="auto"/>
            <w:bottom w:val="flowersRoses" w:sz="31" w:space="24" w:color="auto"/>
            <w:right w:val="flowersRoses" w:sz="31" w:space="24" w:color="auto"/>
          </w:pgBorders>
          <w:pgNumType w:fmt="upperRoman" w:start="0"/>
          <w:cols w:space="425"/>
          <w:docGrid w:type="lines" w:linePitch="360"/>
        </w:sectPr>
      </w:pPr>
      <w:r>
        <w:rPr>
          <w:rFonts w:ascii="ＭＳ 明朝" w:eastAsia="ＭＳ 明朝"/>
          <w:b/>
          <w:noProof/>
          <w:sz w:val="22"/>
        </w:rPr>
        <w:fldChar w:fldCharType="end"/>
      </w:r>
    </w:p>
    <w:p w14:paraId="45ABD557" w14:textId="77777777" w:rsidR="00046AC9" w:rsidRPr="00046AC9" w:rsidRDefault="00046AC9" w:rsidP="00046AC9">
      <w:pPr>
        <w:rPr>
          <w:rFonts w:ascii="ＭＳ 明朝" w:eastAsia="ＭＳ 明朝"/>
        </w:rPr>
      </w:pPr>
    </w:p>
    <w:p w14:paraId="6C2454ED" w14:textId="77777777" w:rsidR="00046AC9" w:rsidRPr="00292AE8" w:rsidRDefault="00046AC9" w:rsidP="00292AE8">
      <w:pPr>
        <w:pStyle w:val="1"/>
      </w:pPr>
      <w:bookmarkStart w:id="0" w:name="_Toc57055581"/>
      <w:bookmarkStart w:id="1" w:name="_Toc166600551"/>
      <w:r w:rsidRPr="00292AE8">
        <w:rPr>
          <w:rFonts w:hint="eastAsia"/>
        </w:rPr>
        <w:t>この説明書の使用方法</w:t>
      </w:r>
      <w:bookmarkEnd w:id="0"/>
      <w:bookmarkEnd w:id="1"/>
    </w:p>
    <w:p w14:paraId="74CD49D4" w14:textId="4F22460A" w:rsidR="008B5127" w:rsidRPr="00292AE8" w:rsidRDefault="008B5127" w:rsidP="00292AE8">
      <w:pPr>
        <w:pStyle w:val="2"/>
        <w:rPr>
          <w:rFonts w:hAnsiTheme="minorEastAsia"/>
        </w:rPr>
      </w:pPr>
      <w:bookmarkStart w:id="2" w:name="_Toc166600552"/>
      <w:r w:rsidRPr="00292AE8">
        <w:rPr>
          <w:rFonts w:hAnsiTheme="minorEastAsia" w:hint="eastAsia"/>
        </w:rPr>
        <w:t>ペーパーレスで使用すると図や説明文の参照が簡単になります。</w:t>
      </w:r>
      <w:bookmarkEnd w:id="2"/>
    </w:p>
    <w:p w14:paraId="1467747B" w14:textId="53F839C6" w:rsidR="00046AC9" w:rsidRPr="00292AE8" w:rsidRDefault="00046AC9" w:rsidP="00292AE8">
      <w:pPr>
        <w:topLinePunct/>
        <w:ind w:leftChars="270" w:left="567"/>
        <w:rPr>
          <w:rFonts w:asciiTheme="minorEastAsia" w:hAnsiTheme="minorEastAsia"/>
        </w:rPr>
      </w:pPr>
      <w:r w:rsidRPr="00292AE8">
        <w:rPr>
          <w:rFonts w:asciiTheme="minorEastAsia" w:hAnsiTheme="minorEastAsia" w:hint="eastAsia"/>
        </w:rPr>
        <w:t>この説明書はペーパーレスを前提として作っており印刷して使用するのでは「Word」や「</w:t>
      </w:r>
      <w:r w:rsidRPr="00292AE8">
        <w:rPr>
          <w:rFonts w:asciiTheme="minorEastAsia" w:hAnsiTheme="minorEastAsia"/>
        </w:rPr>
        <w:t>Acrobat Reader DC</w:t>
      </w:r>
      <w:r w:rsidRPr="00292AE8">
        <w:rPr>
          <w:rFonts w:asciiTheme="minorEastAsia" w:hAnsiTheme="minorEastAsia" w:hint="eastAsia"/>
        </w:rPr>
        <w:t>」の便利な機能「相互参照」などが使えません。</w:t>
      </w:r>
    </w:p>
    <w:p w14:paraId="5FEC4E2D" w14:textId="4F57CE88" w:rsidR="00046AC9" w:rsidRPr="00292AE8" w:rsidRDefault="00046AC9" w:rsidP="00292AE8">
      <w:pPr>
        <w:topLinePunct/>
        <w:ind w:leftChars="270" w:left="567"/>
        <w:rPr>
          <w:rFonts w:asciiTheme="minorEastAsia" w:hAnsiTheme="minorEastAsia"/>
        </w:rPr>
      </w:pPr>
      <w:r w:rsidRPr="00292AE8">
        <w:rPr>
          <w:rFonts w:asciiTheme="minorEastAsia" w:hAnsiTheme="minorEastAsia" w:hint="eastAsia"/>
        </w:rPr>
        <w:t>「Panasonic電話帳編集_0_サンプル</w:t>
      </w:r>
      <w:r w:rsidR="002E477D">
        <w:rPr>
          <w:rFonts w:asciiTheme="minorEastAsia" w:hAnsiTheme="minorEastAsia" w:hint="eastAsia"/>
        </w:rPr>
        <w:t>201</w:t>
      </w:r>
      <w:r w:rsidRPr="00292AE8">
        <w:rPr>
          <w:rFonts w:asciiTheme="minorEastAsia" w:hAnsiTheme="minorEastAsia" w:hint="eastAsia"/>
        </w:rPr>
        <w:t>.xlsm」と、この「電話帳編集PG取扱い説明書</w:t>
      </w:r>
      <w:r w:rsidR="002E477D">
        <w:rPr>
          <w:rFonts w:asciiTheme="minorEastAsia" w:hAnsiTheme="minorEastAsia" w:hint="eastAsia"/>
        </w:rPr>
        <w:t>201</w:t>
      </w:r>
      <w:r w:rsidRPr="00292AE8">
        <w:rPr>
          <w:rFonts w:asciiTheme="minorEastAsia" w:hAnsiTheme="minorEastAsia" w:hint="eastAsia"/>
        </w:rPr>
        <w:t>.docx」を同時に開き「</w:t>
      </w:r>
      <w:r w:rsidR="005A15E8" w:rsidRPr="00A55C4C">
        <w:rPr>
          <w:rFonts w:asciiTheme="minorEastAsia" w:hAnsiTheme="minorEastAsia"/>
          <w:color w:val="0070C0"/>
        </w:rPr>
        <w:fldChar w:fldCharType="begin"/>
      </w:r>
      <w:r w:rsidR="005A15E8" w:rsidRPr="00A55C4C">
        <w:rPr>
          <w:rFonts w:asciiTheme="minorEastAsia" w:hAnsiTheme="minorEastAsia"/>
          <w:color w:val="0070C0"/>
        </w:rPr>
        <w:instrText xml:space="preserve"> </w:instrText>
      </w:r>
      <w:r w:rsidR="005A15E8" w:rsidRPr="00A55C4C">
        <w:rPr>
          <w:rFonts w:asciiTheme="minorEastAsia" w:hAnsiTheme="minorEastAsia" w:hint="eastAsia"/>
          <w:color w:val="0070C0"/>
        </w:rPr>
        <w:instrText>REF _Ref57197295 \h</w:instrText>
      </w:r>
      <w:r w:rsidR="005A15E8" w:rsidRPr="00A55C4C">
        <w:rPr>
          <w:rFonts w:asciiTheme="minorEastAsia" w:hAnsiTheme="minorEastAsia"/>
          <w:color w:val="0070C0"/>
        </w:rPr>
        <w:instrText xml:space="preserve">  \* MERGEFORMAT </w:instrText>
      </w:r>
      <w:r w:rsidR="005A15E8" w:rsidRPr="00A55C4C">
        <w:rPr>
          <w:rFonts w:asciiTheme="minorEastAsia" w:hAnsiTheme="minorEastAsia"/>
          <w:color w:val="0070C0"/>
        </w:rPr>
      </w:r>
      <w:r w:rsidR="005A15E8" w:rsidRPr="00A55C4C">
        <w:rPr>
          <w:rFonts w:asciiTheme="minorEastAsia" w:hAnsiTheme="minorEastAsia"/>
          <w:color w:val="0070C0"/>
        </w:rPr>
        <w:fldChar w:fldCharType="separate"/>
      </w:r>
      <w:r w:rsidR="005868E0" w:rsidRPr="00A55C4C">
        <w:rPr>
          <w:rFonts w:asciiTheme="minorEastAsia" w:hAnsiTheme="minorEastAsia" w:hint="eastAsia"/>
          <w:color w:val="0070C0"/>
        </w:rPr>
        <w:t xml:space="preserve">図 </w:t>
      </w:r>
      <w:r w:rsidR="005868E0" w:rsidRPr="00A55C4C">
        <w:rPr>
          <w:rFonts w:asciiTheme="minorEastAsia" w:hAnsiTheme="minorEastAsia"/>
          <w:noProof/>
          <w:color w:val="0070C0"/>
        </w:rPr>
        <w:t>1</w:t>
      </w:r>
      <w:r w:rsidR="005868E0" w:rsidRPr="00A55C4C">
        <w:rPr>
          <w:rFonts w:asciiTheme="minorEastAsia" w:hAnsiTheme="minorEastAsia"/>
          <w:color w:val="0070C0"/>
        </w:rPr>
        <w:t xml:space="preserve"> </w:t>
      </w:r>
      <w:r w:rsidR="005868E0" w:rsidRPr="00A55C4C">
        <w:rPr>
          <w:rFonts w:asciiTheme="minorEastAsia" w:hAnsiTheme="minorEastAsia" w:hint="eastAsia"/>
          <w:color w:val="0070C0"/>
        </w:rPr>
        <w:t>タスクバーを切替て使用</w:t>
      </w:r>
      <w:r w:rsidR="005A15E8" w:rsidRPr="00A55C4C">
        <w:rPr>
          <w:rFonts w:asciiTheme="minorEastAsia" w:hAnsiTheme="minorEastAsia"/>
          <w:color w:val="0070C0"/>
        </w:rPr>
        <w:fldChar w:fldCharType="end"/>
      </w:r>
      <w:r w:rsidRPr="00292AE8">
        <w:rPr>
          <w:rFonts w:asciiTheme="minorEastAsia" w:hAnsiTheme="minorEastAsia" w:hint="eastAsia"/>
        </w:rPr>
        <w:t>」の図のように「Excel」と「Word」をタスクバーで切り替え「Panasonic電話帳編集_0_サンプル</w:t>
      </w:r>
      <w:r w:rsidR="002E477D">
        <w:rPr>
          <w:rFonts w:asciiTheme="minorEastAsia" w:hAnsiTheme="minorEastAsia" w:hint="eastAsia"/>
        </w:rPr>
        <w:t>201</w:t>
      </w:r>
      <w:r w:rsidRPr="00292AE8">
        <w:rPr>
          <w:rFonts w:asciiTheme="minorEastAsia" w:hAnsiTheme="minorEastAsia" w:hint="eastAsia"/>
        </w:rPr>
        <w:t>.xlsm」プログラムを実践しながら本説明を読むと理解し易くなります。</w:t>
      </w:r>
    </w:p>
    <w:p w14:paraId="077FF6BB" w14:textId="12456FE9" w:rsidR="00046AC9" w:rsidRPr="00292AE8" w:rsidRDefault="009A16F6" w:rsidP="00292AE8">
      <w:pPr>
        <w:keepNext/>
        <w:topLinePunct/>
        <w:rPr>
          <w:rFonts w:asciiTheme="minorEastAsia" w:hAnsiTheme="minorEastAsia"/>
        </w:rPr>
      </w:pPr>
      <w:r w:rsidRPr="00292AE8">
        <w:rPr>
          <w:rFonts w:asciiTheme="minorEastAsia" w:hAnsiTheme="minorEastAsia"/>
          <w:noProof/>
        </w:rPr>
        <mc:AlternateContent>
          <mc:Choice Requires="wpg">
            <w:drawing>
              <wp:inline distT="0" distB="0" distL="0" distR="0" wp14:anchorId="0CE2EFA0" wp14:editId="36F38756">
                <wp:extent cx="5760085" cy="513080"/>
                <wp:effectExtent l="0" t="0" r="0" b="1270"/>
                <wp:docPr id="27" name="グループ化 27"/>
                <wp:cNvGraphicFramePr/>
                <a:graphic xmlns:a="http://schemas.openxmlformats.org/drawingml/2006/main">
                  <a:graphicData uri="http://schemas.microsoft.com/office/word/2010/wordprocessingGroup">
                    <wpg:wgp>
                      <wpg:cNvGrpSpPr/>
                      <wpg:grpSpPr>
                        <a:xfrm>
                          <a:off x="0" y="0"/>
                          <a:ext cx="5760085" cy="513080"/>
                          <a:chOff x="0" y="0"/>
                          <a:chExt cx="5760085" cy="513080"/>
                        </a:xfrm>
                      </wpg:grpSpPr>
                      <pic:pic xmlns:pic="http://schemas.openxmlformats.org/drawingml/2006/picture">
                        <pic:nvPicPr>
                          <pic:cNvPr id="24" name="図 24"/>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a:xfrm>
                            <a:off x="0" y="0"/>
                            <a:ext cx="5760085" cy="280035"/>
                          </a:xfrm>
                          <a:prstGeom prst="rect">
                            <a:avLst/>
                          </a:prstGeom>
                        </pic:spPr>
                      </pic:pic>
                      <wps:wsp>
                        <wps:cNvPr id="25" name="テキスト ボックス 25"/>
                        <wps:cNvSpPr txBox="1"/>
                        <wps:spPr>
                          <a:xfrm>
                            <a:off x="0" y="284480"/>
                            <a:ext cx="5760085" cy="228600"/>
                          </a:xfrm>
                          <a:prstGeom prst="rect">
                            <a:avLst/>
                          </a:prstGeom>
                          <a:solidFill>
                            <a:prstClr val="white"/>
                          </a:solidFill>
                          <a:ln>
                            <a:noFill/>
                          </a:ln>
                        </wps:spPr>
                        <wps:txbx>
                          <w:txbxContent>
                            <w:p w14:paraId="19F14AEF" w14:textId="33811FB0" w:rsidR="00B415C6" w:rsidRPr="003B1EE0" w:rsidRDefault="00B415C6" w:rsidP="009A16F6">
                              <w:pPr>
                                <w:pStyle w:val="ac"/>
                                <w:jc w:val="center"/>
                                <w:rPr>
                                  <w:rFonts w:ascii="ＭＳ 明朝" w:eastAsia="ＭＳ 明朝"/>
                                  <w:noProof/>
                                </w:rPr>
                              </w:pPr>
                              <w:bookmarkStart w:id="3" w:name="_Ref57197295"/>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70A77">
                                <w:rPr>
                                  <w:noProof/>
                                </w:rPr>
                                <w:t>1</w:t>
                              </w:r>
                              <w:r>
                                <w:fldChar w:fldCharType="end"/>
                              </w:r>
                              <w:r>
                                <w:t xml:space="preserve"> </w:t>
                              </w:r>
                              <w:r w:rsidRPr="00046AC9">
                                <w:rPr>
                                  <w:rFonts w:ascii="ＭＳ 明朝" w:eastAsia="ＭＳ 明朝" w:hint="eastAsia"/>
                                  <w:b w:val="0"/>
                                  <w:bCs w:val="0"/>
                                </w:rPr>
                                <w:t>タスクバーを切替て使用</w:t>
                              </w:r>
                              <w:bookmarkEnd w:id="3"/>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inline>
            </w:drawing>
          </mc:Choice>
          <mc:Fallback>
            <w:pict>
              <v:group w14:anchorId="0CE2EFA0" id="グループ化 27" o:spid="_x0000_s1028" style="width:453.55pt;height:40.4pt;mso-position-horizontal-relative:char;mso-position-vertical-relative:line" coordsize="57600,5130"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24" o:spid="_x0000_s1029" type="#_x0000_t75" style="position:absolute;width:57600;height:28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">
                  <v:imagedata r:id="rId13" o:title=""/>
                </v:shape>
                <v:shape id="テキスト ボックス 25" o:spid="_x0000_s1030" type="#_x0000_t202" style="position:absolute;top:2844;width:57600;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" stroked="f">
                  <v:textbox style="mso-fit-shape-to-text:t" inset="0,0,0,0">
                    <w:txbxContent>
                      <w:p w14:paraId="19F14AEF" w14:textId="33811FB0" w:rsidR="00B415C6" w:rsidRPr="003B1EE0" w:rsidRDefault="00B415C6" w:rsidP="009A16F6">
                        <w:pPr>
                          <w:pStyle w:val="ac"/>
                          <w:jc w:val="center"/>
                          <w:rPr>
                            <w:rFonts w:ascii="ＭＳ 明朝" w:eastAsia="ＭＳ 明朝"/>
                            <w:noProof/>
                          </w:rPr>
                        </w:pPr>
                        <w:bookmarkStart w:id="4" w:name="_Ref57197295"/>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70A77">
                          <w:rPr>
                            <w:noProof/>
                          </w:rPr>
                          <w:t>1</w:t>
                        </w:r>
                        <w:r>
                          <w:fldChar w:fldCharType="end"/>
                        </w:r>
                        <w:r>
                          <w:t xml:space="preserve"> </w:t>
                        </w:r>
                        <w:r w:rsidRPr="00046AC9">
                          <w:rPr>
                            <w:rFonts w:ascii="ＭＳ 明朝" w:eastAsia="ＭＳ 明朝" w:hint="eastAsia"/>
                            <w:b w:val="0"/>
                            <w:bCs w:val="0"/>
                          </w:rPr>
                          <w:t>タスクバーを切替て使用</w:t>
                        </w:r>
                        <w:bookmarkEnd w:id="4"/>
                      </w:p>
                    </w:txbxContent>
                  </v:textbox>
                </v:shape>
                <w10:anchorlock/>
              </v:group>
            </w:pict>
          </mc:Fallback>
        </mc:AlternateContent>
      </w:r>
    </w:p>
    <w:p w14:paraId="774E19A6" w14:textId="77777777" w:rsidR="00046AC9" w:rsidRPr="00292AE8" w:rsidRDefault="00046AC9" w:rsidP="00292AE8">
      <w:pPr>
        <w:topLinePunct/>
        <w:ind w:leftChars="270" w:left="567"/>
        <w:rPr>
          <w:rFonts w:asciiTheme="minorEastAsia" w:hAnsiTheme="minorEastAsia"/>
        </w:rPr>
      </w:pPr>
      <w:r w:rsidRPr="00292AE8">
        <w:rPr>
          <w:rFonts w:asciiTheme="minorEastAsia" w:hAnsiTheme="minorEastAsia" w:hint="eastAsia"/>
        </w:rPr>
        <w:t>本説明書の「目次」や「各章」の“｢ ｣”でくくった網掛文字列の部分でCtrlを押しながらクリックするとWordの機能「相互参照」により、リンク先にジャンプし「図」、「表」、「説明」を参照できます。</w:t>
      </w:r>
    </w:p>
    <w:p w14:paraId="0A3AFC1B" w14:textId="316EB1A7" w:rsidR="00046AC9" w:rsidRPr="00292AE8" w:rsidRDefault="00046AC9" w:rsidP="00292AE8">
      <w:pPr>
        <w:topLinePunct/>
        <w:ind w:leftChars="270" w:left="567"/>
        <w:rPr>
          <w:rFonts w:asciiTheme="minorEastAsia" w:hAnsiTheme="minorEastAsia"/>
        </w:rPr>
      </w:pPr>
      <w:r w:rsidRPr="00292AE8">
        <w:rPr>
          <w:rFonts w:asciiTheme="minorEastAsia" w:hAnsiTheme="minorEastAsia" w:hint="eastAsia"/>
        </w:rPr>
        <w:t>ジャンプ先を参照して元の位置に戻る操作の方法は、下記の「</w:t>
      </w:r>
      <w:r w:rsidR="00F82E08" w:rsidRPr="00A55C4C">
        <w:rPr>
          <w:rFonts w:asciiTheme="minorEastAsia" w:hAnsiTheme="minorEastAsia"/>
          <w:color w:val="0070C0"/>
        </w:rPr>
        <w:fldChar w:fldCharType="begin"/>
      </w:r>
      <w:r w:rsidR="00F82E08" w:rsidRPr="00A55C4C">
        <w:rPr>
          <w:rFonts w:asciiTheme="minorEastAsia" w:hAnsiTheme="minorEastAsia"/>
          <w:color w:val="0070C0"/>
        </w:rPr>
        <w:instrText xml:space="preserve"> </w:instrText>
      </w:r>
      <w:r w:rsidR="00F82E08" w:rsidRPr="00A55C4C">
        <w:rPr>
          <w:rFonts w:asciiTheme="minorEastAsia" w:hAnsiTheme="minorEastAsia" w:hint="eastAsia"/>
          <w:color w:val="0070C0"/>
        </w:rPr>
        <w:instrText>REF _Ref57197355 \h</w:instrText>
      </w:r>
      <w:r w:rsidR="00F82E08" w:rsidRPr="00A55C4C">
        <w:rPr>
          <w:rFonts w:asciiTheme="minorEastAsia" w:hAnsiTheme="minorEastAsia"/>
          <w:color w:val="0070C0"/>
        </w:rPr>
        <w:instrText xml:space="preserve">  \* MERGEFORMAT </w:instrText>
      </w:r>
      <w:r w:rsidR="00F82E08" w:rsidRPr="00A55C4C">
        <w:rPr>
          <w:rFonts w:asciiTheme="minorEastAsia" w:hAnsiTheme="minorEastAsia"/>
          <w:color w:val="0070C0"/>
        </w:rPr>
      </w:r>
      <w:r w:rsidR="00F82E08" w:rsidRPr="00A55C4C">
        <w:rPr>
          <w:rFonts w:asciiTheme="minorEastAsia" w:hAnsiTheme="minorEastAsia"/>
          <w:color w:val="0070C0"/>
        </w:rPr>
        <w:fldChar w:fldCharType="separate"/>
      </w:r>
      <w:r w:rsidR="005868E0" w:rsidRPr="00A55C4C">
        <w:rPr>
          <w:rFonts w:asciiTheme="minorEastAsia" w:hAnsiTheme="minorEastAsia" w:hint="eastAsia"/>
          <w:color w:val="0070C0"/>
        </w:rPr>
        <w:t xml:space="preserve">図 </w:t>
      </w:r>
      <w:r w:rsidR="005868E0" w:rsidRPr="00A55C4C">
        <w:rPr>
          <w:rFonts w:asciiTheme="minorEastAsia" w:hAnsiTheme="minorEastAsia"/>
          <w:noProof/>
          <w:color w:val="0070C0"/>
        </w:rPr>
        <w:t>2</w:t>
      </w:r>
      <w:r w:rsidR="005868E0" w:rsidRPr="00A55C4C">
        <w:rPr>
          <w:rFonts w:asciiTheme="minorEastAsia" w:hAnsiTheme="minorEastAsia"/>
          <w:color w:val="0070C0"/>
        </w:rPr>
        <w:t xml:space="preserve"> </w:t>
      </w:r>
      <w:r w:rsidR="005868E0" w:rsidRPr="00A55C4C">
        <w:rPr>
          <w:rFonts w:asciiTheme="minorEastAsia" w:hAnsiTheme="minorEastAsia" w:hint="eastAsia"/>
          <w:color w:val="0070C0"/>
        </w:rPr>
        <w:t>「進む」・「戻る」ボタン</w:t>
      </w:r>
      <w:r w:rsidR="00F82E08" w:rsidRPr="00A55C4C">
        <w:rPr>
          <w:rFonts w:asciiTheme="minorEastAsia" w:hAnsiTheme="minorEastAsia"/>
          <w:color w:val="0070C0"/>
        </w:rPr>
        <w:fldChar w:fldCharType="end"/>
      </w:r>
      <w:r w:rsidRPr="00292AE8">
        <w:rPr>
          <w:rFonts w:asciiTheme="minorEastAsia" w:hAnsiTheme="minorEastAsia" w:hint="eastAsia"/>
        </w:rPr>
        <w:t>」の図で示す、Webツールバーの矢印ボタン「</w:t>
      </w:r>
      <w:r w:rsidRPr="00292AE8">
        <w:rPr>
          <w:rFonts w:asciiTheme="minorEastAsia" w:hAnsiTheme="minorEastAsia"/>
        </w:rPr>
        <w:fldChar w:fldCharType="begin"/>
      </w:r>
      <w:r w:rsidRPr="00292AE8">
        <w:rPr>
          <w:rFonts w:asciiTheme="minorEastAsia" w:hAnsiTheme="minorEastAsia"/>
        </w:rPr>
        <w:instrText xml:space="preserve"> </w:instrText>
      </w:r>
      <w:r w:rsidRPr="00292AE8">
        <w:rPr>
          <w:rFonts w:asciiTheme="minorEastAsia" w:hAnsiTheme="minorEastAsia" w:hint="eastAsia"/>
        </w:rPr>
        <w:instrText>eq \o\ac(○,⇦)</w:instrText>
      </w:r>
      <w:r w:rsidRPr="00292AE8">
        <w:rPr>
          <w:rFonts w:asciiTheme="minorEastAsia" w:hAnsiTheme="minorEastAsia"/>
        </w:rPr>
        <w:fldChar w:fldCharType="end"/>
      </w:r>
      <w:r w:rsidRPr="00292AE8">
        <w:rPr>
          <w:rFonts w:asciiTheme="minorEastAsia" w:hAnsiTheme="minorEastAsia" w:hint="eastAsia"/>
        </w:rPr>
        <w:t>」により「参照元に戻る」ことができ、ジャンプ先をもう一度見るには「</w:t>
      </w:r>
      <w:r w:rsidRPr="00292AE8">
        <w:rPr>
          <w:rFonts w:asciiTheme="minorEastAsia" w:hAnsiTheme="minorEastAsia"/>
        </w:rPr>
        <w:fldChar w:fldCharType="begin"/>
      </w:r>
      <w:r w:rsidRPr="00292AE8">
        <w:rPr>
          <w:rFonts w:asciiTheme="minorEastAsia" w:hAnsiTheme="minorEastAsia"/>
        </w:rPr>
        <w:instrText xml:space="preserve"> </w:instrText>
      </w:r>
      <w:r w:rsidRPr="00292AE8">
        <w:rPr>
          <w:rFonts w:asciiTheme="minorEastAsia" w:hAnsiTheme="minorEastAsia" w:hint="eastAsia"/>
        </w:rPr>
        <w:instrText>eq \o\ac(○,⇨)</w:instrText>
      </w:r>
      <w:r w:rsidRPr="00292AE8">
        <w:rPr>
          <w:rFonts w:asciiTheme="minorEastAsia" w:hAnsiTheme="minorEastAsia"/>
        </w:rPr>
        <w:fldChar w:fldCharType="end"/>
      </w:r>
      <w:r w:rsidRPr="00292AE8">
        <w:rPr>
          <w:rFonts w:asciiTheme="minorEastAsia" w:hAnsiTheme="minorEastAsia" w:hint="eastAsia"/>
        </w:rPr>
        <w:t>」により「進む」ことができます。</w:t>
      </w:r>
    </w:p>
    <w:p w14:paraId="13E64298" w14:textId="6E949DD2" w:rsidR="00046AC9" w:rsidRPr="00292AE8" w:rsidRDefault="008B5127" w:rsidP="00292AE8">
      <w:pPr>
        <w:keepNext/>
        <w:topLinePunct/>
        <w:rPr>
          <w:rFonts w:asciiTheme="minorEastAsia" w:hAnsiTheme="minorEastAsia"/>
        </w:rPr>
      </w:pPr>
      <w:r w:rsidRPr="00292AE8">
        <w:rPr>
          <w:rFonts w:asciiTheme="minorEastAsia" w:hAnsiTheme="minorEastAsia"/>
          <w:noProof/>
        </w:rPr>
        <mc:AlternateContent>
          <mc:Choice Requires="wpg">
            <w:drawing>
              <wp:inline distT="0" distB="0" distL="0" distR="0" wp14:anchorId="56777EA5" wp14:editId="379BBD98">
                <wp:extent cx="5760085" cy="1393166"/>
                <wp:effectExtent l="0" t="0" r="0" b="0"/>
                <wp:docPr id="31" name="グループ化 31"/>
                <wp:cNvGraphicFramePr/>
                <a:graphic xmlns:a="http://schemas.openxmlformats.org/drawingml/2006/main">
                  <a:graphicData uri="http://schemas.microsoft.com/office/word/2010/wordprocessingGroup">
                    <wpg:wgp>
                      <wpg:cNvGrpSpPr/>
                      <wpg:grpSpPr>
                        <a:xfrm>
                          <a:off x="0" y="0"/>
                          <a:ext cx="5760085" cy="1393166"/>
                          <a:chOff x="0" y="0"/>
                          <a:chExt cx="5760085" cy="1393166"/>
                        </a:xfrm>
                      </wpg:grpSpPr>
                      <pic:pic xmlns:pic="http://schemas.openxmlformats.org/drawingml/2006/picture">
                        <pic:nvPicPr>
                          <pic:cNvPr id="28" name="図 28"/>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0" y="0"/>
                            <a:ext cx="5760085" cy="1167765"/>
                          </a:xfrm>
                          <a:prstGeom prst="rect">
                            <a:avLst/>
                          </a:prstGeom>
                        </pic:spPr>
                      </pic:pic>
                      <wps:wsp>
                        <wps:cNvPr id="30" name="テキスト ボックス 30"/>
                        <wps:cNvSpPr txBox="1"/>
                        <wps:spPr>
                          <a:xfrm>
                            <a:off x="0" y="1164566"/>
                            <a:ext cx="5760085" cy="228600"/>
                          </a:xfrm>
                          <a:prstGeom prst="rect">
                            <a:avLst/>
                          </a:prstGeom>
                          <a:solidFill>
                            <a:prstClr val="white"/>
                          </a:solidFill>
                          <a:ln>
                            <a:noFill/>
                          </a:ln>
                        </wps:spPr>
                        <wps:txbx>
                          <w:txbxContent>
                            <w:p w14:paraId="79800D57" w14:textId="07CF27BB" w:rsidR="00B415C6" w:rsidRPr="00FD40ED" w:rsidRDefault="00B415C6" w:rsidP="008B5127">
                              <w:pPr>
                                <w:pStyle w:val="ac"/>
                                <w:jc w:val="center"/>
                                <w:rPr>
                                  <w:rFonts w:ascii="ＭＳ 明朝" w:eastAsia="ＭＳ 明朝"/>
                                  <w:noProof/>
                                </w:rPr>
                              </w:pPr>
                              <w:bookmarkStart w:id="5" w:name="_Ref57197355"/>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70A77">
                                <w:rPr>
                                  <w:noProof/>
                                </w:rPr>
                                <w:t>2</w:t>
                              </w:r>
                              <w:r>
                                <w:fldChar w:fldCharType="end"/>
                              </w:r>
                              <w:r>
                                <w:t xml:space="preserve"> </w:t>
                              </w:r>
                              <w:r w:rsidRPr="00046AC9">
                                <w:rPr>
                                  <w:rFonts w:ascii="ＭＳ 明朝" w:eastAsia="ＭＳ 明朝" w:hint="eastAsia"/>
                                  <w:b w:val="0"/>
                                  <w:bCs w:val="0"/>
                                </w:rPr>
                                <w:t>「進む」・「戻る」ボタン</w:t>
                              </w:r>
                              <w:bookmarkEnd w:id="5"/>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inline>
            </w:drawing>
          </mc:Choice>
          <mc:Fallback>
            <w:pict>
              <v:group w14:anchorId="56777EA5" id="グループ化 31" o:spid="_x0000_s1031" style="width:453.55pt;height:109.7pt;mso-position-horizontal-relative:char;mso-position-vertical-relative:line" coordsize="57600,13931"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">
                <v:shape id="図 28" o:spid="_x0000_s1032" type="#_x0000_t75" style="position:absolute;width:57600;height:116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">
                  <v:imagedata r:id="rId15" o:title=""/>
                </v:shape>
                <v:shape id="テキスト ボックス 30" o:spid="_x0000_s1033" type="#_x0000_t202" style="position:absolute;top:11645;width:57600;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" stroked="f">
                  <v:textbox style="mso-fit-shape-to-text:t" inset="0,0,0,0">
                    <w:txbxContent>
                      <w:p w14:paraId="79800D57" w14:textId="07CF27BB" w:rsidR="00B415C6" w:rsidRPr="00FD40ED" w:rsidRDefault="00B415C6" w:rsidP="008B5127">
                        <w:pPr>
                          <w:pStyle w:val="ac"/>
                          <w:jc w:val="center"/>
                          <w:rPr>
                            <w:rFonts w:ascii="ＭＳ 明朝" w:eastAsia="ＭＳ 明朝"/>
                            <w:noProof/>
                          </w:rPr>
                        </w:pPr>
                        <w:bookmarkStart w:id="6" w:name="_Ref57197355"/>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70A77">
                          <w:rPr>
                            <w:noProof/>
                          </w:rPr>
                          <w:t>2</w:t>
                        </w:r>
                        <w:r>
                          <w:fldChar w:fldCharType="end"/>
                        </w:r>
                        <w:r>
                          <w:t xml:space="preserve"> </w:t>
                        </w:r>
                        <w:r w:rsidRPr="00046AC9">
                          <w:rPr>
                            <w:rFonts w:ascii="ＭＳ 明朝" w:eastAsia="ＭＳ 明朝" w:hint="eastAsia"/>
                            <w:b w:val="0"/>
                            <w:bCs w:val="0"/>
                          </w:rPr>
                          <w:t>「進む」・「戻る」ボタン</w:t>
                        </w:r>
                        <w:bookmarkEnd w:id="6"/>
                      </w:p>
                    </w:txbxContent>
                  </v:textbox>
                </v:shape>
                <w10:anchorlock/>
              </v:group>
            </w:pict>
          </mc:Fallback>
        </mc:AlternateContent>
      </w:r>
    </w:p>
    <w:p w14:paraId="1F146482" w14:textId="77777777" w:rsidR="00046AC9" w:rsidRPr="00292AE8" w:rsidRDefault="00046AC9" w:rsidP="00292AE8">
      <w:pPr>
        <w:topLinePunct/>
        <w:ind w:leftChars="270" w:left="567"/>
        <w:rPr>
          <w:rFonts w:asciiTheme="minorEastAsia" w:hAnsiTheme="minorEastAsia"/>
        </w:rPr>
      </w:pPr>
      <w:r w:rsidRPr="00292AE8">
        <w:rPr>
          <w:rFonts w:asciiTheme="minorEastAsia" w:hAnsiTheme="minorEastAsia" w:hint="eastAsia"/>
        </w:rPr>
        <w:t>「</w:t>
      </w:r>
      <w:r w:rsidRPr="00292AE8">
        <w:rPr>
          <w:rFonts w:asciiTheme="minorEastAsia" w:hAnsiTheme="minorEastAsia"/>
        </w:rPr>
        <w:t>Acrobat Reader DC</w:t>
      </w:r>
      <w:r w:rsidRPr="00292AE8">
        <w:rPr>
          <w:rFonts w:asciiTheme="minorEastAsia" w:hAnsiTheme="minorEastAsia" w:hint="eastAsia"/>
        </w:rPr>
        <w:t>」を使用してPDF版説明書を開いた場合は網掛け文字列上をポイントし「手」のマークでクリックし「進む」ジャンプ先ではショートカットキーの操作でAlt ＋ 左向き矢印で戻り、進む場合はAlt ＋ 右矢印キーが使用できます。</w:t>
      </w:r>
      <w:r w:rsidRPr="00292AE8">
        <w:rPr>
          <w:rFonts w:asciiTheme="minorEastAsia" w:hAnsiTheme="minorEastAsia"/>
        </w:rPr>
        <w:br/>
      </w:r>
      <w:r w:rsidRPr="00292AE8">
        <w:rPr>
          <w:rFonts w:asciiTheme="minorEastAsia" w:hAnsiTheme="minorEastAsia" w:hint="eastAsia"/>
        </w:rPr>
        <w:t>参照先に移動してみないと理解しにくいということがありますし、この操作は頻繁に使う必要があるので、Wordで未設定の場合は下記を参照して設定した上で、この説明書をご覧ください。</w:t>
      </w:r>
    </w:p>
    <w:p w14:paraId="4F20F270" w14:textId="77777777" w:rsidR="00046AC9" w:rsidRPr="00292AE8" w:rsidRDefault="00046AC9" w:rsidP="00292AE8">
      <w:pPr>
        <w:pStyle w:val="2"/>
        <w:rPr>
          <w:rFonts w:hAnsiTheme="minorEastAsia"/>
        </w:rPr>
      </w:pPr>
      <w:bookmarkStart w:id="7" w:name="_Toc166600553"/>
      <w:r w:rsidRPr="00292AE8">
        <w:rPr>
          <w:rFonts w:hAnsiTheme="minorEastAsia" w:hint="eastAsia"/>
        </w:rPr>
        <w:t>「戻る」、「進む」ボタンを表示する方法：</w:t>
      </w:r>
      <w:bookmarkEnd w:id="7"/>
    </w:p>
    <w:p w14:paraId="7F23EDBE" w14:textId="6F5FFA26" w:rsidR="006F3C41" w:rsidRPr="00292AE8" w:rsidRDefault="00046AC9" w:rsidP="00292AE8">
      <w:pPr>
        <w:topLinePunct/>
        <w:ind w:leftChars="270" w:left="567"/>
        <w:rPr>
          <w:rFonts w:asciiTheme="minorEastAsia" w:hAnsiTheme="minorEastAsia"/>
        </w:rPr>
      </w:pPr>
      <w:r w:rsidRPr="00292AE8">
        <w:rPr>
          <w:rFonts w:asciiTheme="minorEastAsia" w:hAnsiTheme="minorEastAsia" w:hint="eastAsia"/>
        </w:rPr>
        <w:t>クイックアクセスツールバー（上図の赤丸のバー）の中に「戻る」、「進む」ボタンを作るにはク</w:t>
      </w:r>
    </w:p>
    <w:p w14:paraId="3711D947" w14:textId="526E97E1" w:rsidR="00046AC9" w:rsidRPr="00292AE8" w:rsidRDefault="00046AC9" w:rsidP="00292AE8">
      <w:pPr>
        <w:topLinePunct/>
        <w:ind w:leftChars="270" w:left="567"/>
        <w:rPr>
          <w:rFonts w:asciiTheme="minorEastAsia" w:hAnsiTheme="minorEastAsia"/>
        </w:rPr>
      </w:pPr>
      <w:r w:rsidRPr="00292AE8">
        <w:rPr>
          <w:rFonts w:asciiTheme="minorEastAsia" w:hAnsiTheme="minorEastAsia" w:hint="eastAsia"/>
        </w:rPr>
        <w:t>イックアクセスツールバーの右端にあるドロップダウンボタンをクリックして＜その他のコマンド(M)＞－ Wordの「オプション」ダイアログボックスを開き「クイックアクセスツールバーをカスタマイズします」の下の「コマンドの選択(C)」リストボタンで＜リボンにないコマンド＞－「戻る」ボタンをクリック－＜追加(A)＞を押します。同様に「進む」ボタンをクリック－＜追加(A)＞－＜OK＞を押します。</w:t>
      </w:r>
    </w:p>
    <w:p w14:paraId="42C94585" w14:textId="77777777" w:rsidR="00046AC9" w:rsidRPr="00292AE8" w:rsidRDefault="00046AC9" w:rsidP="00292AE8">
      <w:pPr>
        <w:pStyle w:val="2"/>
        <w:rPr>
          <w:rFonts w:hAnsiTheme="minorEastAsia"/>
        </w:rPr>
      </w:pPr>
      <w:bookmarkStart w:id="8" w:name="_Toc166600554"/>
      <w:r w:rsidRPr="00292AE8">
        <w:rPr>
          <w:rFonts w:hAnsiTheme="minorEastAsia" w:hint="eastAsia"/>
        </w:rPr>
        <w:lastRenderedPageBreak/>
        <w:t>この説明書の文字を検索する場合は次のようになります。</w:t>
      </w:r>
      <w:bookmarkEnd w:id="8"/>
    </w:p>
    <w:p w14:paraId="3E7CD928" w14:textId="77777777" w:rsidR="00046AC9" w:rsidRPr="00292AE8" w:rsidRDefault="00046AC9" w:rsidP="00292AE8">
      <w:pPr>
        <w:topLinePunct/>
        <w:ind w:leftChars="270" w:left="567"/>
        <w:rPr>
          <w:rFonts w:asciiTheme="minorEastAsia" w:hAnsiTheme="minorEastAsia" w:cs="Times New Roman"/>
          <w:szCs w:val="24"/>
        </w:rPr>
      </w:pPr>
      <w:r w:rsidRPr="00292AE8">
        <w:rPr>
          <w:rFonts w:asciiTheme="minorEastAsia" w:hAnsiTheme="minorEastAsia" w:cs="Times New Roman" w:hint="eastAsia"/>
          <w:szCs w:val="24"/>
        </w:rPr>
        <w:t>＜ホーム＞タブ－＜編集＞グループ－＜検索＞リストをクリック－＜高度な検索</w:t>
      </w:r>
      <w:r w:rsidRPr="00292AE8">
        <w:rPr>
          <w:rFonts w:asciiTheme="minorEastAsia" w:hAnsiTheme="minorEastAsia" w:hint="eastAsia"/>
        </w:rPr>
        <w:t>(A)</w:t>
      </w:r>
      <w:r w:rsidRPr="00292AE8">
        <w:rPr>
          <w:rFonts w:asciiTheme="minorEastAsia" w:hAnsiTheme="minorEastAsia" w:cs="Times New Roman" w:hint="eastAsia"/>
          <w:szCs w:val="24"/>
        </w:rPr>
        <w:t>＞をクリックし－「オプション(M)」ボタンで「あいまい検索」のチェックを外します。</w:t>
      </w:r>
    </w:p>
    <w:p w14:paraId="56A3A534" w14:textId="77777777" w:rsidR="00046AC9" w:rsidRPr="00292AE8" w:rsidRDefault="00046AC9" w:rsidP="00292AE8">
      <w:pPr>
        <w:topLinePunct/>
        <w:ind w:leftChars="270" w:left="567"/>
        <w:rPr>
          <w:rFonts w:asciiTheme="minorEastAsia" w:hAnsiTheme="minorEastAsia" w:cs="Times New Roman"/>
          <w:szCs w:val="24"/>
        </w:rPr>
      </w:pPr>
      <w:r w:rsidRPr="00292AE8">
        <w:rPr>
          <w:rFonts w:asciiTheme="minorEastAsia" w:hAnsiTheme="minorEastAsia" w:cs="Times New Roman" w:hint="eastAsia"/>
          <w:szCs w:val="24"/>
        </w:rPr>
        <w:t>「検索する文字列(N)」ボックスに検索文字を入力して説明場所を探す方法が便利です。（「あいまい検索」はチェックマークOFFの方が探し易いと思います）</w:t>
      </w:r>
    </w:p>
    <w:p w14:paraId="743CB961" w14:textId="77777777" w:rsidR="00046AC9" w:rsidRPr="00292AE8" w:rsidRDefault="00046AC9" w:rsidP="00292AE8">
      <w:pPr>
        <w:pStyle w:val="2"/>
        <w:rPr>
          <w:rFonts w:hAnsiTheme="minorEastAsia"/>
        </w:rPr>
      </w:pPr>
      <w:bookmarkStart w:id="9" w:name="_Toc166600555"/>
      <w:r w:rsidRPr="00292AE8">
        <w:rPr>
          <w:rFonts w:hAnsiTheme="minorEastAsia" w:hint="eastAsia"/>
        </w:rPr>
        <w:t>ソフトの使用にあたってのご注意</w:t>
      </w:r>
      <w:bookmarkEnd w:id="9"/>
    </w:p>
    <w:p w14:paraId="58A0B05A" w14:textId="77777777" w:rsidR="00046AC9" w:rsidRPr="00292AE8" w:rsidRDefault="00046AC9" w:rsidP="00292AE8">
      <w:pPr>
        <w:topLinePunct/>
        <w:ind w:leftChars="270" w:left="567"/>
        <w:rPr>
          <w:rFonts w:asciiTheme="minorEastAsia" w:hAnsiTheme="minorEastAsia"/>
        </w:rPr>
      </w:pPr>
      <w:r w:rsidRPr="00292AE8">
        <w:rPr>
          <w:rFonts w:asciiTheme="minorEastAsia" w:hAnsiTheme="minorEastAsia" w:hint="eastAsia"/>
        </w:rPr>
        <w:t>フリーソフトですが、著作権は放棄していません。プログラム、説明書、関連するものを別のすべての媒体へ複製または、頒布、転載などのすべてを禁じます。</w:t>
      </w:r>
    </w:p>
    <w:p w14:paraId="279A5F1D" w14:textId="77777777" w:rsidR="00046AC9" w:rsidRPr="00292AE8" w:rsidRDefault="00046AC9" w:rsidP="00292AE8">
      <w:pPr>
        <w:topLinePunct/>
        <w:ind w:leftChars="270" w:left="567"/>
        <w:rPr>
          <w:rFonts w:asciiTheme="minorEastAsia" w:hAnsiTheme="minorEastAsia"/>
        </w:rPr>
      </w:pPr>
      <w:r w:rsidRPr="00292AE8">
        <w:rPr>
          <w:rFonts w:asciiTheme="minorEastAsia" w:hAnsiTheme="minorEastAsia" w:hint="eastAsia"/>
        </w:rPr>
        <w:t>このソフトの使用による直接的、間接的なあらゆる損害の免責を、承諾の上でご使用ください。</w:t>
      </w:r>
    </w:p>
    <w:p w14:paraId="683F9D05" w14:textId="42ACF24D" w:rsidR="00046AC9" w:rsidRPr="00292AE8" w:rsidRDefault="00046AC9" w:rsidP="00292AE8">
      <w:pPr>
        <w:topLinePunct/>
        <w:ind w:leftChars="270" w:left="567"/>
        <w:rPr>
          <w:rFonts w:asciiTheme="minorEastAsia" w:hAnsiTheme="minorEastAsia"/>
        </w:rPr>
      </w:pPr>
      <w:r w:rsidRPr="00292AE8">
        <w:rPr>
          <w:rFonts w:asciiTheme="minorEastAsia" w:hAnsiTheme="minorEastAsia" w:hint="eastAsia"/>
        </w:rPr>
        <w:t>Excelのすべてバージョンや使用機器で完全な動作確認をしているものではありません。</w:t>
      </w:r>
      <w:r w:rsidRPr="00292AE8">
        <w:rPr>
          <w:rFonts w:asciiTheme="minorEastAsia" w:hAnsiTheme="minorEastAsia"/>
        </w:rPr>
        <w:br/>
      </w:r>
      <w:r w:rsidRPr="00292AE8">
        <w:rPr>
          <w:rFonts w:asciiTheme="minorEastAsia" w:hAnsiTheme="minorEastAsia" w:hint="eastAsia"/>
        </w:rPr>
        <w:t>（開発や動作試験の確認については配布ファイルReadme.txt　の　「５．その他動作環境と試験した機種」、本書では「</w:t>
      </w:r>
      <w:r w:rsidRPr="00A55C4C">
        <w:rPr>
          <w:rFonts w:asciiTheme="minorEastAsia" w:hAnsiTheme="minorEastAsia"/>
          <w:color w:val="0070C0"/>
        </w:rPr>
        <w:fldChar w:fldCharType="begin"/>
      </w:r>
      <w:r w:rsidRPr="00A55C4C">
        <w:rPr>
          <w:rFonts w:asciiTheme="minorEastAsia" w:hAnsiTheme="minorEastAsia"/>
          <w:color w:val="0070C0"/>
        </w:rPr>
        <w:instrText xml:space="preserve"> </w:instrText>
      </w:r>
      <w:r w:rsidRPr="00A55C4C">
        <w:rPr>
          <w:rFonts w:asciiTheme="minorEastAsia" w:hAnsiTheme="minorEastAsia" w:hint="eastAsia"/>
          <w:color w:val="0070C0"/>
        </w:rPr>
        <w:instrText>REF _Ref412473835 \w \h</w:instrText>
      </w:r>
      <w:r w:rsidRPr="00A55C4C">
        <w:rPr>
          <w:rFonts w:asciiTheme="minorEastAsia" w:hAnsiTheme="minorEastAsia"/>
          <w:color w:val="0070C0"/>
        </w:rPr>
        <w:instrText xml:space="preserve">  \* MERGEFORMAT </w:instrText>
      </w:r>
      <w:r w:rsidRPr="00A55C4C">
        <w:rPr>
          <w:rFonts w:asciiTheme="minorEastAsia" w:hAnsiTheme="minorEastAsia"/>
          <w:color w:val="0070C0"/>
        </w:rPr>
      </w:r>
      <w:r w:rsidRPr="00A55C4C">
        <w:rPr>
          <w:rFonts w:asciiTheme="minorEastAsia" w:hAnsiTheme="minorEastAsia"/>
          <w:color w:val="0070C0"/>
        </w:rPr>
        <w:fldChar w:fldCharType="separate"/>
      </w:r>
      <w:r w:rsidR="005868E0" w:rsidRPr="00A55C4C">
        <w:rPr>
          <w:rFonts w:asciiTheme="minorEastAsia" w:hAnsiTheme="minorEastAsia" w:hint="eastAsia"/>
          <w:color w:val="0070C0"/>
        </w:rPr>
        <w:t>９</w:t>
      </w:r>
      <w:r w:rsidRPr="00A55C4C">
        <w:rPr>
          <w:rFonts w:asciiTheme="minorEastAsia" w:hAnsiTheme="minorEastAsia"/>
          <w:color w:val="0070C0"/>
        </w:rPr>
        <w:fldChar w:fldCharType="end"/>
      </w:r>
      <w:r w:rsidRPr="00A55C4C">
        <w:rPr>
          <w:rFonts w:asciiTheme="minorEastAsia" w:hAnsiTheme="minorEastAsia"/>
          <w:color w:val="0070C0"/>
        </w:rPr>
        <w:fldChar w:fldCharType="begin"/>
      </w:r>
      <w:r w:rsidRPr="00A55C4C">
        <w:rPr>
          <w:rFonts w:asciiTheme="minorEastAsia" w:hAnsiTheme="minorEastAsia"/>
          <w:color w:val="0070C0"/>
        </w:rPr>
        <w:instrText xml:space="preserve"> REF _Ref412473846 \h  \* MERGEFORMAT </w:instrText>
      </w:r>
      <w:r w:rsidRPr="00A55C4C">
        <w:rPr>
          <w:rFonts w:asciiTheme="minorEastAsia" w:hAnsiTheme="minorEastAsia"/>
          <w:color w:val="0070C0"/>
        </w:rPr>
      </w:r>
      <w:r w:rsidRPr="00A55C4C">
        <w:rPr>
          <w:rFonts w:asciiTheme="minorEastAsia" w:hAnsiTheme="minorEastAsia"/>
          <w:color w:val="0070C0"/>
        </w:rPr>
        <w:fldChar w:fldCharType="separate"/>
      </w:r>
      <w:r w:rsidR="005868E0" w:rsidRPr="00A55C4C">
        <w:rPr>
          <w:rFonts w:asciiTheme="minorEastAsia" w:hAnsiTheme="minorEastAsia" w:hint="eastAsia"/>
          <w:color w:val="0070C0"/>
        </w:rPr>
        <w:t>その他動作環境と試験した機種：</w:t>
      </w:r>
      <w:r w:rsidRPr="00A55C4C">
        <w:rPr>
          <w:rFonts w:asciiTheme="minorEastAsia" w:hAnsiTheme="minorEastAsia"/>
          <w:color w:val="0070C0"/>
        </w:rPr>
        <w:fldChar w:fldCharType="end"/>
      </w:r>
      <w:r w:rsidRPr="00292AE8">
        <w:rPr>
          <w:rFonts w:asciiTheme="minorEastAsia" w:hAnsiTheme="minorEastAsia" w:hint="eastAsia"/>
        </w:rPr>
        <w:t>」に記載したとおりです）</w:t>
      </w:r>
    </w:p>
    <w:p w14:paraId="6B77BF93" w14:textId="6BF2E8A8" w:rsidR="00046AC9" w:rsidRPr="00292AE8" w:rsidRDefault="00046AC9" w:rsidP="00292AE8">
      <w:pPr>
        <w:topLinePunct/>
        <w:ind w:leftChars="270" w:left="567"/>
        <w:rPr>
          <w:rFonts w:asciiTheme="minorEastAsia" w:hAnsiTheme="minorEastAsia"/>
        </w:rPr>
      </w:pPr>
      <w:r w:rsidRPr="00292AE8">
        <w:rPr>
          <w:rFonts w:asciiTheme="minorEastAsia" w:hAnsiTheme="minorEastAsia" w:hint="eastAsia"/>
        </w:rPr>
        <w:t>このサンプルで使用する社名・人名・電話番号・その他はすべて架空のものです。</w:t>
      </w:r>
    </w:p>
    <w:p w14:paraId="500C8222" w14:textId="053B1630" w:rsidR="00046AC9" w:rsidRPr="00292AE8" w:rsidRDefault="00046AC9" w:rsidP="00292AE8">
      <w:pPr>
        <w:widowControl/>
        <w:topLinePunct/>
        <w:jc w:val="left"/>
        <w:rPr>
          <w:rFonts w:asciiTheme="minorEastAsia" w:hAnsiTheme="minorEastAsia"/>
        </w:rPr>
      </w:pPr>
      <w:r w:rsidRPr="00292AE8">
        <w:rPr>
          <w:rFonts w:asciiTheme="minorEastAsia" w:hAnsiTheme="minorEastAsia"/>
        </w:rPr>
        <w:br w:type="page"/>
      </w:r>
    </w:p>
    <w:p w14:paraId="46CEE05E" w14:textId="77777777" w:rsidR="00046AC9" w:rsidRPr="00292AE8" w:rsidRDefault="00046AC9" w:rsidP="00292AE8">
      <w:pPr>
        <w:topLinePunct/>
        <w:rPr>
          <w:rFonts w:asciiTheme="minorEastAsia" w:hAnsiTheme="minorEastAsia"/>
        </w:rPr>
      </w:pPr>
    </w:p>
    <w:p w14:paraId="28AD2C48" w14:textId="77777777" w:rsidR="00046AC9" w:rsidRPr="00292AE8" w:rsidRDefault="00046AC9" w:rsidP="00292AE8">
      <w:pPr>
        <w:pStyle w:val="1"/>
      </w:pPr>
      <w:bookmarkStart w:id="10" w:name="_Toc412311461"/>
      <w:bookmarkStart w:id="11" w:name="_Toc412313993"/>
      <w:bookmarkStart w:id="12" w:name="_Toc412360772"/>
      <w:bookmarkStart w:id="13" w:name="_Toc412360812"/>
      <w:bookmarkStart w:id="14" w:name="_Toc412360854"/>
      <w:bookmarkStart w:id="15" w:name="_Toc412360931"/>
      <w:bookmarkStart w:id="16" w:name="_Toc57055582"/>
      <w:bookmarkStart w:id="17" w:name="_Toc57062976"/>
      <w:bookmarkStart w:id="18" w:name="_Toc166600556"/>
      <w:r w:rsidRPr="00292AE8">
        <w:rPr>
          <w:rFonts w:hint="eastAsia"/>
        </w:rPr>
        <w:t>ソフトの概要</w:t>
      </w:r>
      <w:bookmarkEnd w:id="10"/>
      <w:bookmarkEnd w:id="11"/>
      <w:bookmarkEnd w:id="12"/>
      <w:bookmarkEnd w:id="13"/>
      <w:bookmarkEnd w:id="14"/>
      <w:bookmarkEnd w:id="15"/>
      <w:bookmarkEnd w:id="16"/>
      <w:bookmarkEnd w:id="17"/>
      <w:bookmarkEnd w:id="18"/>
    </w:p>
    <w:p w14:paraId="112FB9AB" w14:textId="50E980A5" w:rsidR="00046AC9" w:rsidRPr="00292AE8" w:rsidRDefault="00046AC9" w:rsidP="00292AE8">
      <w:pPr>
        <w:topLinePunct/>
        <w:ind w:leftChars="135" w:left="283"/>
        <w:rPr>
          <w:rFonts w:asciiTheme="minorEastAsia" w:hAnsiTheme="minorEastAsia"/>
        </w:rPr>
      </w:pPr>
      <w:r w:rsidRPr="00292AE8">
        <w:rPr>
          <w:rFonts w:asciiTheme="minorEastAsia" w:hAnsiTheme="minorEastAsia" w:hint="eastAsia"/>
        </w:rPr>
        <w:t>「Panasonic社製の電話機・FAXなどに使用するSDメモリーカードの中に、電話帳データである「グループ・名前・</w:t>
      </w:r>
      <w:r w:rsidR="008D30AD" w:rsidRPr="00292AE8">
        <w:rPr>
          <w:rFonts w:asciiTheme="minorEastAsia" w:hAnsiTheme="minorEastAsia" w:hint="eastAsia"/>
        </w:rPr>
        <w:t>フリガナ</w:t>
      </w:r>
      <w:r w:rsidRPr="00292AE8">
        <w:rPr>
          <w:rFonts w:asciiTheme="minorEastAsia" w:hAnsiTheme="minorEastAsia" w:hint="eastAsia"/>
        </w:rPr>
        <w:t>・電話番号」のほか、プログラムが読み込むために必要なデータを編集してテキストファイル「</w:t>
      </w:r>
      <w:r w:rsidRPr="00292AE8">
        <w:rPr>
          <w:rFonts w:asciiTheme="minorEastAsia" w:hAnsiTheme="minorEastAsia"/>
        </w:rPr>
        <w:t>00000000.TXT</w:t>
      </w:r>
      <w:r w:rsidRPr="00292AE8">
        <w:rPr>
          <w:rFonts w:asciiTheme="minorEastAsia" w:hAnsiTheme="minorEastAsia" w:hint="eastAsia"/>
        </w:rPr>
        <w:t>」～「</w:t>
      </w:r>
      <w:r w:rsidRPr="00292AE8">
        <w:rPr>
          <w:rFonts w:asciiTheme="minorEastAsia" w:hAnsiTheme="minorEastAsia"/>
        </w:rPr>
        <w:t>0000000</w:t>
      </w:r>
      <w:r w:rsidRPr="00292AE8">
        <w:rPr>
          <w:rFonts w:asciiTheme="minorEastAsia" w:hAnsiTheme="minorEastAsia" w:hint="eastAsia"/>
        </w:rPr>
        <w:t>9</w:t>
      </w:r>
      <w:r w:rsidRPr="00292AE8">
        <w:rPr>
          <w:rFonts w:asciiTheme="minorEastAsia" w:hAnsiTheme="minorEastAsia"/>
        </w:rPr>
        <w:t>.TXT</w:t>
      </w:r>
      <w:r w:rsidRPr="00292AE8">
        <w:rPr>
          <w:rFonts w:asciiTheme="minorEastAsia" w:hAnsiTheme="minorEastAsia" w:hint="eastAsia"/>
        </w:rPr>
        <w:t>」</w:t>
      </w:r>
      <w:r w:rsidR="006C0AAE">
        <w:rPr>
          <w:rFonts w:asciiTheme="minorEastAsia" w:hAnsiTheme="minorEastAsia" w:hint="eastAsia"/>
        </w:rPr>
        <w:t>の内の1個</w:t>
      </w:r>
      <w:r w:rsidRPr="00292AE8">
        <w:rPr>
          <w:rFonts w:asciiTheme="minorEastAsia" w:hAnsiTheme="minorEastAsia" w:hint="eastAsia"/>
        </w:rPr>
        <w:t>を作るためのプログラムです。テキストファイル「</w:t>
      </w:r>
      <w:r w:rsidRPr="00292AE8">
        <w:rPr>
          <w:rFonts w:asciiTheme="minorEastAsia" w:hAnsiTheme="minorEastAsia"/>
        </w:rPr>
        <w:t>00000000.TXT</w:t>
      </w:r>
      <w:r w:rsidRPr="00292AE8">
        <w:rPr>
          <w:rFonts w:asciiTheme="minorEastAsia" w:hAnsiTheme="minorEastAsia" w:hint="eastAsia"/>
        </w:rPr>
        <w:t>」（以下の説明では「</w:t>
      </w:r>
      <w:r w:rsidR="00C476C4" w:rsidRPr="00292AE8">
        <w:rPr>
          <w:rFonts w:asciiTheme="minorEastAsia" w:hAnsiTheme="minorEastAsia" w:hint="eastAsia"/>
        </w:rPr>
        <w:t>*</w:t>
      </w:r>
      <w:r w:rsidRPr="00292AE8">
        <w:rPr>
          <w:rFonts w:asciiTheme="minorEastAsia" w:hAnsiTheme="minorEastAsia" w:hint="eastAsia"/>
        </w:rPr>
        <w:t>.TXT」と表示する場合がります</w:t>
      </w:r>
      <w:r w:rsidR="00CB7F56" w:rsidRPr="00292AE8">
        <w:rPr>
          <w:rFonts w:asciiTheme="minorEastAsia" w:hAnsiTheme="minorEastAsia" w:hint="eastAsia"/>
        </w:rPr>
        <w:t>。</w:t>
      </w:r>
      <w:r w:rsidR="00C476C4" w:rsidRPr="00292AE8">
        <w:rPr>
          <w:rFonts w:asciiTheme="minorEastAsia" w:hAnsiTheme="minorEastAsia" w:hint="eastAsia"/>
        </w:rPr>
        <w:t>「*」は、名前は自由と言う意味からです。</w:t>
      </w:r>
      <w:r w:rsidR="00CB7F56" w:rsidRPr="00292AE8">
        <w:rPr>
          <w:rFonts w:asciiTheme="minorEastAsia" w:hAnsiTheme="minorEastAsia" w:hint="eastAsia"/>
        </w:rPr>
        <w:t>ドットより右の文字列を拡張子とよびパソコンの設定によっては表示しない場合が有ります。拡張子の説明は「</w:t>
      </w:r>
      <w:r w:rsidR="00916839" w:rsidRPr="00A55C4C">
        <w:rPr>
          <w:rFonts w:asciiTheme="minorEastAsia" w:hAnsiTheme="minorEastAsia"/>
          <w:color w:val="0070C0"/>
        </w:rPr>
        <w:fldChar w:fldCharType="begin"/>
      </w:r>
      <w:r w:rsidR="00916839" w:rsidRPr="00A55C4C">
        <w:rPr>
          <w:rFonts w:asciiTheme="minorEastAsia" w:hAnsiTheme="minorEastAsia"/>
          <w:color w:val="0070C0"/>
        </w:rPr>
        <w:instrText xml:space="preserve"> </w:instrText>
      </w:r>
      <w:r w:rsidR="00916839" w:rsidRPr="00A55C4C">
        <w:rPr>
          <w:rFonts w:asciiTheme="minorEastAsia" w:hAnsiTheme="minorEastAsia" w:hint="eastAsia"/>
          <w:color w:val="0070C0"/>
        </w:rPr>
        <w:instrText>REF _Ref484509254 \r \h</w:instrText>
      </w:r>
      <w:r w:rsidR="00916839" w:rsidRPr="00A55C4C">
        <w:rPr>
          <w:rFonts w:asciiTheme="minorEastAsia" w:hAnsiTheme="minorEastAsia"/>
          <w:color w:val="0070C0"/>
        </w:rPr>
        <w:instrText xml:space="preserve"> </w:instrText>
      </w:r>
      <w:r w:rsidR="00292AE8" w:rsidRPr="00A55C4C">
        <w:rPr>
          <w:rFonts w:asciiTheme="minorEastAsia" w:hAnsiTheme="minorEastAsia"/>
          <w:color w:val="0070C0"/>
        </w:rPr>
        <w:instrText xml:space="preserve"> \* MERGEFORMAT </w:instrText>
      </w:r>
      <w:r w:rsidR="00916839" w:rsidRPr="00A55C4C">
        <w:rPr>
          <w:rFonts w:asciiTheme="minorEastAsia" w:hAnsiTheme="minorEastAsia"/>
          <w:color w:val="0070C0"/>
        </w:rPr>
      </w:r>
      <w:r w:rsidR="00916839" w:rsidRPr="00A55C4C">
        <w:rPr>
          <w:rFonts w:asciiTheme="minorEastAsia" w:hAnsiTheme="minorEastAsia"/>
          <w:color w:val="0070C0"/>
        </w:rPr>
        <w:fldChar w:fldCharType="separate"/>
      </w:r>
      <w:r w:rsidR="005868E0" w:rsidRPr="00A55C4C">
        <w:rPr>
          <w:rFonts w:asciiTheme="minorEastAsia" w:hAnsiTheme="minorEastAsia" w:hint="eastAsia"/>
          <w:color w:val="0070C0"/>
        </w:rPr>
        <w:t>１１</w:t>
      </w:r>
      <w:r w:rsidR="00916839" w:rsidRPr="00A55C4C">
        <w:rPr>
          <w:rFonts w:asciiTheme="minorEastAsia" w:hAnsiTheme="minorEastAsia"/>
          <w:color w:val="0070C0"/>
        </w:rPr>
        <w:fldChar w:fldCharType="end"/>
      </w:r>
      <w:r w:rsidR="00916839" w:rsidRPr="00A55C4C">
        <w:rPr>
          <w:rFonts w:asciiTheme="minorEastAsia" w:hAnsiTheme="minorEastAsia"/>
          <w:color w:val="0070C0"/>
        </w:rPr>
        <w:fldChar w:fldCharType="begin"/>
      </w:r>
      <w:r w:rsidR="00916839" w:rsidRPr="00A55C4C">
        <w:rPr>
          <w:rFonts w:asciiTheme="minorEastAsia" w:hAnsiTheme="minorEastAsia"/>
          <w:color w:val="0070C0"/>
        </w:rPr>
        <w:instrText xml:space="preserve"> REF _Ref484509254 \h </w:instrText>
      </w:r>
      <w:r w:rsidR="00292AE8" w:rsidRPr="00A55C4C">
        <w:rPr>
          <w:rFonts w:asciiTheme="minorEastAsia" w:hAnsiTheme="minorEastAsia"/>
          <w:color w:val="0070C0"/>
        </w:rPr>
        <w:instrText xml:space="preserve"> \* MERGEFORMAT </w:instrText>
      </w:r>
      <w:r w:rsidR="00916839" w:rsidRPr="00A55C4C">
        <w:rPr>
          <w:rFonts w:asciiTheme="minorEastAsia" w:hAnsiTheme="minorEastAsia"/>
          <w:color w:val="0070C0"/>
        </w:rPr>
      </w:r>
      <w:r w:rsidR="00916839" w:rsidRPr="00A55C4C">
        <w:rPr>
          <w:rFonts w:asciiTheme="minorEastAsia" w:hAnsiTheme="minorEastAsia"/>
          <w:color w:val="0070C0"/>
        </w:rPr>
        <w:fldChar w:fldCharType="separate"/>
      </w:r>
      <w:r w:rsidR="005868E0" w:rsidRPr="00A55C4C">
        <w:rPr>
          <w:rFonts w:asciiTheme="minorEastAsia" w:hAnsiTheme="minorEastAsia" w:hint="eastAsia"/>
          <w:color w:val="0070C0"/>
        </w:rPr>
        <w:t>拡張子の説明</w:t>
      </w:r>
      <w:r w:rsidR="00916839" w:rsidRPr="00A55C4C">
        <w:rPr>
          <w:rFonts w:asciiTheme="minorEastAsia" w:hAnsiTheme="minorEastAsia"/>
          <w:color w:val="0070C0"/>
        </w:rPr>
        <w:fldChar w:fldCharType="end"/>
      </w:r>
      <w:r w:rsidR="00CB7F56" w:rsidRPr="00292AE8">
        <w:rPr>
          <w:rFonts w:asciiTheme="minorEastAsia" w:hAnsiTheme="minorEastAsia" w:hint="eastAsia"/>
        </w:rPr>
        <w:t>」</w:t>
      </w:r>
      <w:r w:rsidR="00884FB5">
        <w:rPr>
          <w:rFonts w:asciiTheme="minorEastAsia" w:hAnsiTheme="minorEastAsia" w:hint="eastAsia"/>
        </w:rPr>
        <w:t>の項になり</w:t>
      </w:r>
      <w:r w:rsidR="00CB7F56" w:rsidRPr="00292AE8">
        <w:rPr>
          <w:rFonts w:asciiTheme="minorEastAsia" w:hAnsiTheme="minorEastAsia" w:hint="eastAsia"/>
        </w:rPr>
        <w:t>ます</w:t>
      </w:r>
      <w:r w:rsidRPr="00292AE8">
        <w:rPr>
          <w:rFonts w:asciiTheme="minorEastAsia" w:hAnsiTheme="minorEastAsia" w:hint="eastAsia"/>
        </w:rPr>
        <w:t>）</w:t>
      </w:r>
    </w:p>
    <w:p w14:paraId="6EF28539" w14:textId="4E1F9DD9" w:rsidR="00046AC9" w:rsidRPr="00292AE8" w:rsidRDefault="00046AC9" w:rsidP="00292AE8">
      <w:pPr>
        <w:topLinePunct/>
        <w:ind w:leftChars="135" w:left="283"/>
        <w:rPr>
          <w:rFonts w:asciiTheme="minorEastAsia" w:hAnsiTheme="minorEastAsia"/>
        </w:rPr>
      </w:pPr>
      <w:r w:rsidRPr="00292AE8">
        <w:rPr>
          <w:rFonts w:asciiTheme="minorEastAsia" w:hAnsiTheme="minorEastAsia" w:hint="eastAsia"/>
        </w:rPr>
        <w:t>Web上で使用するPanasonic社製の「Panasonic電話帳編集ソフト」の代わり</w:t>
      </w:r>
      <w:r w:rsidR="00060558" w:rsidRPr="00292AE8">
        <w:rPr>
          <w:rFonts w:asciiTheme="minorEastAsia" w:hAnsiTheme="minorEastAsia" w:hint="eastAsia"/>
        </w:rPr>
        <w:t>に使います。</w:t>
      </w:r>
      <w:r w:rsidR="00060558" w:rsidRPr="00292AE8">
        <w:rPr>
          <w:rFonts w:asciiTheme="minorEastAsia" w:hAnsiTheme="minorEastAsia"/>
        </w:rPr>
        <w:br/>
      </w:r>
      <w:r w:rsidRPr="00292AE8">
        <w:rPr>
          <w:rFonts w:asciiTheme="minorEastAsia" w:hAnsiTheme="minorEastAsia" w:hint="eastAsia"/>
        </w:rPr>
        <w:t>本プログラムはご使用者のパソコンに保存して使用でき、更に使い易さを考慮して作りました。</w:t>
      </w:r>
    </w:p>
    <w:p w14:paraId="68EDCD12" w14:textId="77777777" w:rsidR="00046AC9" w:rsidRPr="00292AE8" w:rsidRDefault="00046AC9" w:rsidP="00292AE8">
      <w:pPr>
        <w:topLinePunct/>
        <w:ind w:leftChars="135" w:left="283"/>
        <w:rPr>
          <w:rFonts w:asciiTheme="minorEastAsia" w:hAnsiTheme="minorEastAsia"/>
        </w:rPr>
      </w:pPr>
      <w:r w:rsidRPr="00292AE8">
        <w:rPr>
          <w:rFonts w:asciiTheme="minorEastAsia" w:hAnsiTheme="minorEastAsia" w:hint="eastAsia"/>
        </w:rPr>
        <w:t>携帯電話の電話帳などから電話帳データを転用するには携帯電話会社などのソフトを利用して書き出し、本プログラムで利用することが可能です。住所録ファイル、Outlookアドレス帳、年賀状ソフトなどの電話番号データを利用するにはCSV形式による書き出しやExcelの取込知識があれば電話帳データを簡単に転用できるのでこの「Panasonic電話帳編集ソフト」はとても便利です。</w:t>
      </w:r>
    </w:p>
    <w:p w14:paraId="05E12500" w14:textId="43A4DE0C" w:rsidR="00046AC9" w:rsidRPr="00292AE8" w:rsidRDefault="00046AC9" w:rsidP="00292AE8">
      <w:pPr>
        <w:topLinePunct/>
        <w:ind w:leftChars="135" w:left="283"/>
        <w:rPr>
          <w:rFonts w:asciiTheme="minorEastAsia" w:hAnsiTheme="minorEastAsia"/>
        </w:rPr>
      </w:pPr>
      <w:r w:rsidRPr="00292AE8">
        <w:rPr>
          <w:rFonts w:asciiTheme="minorEastAsia" w:hAnsiTheme="minorEastAsia" w:hint="eastAsia"/>
        </w:rPr>
        <w:t>「Panasonic社製の電話機・FAXなど</w:t>
      </w:r>
      <w:r w:rsidR="00060558" w:rsidRPr="00292AE8">
        <w:rPr>
          <w:rFonts w:asciiTheme="minorEastAsia" w:hAnsiTheme="minorEastAsia" w:hint="eastAsia"/>
        </w:rPr>
        <w:t>に適用できる</w:t>
      </w:r>
      <w:r w:rsidRPr="00292AE8">
        <w:rPr>
          <w:rFonts w:asciiTheme="minorEastAsia" w:hAnsiTheme="minorEastAsia" w:hint="eastAsia"/>
        </w:rPr>
        <w:t>機種があれば是非ご使用ください。</w:t>
      </w:r>
    </w:p>
    <w:p w14:paraId="29553556" w14:textId="77777777" w:rsidR="00046AC9" w:rsidRPr="00292AE8" w:rsidRDefault="00046AC9" w:rsidP="00292AE8">
      <w:pPr>
        <w:topLinePunct/>
        <w:ind w:leftChars="135" w:left="283"/>
        <w:rPr>
          <w:rFonts w:asciiTheme="minorEastAsia" w:hAnsiTheme="minorEastAsia"/>
        </w:rPr>
      </w:pPr>
      <w:r w:rsidRPr="00292AE8">
        <w:rPr>
          <w:rFonts w:asciiTheme="minorEastAsia" w:hAnsiTheme="minorEastAsia" w:hint="eastAsia"/>
        </w:rPr>
        <w:t>但し、使用される方の自己責任でお使い頂くプログラムとなっています。</w:t>
      </w:r>
    </w:p>
    <w:p w14:paraId="44EBF0E5" w14:textId="77777777" w:rsidR="00046AC9" w:rsidRPr="00292AE8" w:rsidRDefault="00046AC9" w:rsidP="00292AE8">
      <w:pPr>
        <w:topLinePunct/>
        <w:ind w:leftChars="135" w:left="283"/>
        <w:rPr>
          <w:rFonts w:asciiTheme="minorEastAsia" w:hAnsiTheme="minorEastAsia"/>
        </w:rPr>
      </w:pPr>
      <w:r w:rsidRPr="00292AE8">
        <w:rPr>
          <w:rFonts w:asciiTheme="minorEastAsia" w:hAnsiTheme="minorEastAsia" w:hint="eastAsia"/>
        </w:rPr>
        <w:t>万一、本ソフトウェアを使用中に何らかで不具合が発生しデータの損失、損害、利益の喪失、その他のいかなる事態についても作成者は、一切責任を負いません。</w:t>
      </w:r>
    </w:p>
    <w:p w14:paraId="2A855410" w14:textId="77777777" w:rsidR="00046AC9" w:rsidRPr="00292AE8" w:rsidRDefault="00046AC9" w:rsidP="00292AE8">
      <w:pPr>
        <w:topLinePunct/>
        <w:ind w:leftChars="135" w:left="283"/>
        <w:rPr>
          <w:rFonts w:asciiTheme="minorEastAsia" w:hAnsiTheme="minorEastAsia"/>
        </w:rPr>
      </w:pPr>
      <w:r w:rsidRPr="00292AE8">
        <w:rPr>
          <w:rFonts w:asciiTheme="minorEastAsia" w:hAnsiTheme="minorEastAsia" w:hint="eastAsia"/>
        </w:rPr>
        <w:t>以下の説明書をご覧ください。</w:t>
      </w:r>
    </w:p>
    <w:p w14:paraId="66F94E3B" w14:textId="27EB328E" w:rsidR="00046AC9" w:rsidRPr="00292AE8" w:rsidRDefault="00046AC9" w:rsidP="00292AE8">
      <w:pPr>
        <w:topLinePunct/>
        <w:rPr>
          <w:rFonts w:asciiTheme="minorEastAsia" w:hAnsiTheme="minorEastAsia"/>
        </w:rPr>
      </w:pPr>
    </w:p>
    <w:p w14:paraId="4BA803B3" w14:textId="77777777" w:rsidR="00046AC9" w:rsidRPr="00292AE8" w:rsidRDefault="00046AC9" w:rsidP="00292AE8">
      <w:pPr>
        <w:pStyle w:val="1"/>
      </w:pPr>
      <w:bookmarkStart w:id="19" w:name="_Toc412311462"/>
      <w:bookmarkStart w:id="20" w:name="_Toc412313994"/>
      <w:bookmarkStart w:id="21" w:name="_Toc412360773"/>
      <w:bookmarkStart w:id="22" w:name="_Toc412360813"/>
      <w:bookmarkStart w:id="23" w:name="_Toc412360855"/>
      <w:bookmarkStart w:id="24" w:name="_Toc412360932"/>
      <w:bookmarkStart w:id="25" w:name="_Toc57055583"/>
      <w:bookmarkStart w:id="26" w:name="_Toc57062977"/>
      <w:bookmarkStart w:id="27" w:name="_Toc166600557"/>
      <w:r w:rsidRPr="00292AE8">
        <w:rPr>
          <w:rFonts w:hint="eastAsia"/>
        </w:rPr>
        <w:t>配布ファイルと</w:t>
      </w:r>
      <w:bookmarkEnd w:id="19"/>
      <w:bookmarkEnd w:id="20"/>
      <w:r w:rsidRPr="00292AE8">
        <w:rPr>
          <w:rFonts w:hint="eastAsia"/>
        </w:rPr>
        <w:t>使用可能なExcelのバージョン</w:t>
      </w:r>
      <w:bookmarkEnd w:id="21"/>
      <w:bookmarkEnd w:id="22"/>
      <w:bookmarkEnd w:id="23"/>
      <w:bookmarkEnd w:id="24"/>
      <w:bookmarkEnd w:id="25"/>
      <w:bookmarkEnd w:id="26"/>
      <w:bookmarkEnd w:id="27"/>
    </w:p>
    <w:p w14:paraId="07A2C465" w14:textId="77777777" w:rsidR="00046AC9" w:rsidRPr="00292AE8" w:rsidRDefault="00046AC9" w:rsidP="00292AE8">
      <w:pPr>
        <w:pStyle w:val="2"/>
        <w:rPr>
          <w:rFonts w:hAnsiTheme="minorEastAsia"/>
        </w:rPr>
      </w:pPr>
      <w:bookmarkStart w:id="28" w:name="_Toc412311465"/>
      <w:bookmarkStart w:id="29" w:name="_Toc412360774"/>
      <w:bookmarkStart w:id="30" w:name="_Toc412360814"/>
      <w:bookmarkStart w:id="31" w:name="_Toc412360856"/>
      <w:bookmarkStart w:id="32" w:name="_Toc412360933"/>
      <w:bookmarkStart w:id="33" w:name="_Ref412393738"/>
      <w:bookmarkStart w:id="34" w:name="_Ref412395331"/>
      <w:bookmarkStart w:id="35" w:name="_Ref412445107"/>
      <w:bookmarkStart w:id="36" w:name="_Ref412445400"/>
      <w:bookmarkStart w:id="37" w:name="_Toc57055584"/>
      <w:bookmarkStart w:id="38" w:name="_Toc57062978"/>
      <w:bookmarkStart w:id="39" w:name="_Toc166600558"/>
      <w:r w:rsidRPr="00292AE8">
        <w:rPr>
          <w:rFonts w:hAnsiTheme="minorEastAsia" w:hint="eastAsia"/>
        </w:rPr>
        <w:t>配布ファイル</w:t>
      </w:r>
      <w:bookmarkEnd w:id="28"/>
      <w:bookmarkEnd w:id="29"/>
      <w:bookmarkEnd w:id="30"/>
      <w:bookmarkEnd w:id="31"/>
      <w:bookmarkEnd w:id="32"/>
      <w:bookmarkEnd w:id="33"/>
      <w:bookmarkEnd w:id="34"/>
      <w:bookmarkEnd w:id="35"/>
      <w:bookmarkEnd w:id="36"/>
      <w:bookmarkEnd w:id="37"/>
      <w:bookmarkEnd w:id="38"/>
      <w:bookmarkEnd w:id="39"/>
    </w:p>
    <w:p w14:paraId="0A550C6B" w14:textId="4E137813" w:rsidR="00046AC9" w:rsidRPr="00292AE8" w:rsidRDefault="00046AC9" w:rsidP="00292AE8">
      <w:pPr>
        <w:topLinePunct/>
        <w:ind w:leftChars="270" w:left="567" w:firstLine="1"/>
        <w:rPr>
          <w:rFonts w:asciiTheme="minorEastAsia" w:hAnsiTheme="minorEastAsia"/>
        </w:rPr>
      </w:pPr>
      <w:r w:rsidRPr="00292AE8">
        <w:rPr>
          <w:rFonts w:asciiTheme="minorEastAsia" w:hAnsiTheme="minorEastAsia" w:hint="eastAsia"/>
        </w:rPr>
        <w:t>Tel_note_Editr</w:t>
      </w:r>
      <w:r w:rsidR="002E477D">
        <w:rPr>
          <w:rFonts w:asciiTheme="minorEastAsia" w:hAnsiTheme="minorEastAsia" w:hint="eastAsia"/>
        </w:rPr>
        <w:t>201</w:t>
      </w:r>
      <w:r w:rsidRPr="00292AE8">
        <w:rPr>
          <w:rFonts w:asciiTheme="minorEastAsia" w:hAnsiTheme="minorEastAsia" w:hint="eastAsia"/>
        </w:rPr>
        <w:t>.zip</w:t>
      </w:r>
    </w:p>
    <w:p w14:paraId="7BCA2169" w14:textId="77777777" w:rsidR="00046AC9" w:rsidRPr="00292AE8" w:rsidRDefault="00046AC9" w:rsidP="00292AE8">
      <w:pPr>
        <w:topLinePunct/>
        <w:ind w:leftChars="270" w:left="567" w:firstLine="1"/>
        <w:rPr>
          <w:rFonts w:asciiTheme="minorEastAsia" w:hAnsiTheme="minorEastAsia"/>
        </w:rPr>
      </w:pPr>
      <w:r w:rsidRPr="00292AE8">
        <w:rPr>
          <w:rFonts w:asciiTheme="minorEastAsia" w:hAnsiTheme="minorEastAsia" w:hint="eastAsia"/>
        </w:rPr>
        <w:t>上記を解凍した内容</w:t>
      </w:r>
    </w:p>
    <w:p w14:paraId="1470B05C" w14:textId="785B9B99" w:rsidR="00046AC9" w:rsidRPr="00292AE8" w:rsidRDefault="00046AC9" w:rsidP="005868E0">
      <w:pPr>
        <w:pStyle w:val="3"/>
      </w:pPr>
      <w:bookmarkStart w:id="40" w:name="_Toc412360775"/>
      <w:bookmarkStart w:id="41" w:name="_Ref412370265"/>
      <w:bookmarkStart w:id="42" w:name="_Ref412445448"/>
      <w:r w:rsidRPr="00292AE8">
        <w:rPr>
          <w:rFonts w:hint="eastAsia"/>
        </w:rPr>
        <w:t>Panasonic電話帳編集_0_サンプル</w:t>
      </w:r>
      <w:r w:rsidR="002E477D">
        <w:rPr>
          <w:rFonts w:hint="eastAsia"/>
        </w:rPr>
        <w:t>201</w:t>
      </w:r>
      <w:r w:rsidRPr="00292AE8">
        <w:rPr>
          <w:rFonts w:hint="eastAsia"/>
        </w:rPr>
        <w:t>.xls</w:t>
      </w:r>
      <w:bookmarkStart w:id="43" w:name="_Toc412360776"/>
      <w:bookmarkStart w:id="44" w:name="_Ref412395022"/>
      <w:bookmarkEnd w:id="40"/>
      <w:bookmarkEnd w:id="41"/>
      <w:r w:rsidRPr="00292AE8">
        <w:rPr>
          <w:rFonts w:hint="eastAsia"/>
        </w:rPr>
        <w:t>m</w:t>
      </w:r>
      <w:r w:rsidRPr="00292AE8">
        <w:br/>
        <w:t xml:space="preserve">　　　　　　　</w:t>
      </w:r>
      <w:r w:rsidRPr="00292AE8">
        <w:rPr>
          <w:rFonts w:hint="eastAsia"/>
        </w:rPr>
        <w:t>・・・次の「</w:t>
      </w:r>
      <w:r w:rsidRPr="00A55C4C">
        <w:rPr>
          <w:color w:val="0070C0"/>
        </w:rPr>
        <w:fldChar w:fldCharType="begin"/>
      </w:r>
      <w:r w:rsidRPr="00A55C4C">
        <w:rPr>
          <w:color w:val="0070C0"/>
        </w:rPr>
        <w:instrText xml:space="preserve"> </w:instrText>
      </w:r>
      <w:r w:rsidRPr="00A55C4C">
        <w:rPr>
          <w:rFonts w:hint="eastAsia"/>
          <w:color w:val="0070C0"/>
        </w:rPr>
        <w:instrText>REF _Ref412360242 \r \h</w:instrText>
      </w:r>
      <w:r w:rsidRPr="00A55C4C">
        <w:rPr>
          <w:color w:val="0070C0"/>
        </w:rPr>
        <w:instrText xml:space="preserve">  \* MERGEFORMAT </w:instrText>
      </w:r>
      <w:r w:rsidRPr="00A55C4C">
        <w:rPr>
          <w:color w:val="0070C0"/>
        </w:rPr>
      </w:r>
      <w:r w:rsidRPr="00A55C4C">
        <w:rPr>
          <w:color w:val="0070C0"/>
        </w:rPr>
        <w:fldChar w:fldCharType="separate"/>
      </w:r>
      <w:r w:rsidR="005868E0" w:rsidRPr="00A55C4C">
        <w:rPr>
          <w:color w:val="0070C0"/>
        </w:rPr>
        <w:t>2)</w:t>
      </w:r>
      <w:r w:rsidRPr="00A55C4C">
        <w:rPr>
          <w:color w:val="0070C0"/>
        </w:rPr>
        <w:fldChar w:fldCharType="end"/>
      </w:r>
      <w:r w:rsidRPr="00292AE8">
        <w:rPr>
          <w:rFonts w:hint="eastAsia"/>
        </w:rPr>
        <w:t>」項を作るためのExcelのサンプルファイル</w:t>
      </w:r>
      <w:bookmarkEnd w:id="42"/>
      <w:bookmarkEnd w:id="43"/>
      <w:bookmarkEnd w:id="44"/>
    </w:p>
    <w:p w14:paraId="422A6C99" w14:textId="77777777" w:rsidR="00046AC9" w:rsidRPr="00292AE8" w:rsidRDefault="00046AC9" w:rsidP="005868E0">
      <w:pPr>
        <w:pStyle w:val="3"/>
      </w:pPr>
      <w:bookmarkStart w:id="45" w:name="_Ref412360242"/>
      <w:bookmarkStart w:id="46" w:name="_Toc412360777"/>
      <w:r w:rsidRPr="00292AE8">
        <w:t>00000000.TXT</w:t>
      </w:r>
      <w:r w:rsidRPr="00292AE8">
        <w:rPr>
          <w:rFonts w:hint="eastAsia"/>
        </w:rPr>
        <w:t>・・・・・・・・・・・・・SDカードに保存するためのデータ</w:t>
      </w:r>
      <w:bookmarkEnd w:id="45"/>
      <w:bookmarkEnd w:id="46"/>
    </w:p>
    <w:p w14:paraId="709505BE" w14:textId="77777777" w:rsidR="00046AC9" w:rsidRPr="00292AE8" w:rsidRDefault="00046AC9" w:rsidP="005868E0">
      <w:pPr>
        <w:pStyle w:val="3"/>
      </w:pPr>
      <w:bookmarkStart w:id="47" w:name="_Toc412360778"/>
      <w:bookmarkStart w:id="48" w:name="_Ref412395326"/>
      <w:r w:rsidRPr="00292AE8">
        <w:t>Readme.txt</w:t>
      </w:r>
      <w:r w:rsidRPr="00292AE8">
        <w:rPr>
          <w:rFonts w:hint="eastAsia"/>
        </w:rPr>
        <w:t>・・・・・・・・・・・・・・</w:t>
      </w:r>
      <w:bookmarkEnd w:id="47"/>
      <w:r w:rsidRPr="00292AE8">
        <w:rPr>
          <w:rFonts w:hint="eastAsia"/>
        </w:rPr>
        <w:t>プログラムの所在等の説明書</w:t>
      </w:r>
      <w:bookmarkEnd w:id="48"/>
    </w:p>
    <w:p w14:paraId="200A33E6" w14:textId="7E9941D3" w:rsidR="00046AC9" w:rsidRPr="00292AE8" w:rsidRDefault="00046AC9" w:rsidP="005868E0">
      <w:pPr>
        <w:pStyle w:val="3"/>
      </w:pPr>
      <w:bookmarkStart w:id="49" w:name="_Toc412360779"/>
      <w:r w:rsidRPr="00292AE8">
        <w:rPr>
          <w:rFonts w:hint="eastAsia"/>
        </w:rPr>
        <w:t>電話帳編集PG取扱い説明書</w:t>
      </w:r>
      <w:r w:rsidR="002E477D">
        <w:rPr>
          <w:rFonts w:hint="eastAsia"/>
        </w:rPr>
        <w:t>201</w:t>
      </w:r>
      <w:r w:rsidRPr="00292AE8">
        <w:rPr>
          <w:rFonts w:hint="eastAsia"/>
        </w:rPr>
        <w:t>.docx・・・・Wordによる取扱い説明書</w:t>
      </w:r>
      <w:bookmarkEnd w:id="49"/>
    </w:p>
    <w:p w14:paraId="4275CB5B" w14:textId="24E2E9D4" w:rsidR="00046AC9" w:rsidRPr="00292AE8" w:rsidRDefault="00046AC9" w:rsidP="005868E0">
      <w:pPr>
        <w:pStyle w:val="3"/>
      </w:pPr>
      <w:bookmarkStart w:id="50" w:name="_Toc412360780"/>
      <w:r w:rsidRPr="00292AE8">
        <w:rPr>
          <w:rFonts w:hint="eastAsia"/>
        </w:rPr>
        <w:t>電話帳編集PG取扱い説明書</w:t>
      </w:r>
      <w:r w:rsidR="002E477D">
        <w:rPr>
          <w:rFonts w:hint="eastAsia"/>
        </w:rPr>
        <w:t>201</w:t>
      </w:r>
      <w:r w:rsidRPr="00292AE8">
        <w:rPr>
          <w:rFonts w:hint="eastAsia"/>
        </w:rPr>
        <w:t>.pdf ・・・・ Pdfによる取扱い説明書</w:t>
      </w:r>
      <w:bookmarkEnd w:id="50"/>
    </w:p>
    <w:p w14:paraId="413322EB" w14:textId="77777777" w:rsidR="005868E0" w:rsidRPr="00A55C4C" w:rsidRDefault="00046AC9" w:rsidP="00292AE8">
      <w:pPr>
        <w:topLinePunct/>
        <w:ind w:leftChars="270" w:left="567"/>
        <w:rPr>
          <w:rFonts w:asciiTheme="minorEastAsia" w:hAnsiTheme="minorEastAsia"/>
          <w:b/>
          <w:bCs/>
          <w:color w:val="0070C0"/>
        </w:rPr>
      </w:pPr>
      <w:bookmarkStart w:id="51" w:name="_Toc412360781"/>
      <w:r w:rsidRPr="00292AE8">
        <w:rPr>
          <w:rFonts w:asciiTheme="minorEastAsia" w:hAnsiTheme="minorEastAsia" w:hint="eastAsia"/>
        </w:rPr>
        <w:t>※「サンプル」となっていますが</w:t>
      </w:r>
      <w:r w:rsidR="005467E4" w:rsidRPr="00292AE8">
        <w:rPr>
          <w:rFonts w:asciiTheme="minorEastAsia" w:hAnsiTheme="minorEastAsia" w:hint="eastAsia"/>
        </w:rPr>
        <w:t>「</w:t>
      </w:r>
      <w:r w:rsidR="005467E4" w:rsidRPr="00A55C4C">
        <w:rPr>
          <w:rFonts w:asciiTheme="minorEastAsia" w:hAnsiTheme="minorEastAsia"/>
          <w:color w:val="0070C0"/>
        </w:rPr>
        <w:fldChar w:fldCharType="begin"/>
      </w:r>
      <w:r w:rsidR="005467E4" w:rsidRPr="00A55C4C">
        <w:rPr>
          <w:rFonts w:asciiTheme="minorEastAsia" w:hAnsiTheme="minorEastAsia"/>
          <w:color w:val="0070C0"/>
        </w:rPr>
        <w:instrText xml:space="preserve"> </w:instrText>
      </w:r>
      <w:r w:rsidR="005467E4" w:rsidRPr="00A55C4C">
        <w:rPr>
          <w:rFonts w:asciiTheme="minorEastAsia" w:hAnsiTheme="minorEastAsia" w:hint="eastAsia"/>
          <w:color w:val="0070C0"/>
        </w:rPr>
        <w:instrText>REF フォルダのコピペとフォルダ名の変更 \h</w:instrText>
      </w:r>
      <w:r w:rsidR="005467E4" w:rsidRPr="00A55C4C">
        <w:rPr>
          <w:rFonts w:asciiTheme="minorEastAsia" w:hAnsiTheme="minorEastAsia"/>
          <w:color w:val="0070C0"/>
        </w:rPr>
        <w:instrText xml:space="preserve">  \* MERGEFORMAT </w:instrText>
      </w:r>
      <w:r w:rsidR="005467E4" w:rsidRPr="00A55C4C">
        <w:rPr>
          <w:rFonts w:asciiTheme="minorEastAsia" w:hAnsiTheme="minorEastAsia"/>
          <w:color w:val="0070C0"/>
        </w:rPr>
      </w:r>
      <w:r w:rsidR="005467E4" w:rsidRPr="00A55C4C">
        <w:rPr>
          <w:rFonts w:asciiTheme="minorEastAsia" w:hAnsiTheme="minorEastAsia"/>
          <w:color w:val="0070C0"/>
        </w:rPr>
        <w:fldChar w:fldCharType="separate"/>
      </w:r>
      <w:r w:rsidR="005868E0" w:rsidRPr="00A55C4C">
        <w:rPr>
          <w:rFonts w:asciiTheme="minorEastAsia" w:hAnsiTheme="minorEastAsia" w:hint="eastAsia"/>
          <w:color w:val="0070C0"/>
        </w:rPr>
        <w:t>フォルダのコピペとフォルダ名の変更</w:t>
      </w:r>
    </w:p>
    <w:p w14:paraId="3C0742DE" w14:textId="7F28D311" w:rsidR="00046AC9" w:rsidRPr="00292AE8" w:rsidRDefault="005467E4" w:rsidP="00292AE8">
      <w:pPr>
        <w:topLinePunct/>
        <w:ind w:leftChars="270" w:left="567"/>
        <w:rPr>
          <w:rFonts w:asciiTheme="minorEastAsia" w:hAnsiTheme="minorEastAsia"/>
        </w:rPr>
      </w:pPr>
      <w:r w:rsidRPr="00A55C4C">
        <w:rPr>
          <w:rFonts w:asciiTheme="minorEastAsia" w:hAnsiTheme="minorEastAsia"/>
          <w:color w:val="0070C0"/>
        </w:rPr>
        <w:fldChar w:fldCharType="end"/>
      </w:r>
      <w:r w:rsidRPr="00292AE8">
        <w:rPr>
          <w:rFonts w:asciiTheme="minorEastAsia" w:hAnsiTheme="minorEastAsia" w:hint="eastAsia"/>
        </w:rPr>
        <w:t>」</w:t>
      </w:r>
      <w:r w:rsidR="00AE6CB3" w:rsidRPr="00292AE8">
        <w:rPr>
          <w:rFonts w:asciiTheme="minorEastAsia" w:hAnsiTheme="minorEastAsia" w:hint="eastAsia"/>
        </w:rPr>
        <w:t>の項で記述したように</w:t>
      </w:r>
      <w:r w:rsidR="00060558" w:rsidRPr="00292AE8">
        <w:rPr>
          <w:rFonts w:asciiTheme="minorEastAsia" w:hAnsiTheme="minorEastAsia" w:hint="eastAsia"/>
        </w:rPr>
        <w:t>コピペして名前の変更をして</w:t>
      </w:r>
      <w:r w:rsidR="00046AC9" w:rsidRPr="00292AE8">
        <w:rPr>
          <w:rFonts w:asciiTheme="minorEastAsia" w:hAnsiTheme="minorEastAsia" w:hint="eastAsia"/>
        </w:rPr>
        <w:t>ユーザーの運用ファイルに転用できます。</w:t>
      </w:r>
      <w:bookmarkEnd w:id="51"/>
    </w:p>
    <w:p w14:paraId="7D9D0C32" w14:textId="77777777" w:rsidR="00046AC9" w:rsidRPr="00292AE8" w:rsidRDefault="00046AC9" w:rsidP="00292AE8">
      <w:pPr>
        <w:pStyle w:val="2"/>
        <w:rPr>
          <w:rFonts w:hAnsiTheme="minorEastAsia"/>
        </w:rPr>
      </w:pPr>
      <w:bookmarkStart w:id="52" w:name="_Toc412360782"/>
      <w:bookmarkStart w:id="53" w:name="_Toc412360815"/>
      <w:bookmarkStart w:id="54" w:name="_Toc412360857"/>
      <w:bookmarkStart w:id="55" w:name="_Toc412360934"/>
      <w:bookmarkStart w:id="56" w:name="_Toc57055585"/>
      <w:bookmarkStart w:id="57" w:name="_Toc57062979"/>
      <w:bookmarkStart w:id="58" w:name="_Toc166600559"/>
      <w:r w:rsidRPr="00292AE8">
        <w:rPr>
          <w:rFonts w:hAnsiTheme="minorEastAsia" w:hint="eastAsia"/>
        </w:rPr>
        <w:t>使用可能なExcelのバージョン</w:t>
      </w:r>
      <w:bookmarkEnd w:id="52"/>
      <w:bookmarkEnd w:id="53"/>
      <w:bookmarkEnd w:id="54"/>
      <w:bookmarkEnd w:id="55"/>
      <w:bookmarkEnd w:id="56"/>
      <w:bookmarkEnd w:id="57"/>
      <w:bookmarkEnd w:id="58"/>
    </w:p>
    <w:p w14:paraId="0CE9DA4B" w14:textId="77777777" w:rsidR="00046AC9" w:rsidRPr="00292AE8" w:rsidRDefault="00046AC9" w:rsidP="00292AE8">
      <w:pPr>
        <w:topLinePunct/>
        <w:ind w:leftChars="270" w:left="567"/>
        <w:rPr>
          <w:rFonts w:asciiTheme="minorEastAsia" w:hAnsiTheme="minorEastAsia"/>
        </w:rPr>
      </w:pPr>
      <w:r w:rsidRPr="00292AE8">
        <w:rPr>
          <w:rFonts w:asciiTheme="minorEastAsia" w:hAnsiTheme="minorEastAsia" w:hint="eastAsia"/>
        </w:rPr>
        <w:t>次の何れかのアプリケーションをインストールしていないと本プログラムは使えません。</w:t>
      </w:r>
    </w:p>
    <w:p w14:paraId="02683A1B" w14:textId="15C0699C" w:rsidR="00046AC9" w:rsidRPr="00292AE8" w:rsidRDefault="00046AC9" w:rsidP="00292AE8">
      <w:pPr>
        <w:topLinePunct/>
        <w:ind w:leftChars="270" w:left="567"/>
        <w:rPr>
          <w:rFonts w:asciiTheme="minorEastAsia" w:hAnsiTheme="minorEastAsia"/>
        </w:rPr>
      </w:pPr>
      <w:r w:rsidRPr="00292AE8">
        <w:rPr>
          <w:rFonts w:asciiTheme="minorEastAsia" w:hAnsiTheme="minorEastAsia" w:hint="eastAsia"/>
        </w:rPr>
        <w:t>Microsoft Excel2010、Excel2013</w:t>
      </w:r>
      <w:r w:rsidR="00F77D4A" w:rsidRPr="00292AE8">
        <w:rPr>
          <w:rFonts w:asciiTheme="minorEastAsia" w:hAnsiTheme="minorEastAsia" w:hint="eastAsia"/>
        </w:rPr>
        <w:t>、Excel2016</w:t>
      </w:r>
      <w:r w:rsidRPr="00292AE8">
        <w:rPr>
          <w:rFonts w:asciiTheme="minorEastAsia" w:hAnsiTheme="minorEastAsia" w:hint="eastAsia"/>
        </w:rPr>
        <w:t>（</w:t>
      </w:r>
      <w:r w:rsidR="00F77D4A" w:rsidRPr="00292AE8">
        <w:rPr>
          <w:rFonts w:asciiTheme="minorEastAsia" w:hAnsiTheme="minorEastAsia" w:hint="eastAsia"/>
        </w:rPr>
        <w:t>後位の機種は</w:t>
      </w:r>
      <w:r w:rsidRPr="00292AE8">
        <w:rPr>
          <w:rFonts w:asciiTheme="minorEastAsia" w:hAnsiTheme="minorEastAsia" w:hint="eastAsia"/>
        </w:rPr>
        <w:t>未確認）</w:t>
      </w:r>
    </w:p>
    <w:p w14:paraId="7389BC87" w14:textId="50F8EE99" w:rsidR="00046AC9" w:rsidRPr="00292AE8" w:rsidRDefault="00046AC9" w:rsidP="00292AE8">
      <w:pPr>
        <w:topLinePunct/>
        <w:ind w:leftChars="270" w:left="567"/>
        <w:rPr>
          <w:rFonts w:asciiTheme="minorEastAsia" w:hAnsiTheme="minorEastAsia"/>
        </w:rPr>
      </w:pPr>
      <w:r w:rsidRPr="00292AE8">
        <w:rPr>
          <w:rFonts w:asciiTheme="minorEastAsia" w:hAnsiTheme="minorEastAsia" w:hint="eastAsia"/>
        </w:rPr>
        <w:t>Excelを使用しておりVBAマクロプログラムにより</w:t>
      </w:r>
      <w:r w:rsidR="00AE6CB3" w:rsidRPr="00292AE8">
        <w:rPr>
          <w:rFonts w:asciiTheme="minorEastAsia" w:hAnsiTheme="minorEastAsia" w:hint="eastAsia"/>
        </w:rPr>
        <w:t>リボンのアイコンにより</w:t>
      </w:r>
      <w:r w:rsidRPr="00292AE8">
        <w:rPr>
          <w:rFonts w:asciiTheme="minorEastAsia" w:hAnsiTheme="minorEastAsia" w:hint="eastAsia"/>
        </w:rPr>
        <w:t>シートへの直</w:t>
      </w:r>
      <w:r w:rsidRPr="00292AE8">
        <w:rPr>
          <w:rFonts w:asciiTheme="minorEastAsia" w:hAnsiTheme="minorEastAsia" w:hint="eastAsia"/>
        </w:rPr>
        <w:lastRenderedPageBreak/>
        <w:t>接編集ができ作成したデータのエラー確認などができます。</w:t>
      </w:r>
    </w:p>
    <w:p w14:paraId="04FF27D7" w14:textId="623627E1" w:rsidR="00046AC9" w:rsidRPr="00292AE8" w:rsidRDefault="00046AC9" w:rsidP="00292AE8">
      <w:pPr>
        <w:topLinePunct/>
        <w:rPr>
          <w:rFonts w:asciiTheme="minorEastAsia" w:hAnsiTheme="minorEastAsia"/>
        </w:rPr>
      </w:pPr>
    </w:p>
    <w:p w14:paraId="4304A749" w14:textId="77777777" w:rsidR="00046AC9" w:rsidRPr="00292AE8" w:rsidRDefault="00046AC9" w:rsidP="00292AE8">
      <w:pPr>
        <w:pStyle w:val="1"/>
      </w:pPr>
      <w:bookmarkStart w:id="59" w:name="_Ref412221725"/>
      <w:bookmarkStart w:id="60" w:name="_Toc412311463"/>
      <w:bookmarkStart w:id="61" w:name="_Toc412360783"/>
      <w:bookmarkStart w:id="62" w:name="_Toc412360816"/>
      <w:bookmarkStart w:id="63" w:name="_Toc412360858"/>
      <w:bookmarkStart w:id="64" w:name="_Toc412360935"/>
      <w:bookmarkStart w:id="65" w:name="_Toc57055586"/>
      <w:bookmarkStart w:id="66" w:name="_Toc57062980"/>
      <w:bookmarkStart w:id="67" w:name="_Toc166600560"/>
      <w:r w:rsidRPr="00292AE8">
        <w:rPr>
          <w:rFonts w:hint="eastAsia"/>
        </w:rPr>
        <w:t>インストール／アンインストールの手順：</w:t>
      </w:r>
      <w:bookmarkEnd w:id="59"/>
      <w:bookmarkEnd w:id="60"/>
      <w:bookmarkEnd w:id="61"/>
      <w:bookmarkEnd w:id="62"/>
      <w:bookmarkEnd w:id="63"/>
      <w:bookmarkEnd w:id="64"/>
      <w:bookmarkEnd w:id="65"/>
      <w:bookmarkEnd w:id="66"/>
      <w:bookmarkEnd w:id="67"/>
    </w:p>
    <w:p w14:paraId="2492682C" w14:textId="77777777" w:rsidR="00046AC9" w:rsidRPr="00292AE8" w:rsidRDefault="00046AC9" w:rsidP="00292AE8">
      <w:pPr>
        <w:pStyle w:val="2"/>
        <w:rPr>
          <w:rFonts w:hAnsiTheme="minorEastAsia"/>
        </w:rPr>
      </w:pPr>
      <w:bookmarkStart w:id="68" w:name="_Ref412193461"/>
      <w:bookmarkStart w:id="69" w:name="_Toc412311464"/>
      <w:bookmarkStart w:id="70" w:name="_Toc412360784"/>
      <w:bookmarkStart w:id="71" w:name="_Toc412360817"/>
      <w:bookmarkStart w:id="72" w:name="_Toc412360859"/>
      <w:bookmarkStart w:id="73" w:name="_Toc412360936"/>
      <w:bookmarkStart w:id="74" w:name="_Toc57055587"/>
      <w:bookmarkStart w:id="75" w:name="_Toc57062981"/>
      <w:bookmarkStart w:id="76" w:name="_Toc166600561"/>
      <w:r w:rsidRPr="00292AE8">
        <w:rPr>
          <w:rFonts w:hAnsiTheme="minorEastAsia" w:hint="eastAsia"/>
        </w:rPr>
        <w:t>インストール方法</w:t>
      </w:r>
      <w:bookmarkEnd w:id="68"/>
      <w:bookmarkEnd w:id="69"/>
      <w:bookmarkEnd w:id="70"/>
      <w:bookmarkEnd w:id="71"/>
      <w:bookmarkEnd w:id="72"/>
      <w:bookmarkEnd w:id="73"/>
      <w:bookmarkEnd w:id="74"/>
      <w:bookmarkEnd w:id="75"/>
      <w:bookmarkEnd w:id="76"/>
      <w:r w:rsidRPr="00292AE8">
        <w:rPr>
          <w:rFonts w:hAnsiTheme="minorEastAsia"/>
        </w:rPr>
        <w:t xml:space="preserve"> </w:t>
      </w:r>
    </w:p>
    <w:p w14:paraId="3F5663C4" w14:textId="1B6D3351" w:rsidR="009418E7" w:rsidRPr="00292AE8" w:rsidRDefault="009418E7" w:rsidP="00292AE8">
      <w:pPr>
        <w:topLinePunct/>
        <w:ind w:leftChars="270" w:left="567"/>
        <w:rPr>
          <w:rFonts w:asciiTheme="minorEastAsia" w:hAnsiTheme="minorEastAsia"/>
        </w:rPr>
      </w:pPr>
      <w:r w:rsidRPr="00292AE8">
        <w:rPr>
          <w:rFonts w:asciiTheme="minorEastAsia" w:hAnsiTheme="minorEastAsia" w:hint="eastAsia"/>
        </w:rPr>
        <w:t>マクロを含んだExcel「.xlmx」形式です。インストーラーなどはなくそのまま使えます。</w:t>
      </w:r>
    </w:p>
    <w:p w14:paraId="21220BA6" w14:textId="59D6F2BB" w:rsidR="006E5999" w:rsidRPr="00292AE8" w:rsidRDefault="00046AC9" w:rsidP="00292AE8">
      <w:pPr>
        <w:topLinePunct/>
        <w:ind w:leftChars="270" w:left="567"/>
        <w:rPr>
          <w:rFonts w:asciiTheme="minorEastAsia" w:hAnsiTheme="minorEastAsia"/>
        </w:rPr>
      </w:pPr>
      <w:r w:rsidRPr="00292AE8">
        <w:rPr>
          <w:rFonts w:asciiTheme="minorEastAsia" w:hAnsiTheme="minorEastAsia" w:hint="eastAsia"/>
        </w:rPr>
        <w:t>デスクトップなどに配布用のファイル「Tel_note_Editr</w:t>
      </w:r>
      <w:r w:rsidR="002E477D">
        <w:rPr>
          <w:rFonts w:asciiTheme="minorEastAsia" w:hAnsiTheme="minorEastAsia" w:hint="eastAsia"/>
        </w:rPr>
        <w:t>201</w:t>
      </w:r>
      <w:r w:rsidRPr="00292AE8">
        <w:rPr>
          <w:rFonts w:asciiTheme="minorEastAsia" w:hAnsiTheme="minorEastAsia" w:hint="eastAsia"/>
        </w:rPr>
        <w:t>.zip」を保存し</w:t>
      </w:r>
      <w:r w:rsidR="00AB421C" w:rsidRPr="00292AE8">
        <w:rPr>
          <w:rFonts w:asciiTheme="minorEastAsia" w:hAnsiTheme="minorEastAsia" w:hint="eastAsia"/>
        </w:rPr>
        <w:t>そ</w:t>
      </w:r>
      <w:r w:rsidRPr="00292AE8">
        <w:rPr>
          <w:rFonts w:asciiTheme="minorEastAsia" w:hAnsiTheme="minorEastAsia" w:hint="eastAsia"/>
        </w:rPr>
        <w:t>の上で右クリックし、「すべて展開」をクリックして解凍し「Tel_note_Editr</w:t>
      </w:r>
      <w:r w:rsidR="002E477D">
        <w:rPr>
          <w:rFonts w:asciiTheme="minorEastAsia" w:hAnsiTheme="minorEastAsia" w:hint="eastAsia"/>
        </w:rPr>
        <w:t>201</w:t>
      </w:r>
      <w:r w:rsidRPr="00292AE8">
        <w:rPr>
          <w:rFonts w:asciiTheme="minorEastAsia" w:hAnsiTheme="minorEastAsia" w:hint="eastAsia"/>
        </w:rPr>
        <w:t>」</w:t>
      </w:r>
      <w:r w:rsidR="009418E7" w:rsidRPr="00292AE8">
        <w:rPr>
          <w:rFonts w:asciiTheme="minorEastAsia" w:hAnsiTheme="minorEastAsia" w:hint="eastAsia"/>
        </w:rPr>
        <w:t>を</w:t>
      </w:r>
      <w:r w:rsidRPr="00292AE8">
        <w:rPr>
          <w:rFonts w:asciiTheme="minorEastAsia" w:hAnsiTheme="minorEastAsia" w:hint="eastAsia"/>
        </w:rPr>
        <w:t>フォルダごと切り取って「ドキュメント」 に「保存」してください。</w:t>
      </w:r>
    </w:p>
    <w:p w14:paraId="4BB02777" w14:textId="77777777" w:rsidR="005868E0" w:rsidRPr="00A55C4C" w:rsidRDefault="00046AC9" w:rsidP="00292AE8">
      <w:pPr>
        <w:topLinePunct/>
        <w:ind w:leftChars="270" w:left="567"/>
        <w:rPr>
          <w:rFonts w:asciiTheme="minorEastAsia" w:hAnsiTheme="minorEastAsia"/>
          <w:b/>
          <w:bCs/>
          <w:color w:val="0070C0"/>
        </w:rPr>
      </w:pPr>
      <w:r w:rsidRPr="00292AE8">
        <w:rPr>
          <w:rFonts w:asciiTheme="minorEastAsia" w:hAnsiTheme="minorEastAsia" w:hint="eastAsia"/>
        </w:rPr>
        <w:t>下記の</w:t>
      </w:r>
      <w:bookmarkStart w:id="77" w:name="_Hlk57134395"/>
      <w:r w:rsidRPr="00292AE8">
        <w:rPr>
          <w:rFonts w:asciiTheme="minorEastAsia" w:hAnsiTheme="minorEastAsia" w:hint="eastAsia"/>
        </w:rPr>
        <w:t>「</w:t>
      </w:r>
      <w:r w:rsidR="00616DF8" w:rsidRPr="00A55C4C">
        <w:rPr>
          <w:rFonts w:asciiTheme="minorEastAsia" w:hAnsiTheme="minorEastAsia"/>
          <w:color w:val="0070C0"/>
        </w:rPr>
        <w:fldChar w:fldCharType="begin"/>
      </w:r>
      <w:r w:rsidR="00616DF8" w:rsidRPr="00A55C4C">
        <w:rPr>
          <w:rFonts w:asciiTheme="minorEastAsia" w:hAnsiTheme="minorEastAsia"/>
          <w:color w:val="0070C0"/>
        </w:rPr>
        <w:instrText xml:space="preserve"> </w:instrText>
      </w:r>
      <w:r w:rsidR="00616DF8" w:rsidRPr="00A55C4C">
        <w:rPr>
          <w:rFonts w:asciiTheme="minorEastAsia" w:hAnsiTheme="minorEastAsia" w:hint="eastAsia"/>
          <w:color w:val="0070C0"/>
        </w:rPr>
        <w:instrText>REF フォルダのコピペとフォルダ名の変更 \h</w:instrText>
      </w:r>
      <w:r w:rsidR="00616DF8" w:rsidRPr="00A55C4C">
        <w:rPr>
          <w:rFonts w:asciiTheme="minorEastAsia" w:hAnsiTheme="minorEastAsia"/>
          <w:color w:val="0070C0"/>
        </w:rPr>
        <w:instrText xml:space="preserve">  \* MERGEFORMAT </w:instrText>
      </w:r>
      <w:r w:rsidR="00616DF8" w:rsidRPr="00A55C4C">
        <w:rPr>
          <w:rFonts w:asciiTheme="minorEastAsia" w:hAnsiTheme="minorEastAsia"/>
          <w:color w:val="0070C0"/>
        </w:rPr>
      </w:r>
      <w:r w:rsidR="00616DF8" w:rsidRPr="00A55C4C">
        <w:rPr>
          <w:rFonts w:asciiTheme="minorEastAsia" w:hAnsiTheme="minorEastAsia"/>
          <w:color w:val="0070C0"/>
        </w:rPr>
        <w:fldChar w:fldCharType="separate"/>
      </w:r>
      <w:r w:rsidR="005868E0" w:rsidRPr="00A55C4C">
        <w:rPr>
          <w:rFonts w:asciiTheme="minorEastAsia" w:hAnsiTheme="minorEastAsia" w:hint="eastAsia"/>
          <w:color w:val="0070C0"/>
        </w:rPr>
        <w:t>フォルダのコピペとフォルダ名の変更</w:t>
      </w:r>
    </w:p>
    <w:p w14:paraId="38B2D15A" w14:textId="16CCF044" w:rsidR="00046AC9" w:rsidRPr="00292AE8" w:rsidRDefault="00616DF8" w:rsidP="00292AE8">
      <w:pPr>
        <w:topLinePunct/>
        <w:ind w:leftChars="270" w:left="567"/>
        <w:rPr>
          <w:rFonts w:asciiTheme="minorEastAsia" w:hAnsiTheme="minorEastAsia"/>
        </w:rPr>
      </w:pPr>
      <w:r w:rsidRPr="00A55C4C">
        <w:rPr>
          <w:rFonts w:asciiTheme="minorEastAsia" w:hAnsiTheme="minorEastAsia"/>
          <w:color w:val="0070C0"/>
        </w:rPr>
        <w:fldChar w:fldCharType="end"/>
      </w:r>
      <w:r w:rsidR="0004677D" w:rsidRPr="00292AE8">
        <w:rPr>
          <w:rFonts w:asciiTheme="minorEastAsia" w:hAnsiTheme="minorEastAsia" w:hint="eastAsia"/>
        </w:rPr>
        <w:t>」</w:t>
      </w:r>
      <w:bookmarkEnd w:id="77"/>
      <w:r w:rsidR="00046AC9" w:rsidRPr="00292AE8">
        <w:rPr>
          <w:rFonts w:asciiTheme="minorEastAsia" w:hAnsiTheme="minorEastAsia" w:hint="eastAsia"/>
        </w:rPr>
        <w:t>の項をご覧ください。）</w:t>
      </w:r>
    </w:p>
    <w:p w14:paraId="3F1642B6" w14:textId="77777777" w:rsidR="00046AC9" w:rsidRPr="00292AE8" w:rsidRDefault="00046AC9" w:rsidP="00292AE8">
      <w:pPr>
        <w:pStyle w:val="2"/>
        <w:rPr>
          <w:rFonts w:hAnsiTheme="minorEastAsia"/>
        </w:rPr>
      </w:pPr>
      <w:bookmarkStart w:id="78" w:name="_Toc412311466"/>
      <w:bookmarkStart w:id="79" w:name="_Toc412360785"/>
      <w:bookmarkStart w:id="80" w:name="_Toc412360818"/>
      <w:bookmarkStart w:id="81" w:name="_Toc412360860"/>
      <w:bookmarkStart w:id="82" w:name="_Toc412360937"/>
      <w:bookmarkStart w:id="83" w:name="_Ref412393826"/>
      <w:bookmarkStart w:id="84" w:name="_Toc57055588"/>
      <w:bookmarkStart w:id="85" w:name="_Toc57062982"/>
      <w:bookmarkStart w:id="86" w:name="_Toc166600562"/>
      <w:r w:rsidRPr="00292AE8">
        <w:rPr>
          <w:rFonts w:hAnsiTheme="minorEastAsia" w:hint="eastAsia"/>
        </w:rPr>
        <w:t>アンインストールについて</w:t>
      </w:r>
      <w:bookmarkEnd w:id="78"/>
      <w:bookmarkEnd w:id="79"/>
      <w:bookmarkEnd w:id="80"/>
      <w:bookmarkEnd w:id="81"/>
      <w:bookmarkEnd w:id="82"/>
      <w:bookmarkEnd w:id="83"/>
      <w:bookmarkEnd w:id="84"/>
      <w:bookmarkEnd w:id="85"/>
      <w:bookmarkEnd w:id="86"/>
    </w:p>
    <w:p w14:paraId="540A11DD" w14:textId="6F53935F" w:rsidR="00046AC9" w:rsidRPr="00292AE8" w:rsidRDefault="00046AC9" w:rsidP="00292AE8">
      <w:pPr>
        <w:topLinePunct/>
        <w:ind w:leftChars="270" w:left="567"/>
        <w:rPr>
          <w:rFonts w:asciiTheme="minorEastAsia" w:hAnsiTheme="minorEastAsia"/>
        </w:rPr>
      </w:pPr>
      <w:r w:rsidRPr="00292AE8">
        <w:rPr>
          <w:rFonts w:asciiTheme="minorEastAsia" w:hAnsiTheme="minorEastAsia" w:hint="eastAsia"/>
        </w:rPr>
        <w:t>「Panasonic電話帳編集_0_サンプル</w:t>
      </w:r>
      <w:r w:rsidR="002E477D">
        <w:rPr>
          <w:rFonts w:asciiTheme="minorEastAsia" w:hAnsiTheme="minorEastAsia" w:hint="eastAsia"/>
        </w:rPr>
        <w:t>201</w:t>
      </w:r>
      <w:r w:rsidRPr="00292AE8">
        <w:rPr>
          <w:rFonts w:asciiTheme="minorEastAsia" w:hAnsiTheme="minorEastAsia" w:hint="eastAsia"/>
        </w:rPr>
        <w:t>」をフォルダごとごみ箱へ削除してください。</w:t>
      </w:r>
    </w:p>
    <w:p w14:paraId="215C2BA5" w14:textId="459A2250" w:rsidR="00046AC9" w:rsidRPr="00292AE8" w:rsidRDefault="00046AC9" w:rsidP="00292AE8">
      <w:pPr>
        <w:topLinePunct/>
        <w:ind w:leftChars="270" w:left="567"/>
        <w:rPr>
          <w:rFonts w:asciiTheme="minorEastAsia" w:hAnsiTheme="minorEastAsia"/>
        </w:rPr>
      </w:pPr>
      <w:r w:rsidRPr="00292AE8">
        <w:rPr>
          <w:rFonts w:asciiTheme="minorEastAsia" w:hAnsiTheme="minorEastAsia" w:hint="eastAsia"/>
        </w:rPr>
        <w:t>（フォルダ名を変更した場合</w:t>
      </w:r>
      <w:r w:rsidR="009418E7" w:rsidRPr="00292AE8">
        <w:rPr>
          <w:rFonts w:asciiTheme="minorEastAsia" w:hAnsiTheme="minorEastAsia" w:hint="eastAsia"/>
        </w:rPr>
        <w:t>であっても</w:t>
      </w:r>
      <w:r w:rsidRPr="00292AE8">
        <w:rPr>
          <w:rFonts w:asciiTheme="minorEastAsia" w:hAnsiTheme="minorEastAsia" w:hint="eastAsia"/>
        </w:rPr>
        <w:t>そのフォルダごと削除してください）</w:t>
      </w:r>
    </w:p>
    <w:p w14:paraId="52A4D8D3" w14:textId="69E55CDD" w:rsidR="00046AC9" w:rsidRPr="00292AE8" w:rsidRDefault="00046AC9" w:rsidP="00292AE8">
      <w:pPr>
        <w:topLinePunct/>
        <w:rPr>
          <w:rFonts w:asciiTheme="minorEastAsia" w:hAnsiTheme="minorEastAsia"/>
        </w:rPr>
      </w:pPr>
    </w:p>
    <w:p w14:paraId="6C8D262C" w14:textId="199ED274" w:rsidR="00343CA3" w:rsidRPr="00292AE8" w:rsidRDefault="00343CA3" w:rsidP="00292AE8">
      <w:pPr>
        <w:pStyle w:val="1"/>
      </w:pPr>
      <w:bookmarkStart w:id="87" w:name="_Ref412225149"/>
      <w:bookmarkStart w:id="88" w:name="_Ref412225168"/>
      <w:bookmarkStart w:id="89" w:name="_Ref412225204"/>
      <w:bookmarkStart w:id="90" w:name="_Ref412225218"/>
      <w:bookmarkStart w:id="91" w:name="_Toc412311467"/>
      <w:bookmarkStart w:id="92" w:name="_Toc412360786"/>
      <w:bookmarkStart w:id="93" w:name="_Toc412360819"/>
      <w:bookmarkStart w:id="94" w:name="_Toc412360861"/>
      <w:bookmarkStart w:id="95" w:name="_Toc412360938"/>
      <w:bookmarkStart w:id="96" w:name="_Toc57055589"/>
      <w:bookmarkStart w:id="97" w:name="_Toc57062983"/>
      <w:bookmarkStart w:id="98" w:name="_Toc166600563"/>
      <w:r w:rsidRPr="00292AE8">
        <w:rPr>
          <w:rFonts w:hint="eastAsia"/>
        </w:rPr>
        <w:t>使用</w:t>
      </w:r>
      <w:bookmarkEnd w:id="87"/>
      <w:bookmarkEnd w:id="88"/>
      <w:bookmarkEnd w:id="89"/>
      <w:bookmarkEnd w:id="90"/>
      <w:bookmarkEnd w:id="91"/>
      <w:bookmarkEnd w:id="92"/>
      <w:bookmarkEnd w:id="93"/>
      <w:bookmarkEnd w:id="94"/>
      <w:bookmarkEnd w:id="95"/>
      <w:r w:rsidRPr="00292AE8">
        <w:rPr>
          <w:rFonts w:hint="eastAsia"/>
        </w:rPr>
        <w:t>にあたって</w:t>
      </w:r>
      <w:bookmarkEnd w:id="96"/>
      <w:bookmarkEnd w:id="97"/>
      <w:bookmarkEnd w:id="98"/>
    </w:p>
    <w:p w14:paraId="7DFE5C98" w14:textId="341EE04D" w:rsidR="00343CA3" w:rsidRPr="00292AE8" w:rsidRDefault="00343CA3" w:rsidP="00292AE8">
      <w:pPr>
        <w:pStyle w:val="2"/>
        <w:rPr>
          <w:rFonts w:hAnsiTheme="minorEastAsia"/>
        </w:rPr>
      </w:pPr>
      <w:bookmarkStart w:id="99" w:name="_Toc412311468"/>
      <w:bookmarkStart w:id="100" w:name="_Toc412360787"/>
      <w:bookmarkStart w:id="101" w:name="_Toc412360820"/>
      <w:bookmarkStart w:id="102" w:name="_Toc412360862"/>
      <w:bookmarkStart w:id="103" w:name="_Toc412360939"/>
      <w:bookmarkStart w:id="104" w:name="_Toc57055590"/>
      <w:bookmarkStart w:id="105" w:name="_Toc57062984"/>
      <w:bookmarkStart w:id="106" w:name="_Toc166600564"/>
      <w:r w:rsidRPr="00292AE8">
        <w:rPr>
          <w:rFonts w:hAnsiTheme="minorEastAsia" w:hint="eastAsia"/>
        </w:rPr>
        <w:t>注意事項</w:t>
      </w:r>
      <w:bookmarkEnd w:id="99"/>
      <w:bookmarkEnd w:id="100"/>
      <w:bookmarkEnd w:id="101"/>
      <w:bookmarkEnd w:id="102"/>
      <w:bookmarkEnd w:id="103"/>
      <w:bookmarkEnd w:id="104"/>
      <w:bookmarkEnd w:id="105"/>
      <w:bookmarkEnd w:id="106"/>
    </w:p>
    <w:p w14:paraId="223321BD" w14:textId="2A79E55E" w:rsidR="00343CA3" w:rsidRPr="00292AE8" w:rsidRDefault="00343CA3" w:rsidP="00292AE8">
      <w:pPr>
        <w:topLinePunct/>
        <w:ind w:leftChars="270" w:left="567"/>
        <w:rPr>
          <w:rFonts w:asciiTheme="minorEastAsia" w:hAnsiTheme="minorEastAsia"/>
        </w:rPr>
      </w:pPr>
      <w:r w:rsidRPr="00292AE8">
        <w:rPr>
          <w:rFonts w:asciiTheme="minorEastAsia" w:hAnsiTheme="minorEastAsia" w:hint="eastAsia"/>
        </w:rPr>
        <w:t>使用にあたっては既存のSDメモリーカードなどのデータは</w:t>
      </w:r>
      <w:r w:rsidR="006E5999" w:rsidRPr="00292AE8">
        <w:rPr>
          <w:rFonts w:asciiTheme="minorEastAsia" w:hAnsiTheme="minorEastAsia" w:hint="eastAsia"/>
        </w:rPr>
        <w:t>エックスプローラーを使用して</w:t>
      </w:r>
      <w:r w:rsidR="009418E7" w:rsidRPr="00292AE8">
        <w:rPr>
          <w:rFonts w:asciiTheme="minorEastAsia" w:hAnsiTheme="minorEastAsia" w:hint="eastAsia"/>
        </w:rPr>
        <w:t>念のため</w:t>
      </w:r>
      <w:r w:rsidRPr="00292AE8">
        <w:rPr>
          <w:rFonts w:asciiTheme="minorEastAsia" w:hAnsiTheme="minorEastAsia" w:hint="eastAsia"/>
        </w:rPr>
        <w:t>PCにバックアップを取った上で本プログラムをご使用ください。</w:t>
      </w:r>
    </w:p>
    <w:p w14:paraId="1EA22681" w14:textId="77777777" w:rsidR="00343CA3" w:rsidRPr="00292AE8" w:rsidRDefault="00343CA3" w:rsidP="00292AE8">
      <w:pPr>
        <w:topLinePunct/>
        <w:ind w:leftChars="203" w:left="567" w:hangingChars="67" w:hanging="141"/>
        <w:rPr>
          <w:rFonts w:asciiTheme="minorEastAsia" w:hAnsiTheme="minorEastAsia"/>
        </w:rPr>
      </w:pPr>
      <w:r w:rsidRPr="00292AE8">
        <w:rPr>
          <w:rFonts w:asciiTheme="minorEastAsia" w:hAnsiTheme="minorEastAsia" w:hint="eastAsia"/>
        </w:rPr>
        <w:t>※ 配布したファイルに使用している「名前」、「電話番号」は架空のものです。</w:t>
      </w:r>
    </w:p>
    <w:p w14:paraId="4DABEA58" w14:textId="77777777" w:rsidR="00343CA3" w:rsidRDefault="00343CA3" w:rsidP="00292AE8">
      <w:pPr>
        <w:topLinePunct/>
        <w:ind w:leftChars="203" w:left="426" w:firstLine="311"/>
        <w:rPr>
          <w:rFonts w:asciiTheme="minorEastAsia" w:hAnsiTheme="minorEastAsia"/>
        </w:rPr>
      </w:pPr>
      <w:r w:rsidRPr="00292AE8">
        <w:rPr>
          <w:rFonts w:asciiTheme="minorEastAsia" w:hAnsiTheme="minorEastAsia" w:hint="eastAsia"/>
        </w:rPr>
        <w:t>いい加減に入力した電話番号故に実際には電話しないでください。</w:t>
      </w:r>
    </w:p>
    <w:p w14:paraId="01F1A43E" w14:textId="3BFE5614" w:rsidR="001F7E5D" w:rsidRPr="001F7E5D" w:rsidRDefault="00473927" w:rsidP="003E05DC">
      <w:pPr>
        <w:pStyle w:val="2"/>
      </w:pPr>
      <w:bookmarkStart w:id="107" w:name="_Ref166599140"/>
      <w:bookmarkStart w:id="108" w:name="_Ref166599157"/>
      <w:bookmarkStart w:id="109" w:name="_Toc166600565"/>
      <w:r>
        <w:rPr>
          <w:rFonts w:hAnsiTheme="minorEastAsia" w:hint="eastAsia"/>
        </w:rPr>
        <w:t>使用</w:t>
      </w:r>
      <w:r w:rsidRPr="00473927">
        <w:rPr>
          <w:rFonts w:hAnsiTheme="minorEastAsia" w:hint="eastAsia"/>
        </w:rPr>
        <w:t xml:space="preserve">前の注意事項 </w:t>
      </w:r>
      <w:r w:rsidRPr="00473927">
        <w:rPr>
          <w:rFonts w:hAnsiTheme="minorEastAsia" w:hint="eastAsia"/>
          <w:color w:val="FF0000"/>
        </w:rPr>
        <w:t>（重要）</w:t>
      </w:r>
      <w:bookmarkEnd w:id="107"/>
      <w:bookmarkEnd w:id="108"/>
      <w:bookmarkEnd w:id="109"/>
    </w:p>
    <w:p w14:paraId="5399B672" w14:textId="56B73847" w:rsidR="006714EB" w:rsidRDefault="00473927" w:rsidP="00F97686">
      <w:pPr>
        <w:topLinePunct/>
        <w:ind w:leftChars="270" w:left="567" w:firstLine="1"/>
        <w:rPr>
          <w:rFonts w:asciiTheme="minorEastAsia" w:hAnsiTheme="minorEastAsia"/>
        </w:rPr>
      </w:pPr>
      <w:r>
        <w:rPr>
          <w:rFonts w:hint="eastAsia"/>
        </w:rPr>
        <w:t>使用する前に下記「</w:t>
      </w:r>
      <w:r w:rsidRPr="00A55C4C">
        <w:rPr>
          <w:color w:val="0070C0"/>
        </w:rPr>
        <w:fldChar w:fldCharType="begin"/>
      </w:r>
      <w:r w:rsidRPr="00A55C4C">
        <w:rPr>
          <w:color w:val="0070C0"/>
        </w:rPr>
        <w:instrText xml:space="preserve"> </w:instrText>
      </w:r>
      <w:r w:rsidRPr="00A55C4C">
        <w:rPr>
          <w:rFonts w:hint="eastAsia"/>
          <w:color w:val="0070C0"/>
        </w:rPr>
        <w:instrText>REF _Ref166576373 \r \h</w:instrText>
      </w:r>
      <w:r w:rsidRPr="00A55C4C">
        <w:rPr>
          <w:color w:val="0070C0"/>
        </w:rPr>
        <w:instrText xml:space="preserve"> </w:instrText>
      </w:r>
      <w:r w:rsidRPr="00A55C4C">
        <w:rPr>
          <w:color w:val="0070C0"/>
        </w:rPr>
      </w:r>
      <w:r w:rsidRPr="00A55C4C">
        <w:rPr>
          <w:color w:val="0070C0"/>
        </w:rPr>
        <w:fldChar w:fldCharType="separate"/>
      </w:r>
      <w:r w:rsidR="005868E0" w:rsidRPr="00A55C4C">
        <w:rPr>
          <w:color w:val="0070C0"/>
        </w:rPr>
        <w:t>1)</w:t>
      </w:r>
      <w:r w:rsidRPr="00A55C4C">
        <w:rPr>
          <w:color w:val="0070C0"/>
        </w:rPr>
        <w:fldChar w:fldCharType="end"/>
      </w:r>
      <w:r>
        <w:rPr>
          <w:rFonts w:hint="eastAsia"/>
        </w:rPr>
        <w:t>」～「</w:t>
      </w:r>
      <w:r w:rsidRPr="00A55C4C">
        <w:rPr>
          <w:color w:val="0070C0"/>
        </w:rPr>
        <w:fldChar w:fldCharType="begin"/>
      </w:r>
      <w:r w:rsidRPr="00A55C4C">
        <w:rPr>
          <w:color w:val="0070C0"/>
        </w:rPr>
        <w:instrText xml:space="preserve"> </w:instrText>
      </w:r>
      <w:r w:rsidRPr="00A55C4C">
        <w:rPr>
          <w:rFonts w:hint="eastAsia"/>
          <w:color w:val="0070C0"/>
        </w:rPr>
        <w:instrText>REF _Ref166576392 \r \h</w:instrText>
      </w:r>
      <w:r w:rsidRPr="00A55C4C">
        <w:rPr>
          <w:color w:val="0070C0"/>
        </w:rPr>
        <w:instrText xml:space="preserve"> </w:instrText>
      </w:r>
      <w:r w:rsidRPr="00A55C4C">
        <w:rPr>
          <w:color w:val="0070C0"/>
        </w:rPr>
      </w:r>
      <w:r w:rsidRPr="00A55C4C">
        <w:rPr>
          <w:color w:val="0070C0"/>
        </w:rPr>
        <w:fldChar w:fldCharType="separate"/>
      </w:r>
      <w:r w:rsidR="005868E0" w:rsidRPr="00A55C4C">
        <w:rPr>
          <w:color w:val="0070C0"/>
        </w:rPr>
        <w:t>6)</w:t>
      </w:r>
      <w:r w:rsidRPr="00A55C4C">
        <w:rPr>
          <w:color w:val="0070C0"/>
        </w:rPr>
        <w:fldChar w:fldCharType="end"/>
      </w:r>
      <w:r>
        <w:rPr>
          <w:rFonts w:hint="eastAsia"/>
        </w:rPr>
        <w:t>」項の操作を行わないとインターネットからダウンロードまたは電子メールなどで取得した</w:t>
      </w:r>
      <w:r w:rsidRPr="00530461">
        <w:rPr>
          <w:rFonts w:hint="eastAsia"/>
          <w:u w:val="double"/>
        </w:rPr>
        <w:t>マクロを含むファイル</w:t>
      </w:r>
      <w:r>
        <w:rPr>
          <w:rFonts w:hint="eastAsia"/>
        </w:rPr>
        <w:t>は</w:t>
      </w:r>
      <w:r>
        <w:rPr>
          <w:rFonts w:hint="eastAsia"/>
        </w:rPr>
        <w:t>Microsoft</w:t>
      </w:r>
      <w:r>
        <w:rPr>
          <w:rFonts w:hint="eastAsia"/>
        </w:rPr>
        <w:t>の</w:t>
      </w:r>
      <w:r w:rsidR="00970A77">
        <w:rPr>
          <w:rFonts w:hint="eastAsia"/>
        </w:rPr>
        <w:t>セキュリティ</w:t>
      </w:r>
      <w:r>
        <w:rPr>
          <w:rFonts w:hint="eastAsia"/>
        </w:rPr>
        <w:t>ブロックにより使用することができません。「</w:t>
      </w:r>
      <w:r w:rsidRPr="00473927">
        <w:rPr>
          <w:rFonts w:hint="eastAsia"/>
        </w:rPr>
        <w:t>Panasonic</w:t>
      </w:r>
      <w:r w:rsidRPr="00473927">
        <w:rPr>
          <w:rFonts w:hint="eastAsia"/>
        </w:rPr>
        <w:t>電話帳編集</w:t>
      </w:r>
      <w:r w:rsidRPr="00473927">
        <w:rPr>
          <w:rFonts w:hint="eastAsia"/>
        </w:rPr>
        <w:t>_0_</w:t>
      </w:r>
      <w:r w:rsidRPr="00473927">
        <w:rPr>
          <w:rFonts w:hint="eastAsia"/>
        </w:rPr>
        <w:t>サンプル</w:t>
      </w:r>
      <w:r w:rsidRPr="00473927">
        <w:rPr>
          <w:rFonts w:hint="eastAsia"/>
        </w:rPr>
        <w:t>201.xlsm</w:t>
      </w:r>
      <w:r>
        <w:rPr>
          <w:rFonts w:hint="eastAsia"/>
        </w:rPr>
        <w:t>」をクリックして開くと先ず「</w:t>
      </w:r>
      <w:r w:rsidRPr="00A55C4C">
        <w:rPr>
          <w:color w:val="0070C0"/>
        </w:rPr>
        <w:fldChar w:fldCharType="begin"/>
      </w:r>
      <w:r w:rsidRPr="00A55C4C">
        <w:rPr>
          <w:color w:val="0070C0"/>
        </w:rPr>
        <w:instrText xml:space="preserve"> </w:instrText>
      </w:r>
      <w:r w:rsidRPr="00A55C4C">
        <w:rPr>
          <w:rFonts w:hint="eastAsia"/>
          <w:color w:val="0070C0"/>
        </w:rPr>
        <w:instrText>REF _Ref57101876 \h</w:instrText>
      </w:r>
      <w:r w:rsidRPr="00A55C4C">
        <w:rPr>
          <w:color w:val="0070C0"/>
        </w:rPr>
        <w:instrText xml:space="preserve"> </w:instrText>
      </w:r>
      <w:r w:rsidRPr="00A55C4C">
        <w:rPr>
          <w:color w:val="0070C0"/>
        </w:rPr>
      </w:r>
      <w:r w:rsidRPr="00A55C4C">
        <w:rPr>
          <w:color w:val="0070C0"/>
        </w:rPr>
        <w:fldChar w:fldCharType="separate"/>
      </w:r>
      <w:r w:rsidR="005868E0" w:rsidRPr="00A55C4C">
        <w:rPr>
          <w:rFonts w:hint="eastAsia"/>
          <w:color w:val="0070C0"/>
        </w:rPr>
        <w:t>図</w:t>
      </w:r>
      <w:r w:rsidR="005868E0" w:rsidRPr="00A55C4C">
        <w:rPr>
          <w:rFonts w:hint="eastAsia"/>
          <w:color w:val="0070C0"/>
        </w:rPr>
        <w:t xml:space="preserve"> </w:t>
      </w:r>
      <w:r w:rsidR="005868E0" w:rsidRPr="00A55C4C">
        <w:rPr>
          <w:noProof/>
          <w:color w:val="0070C0"/>
        </w:rPr>
        <w:t>5</w:t>
      </w:r>
      <w:r w:rsidR="005868E0" w:rsidRPr="00A55C4C">
        <w:rPr>
          <w:color w:val="0070C0"/>
        </w:rPr>
        <w:t xml:space="preserve"> </w:t>
      </w:r>
      <w:r w:rsidR="005868E0" w:rsidRPr="00A55C4C">
        <w:rPr>
          <w:rFonts w:ascii="ＭＳ 明朝" w:eastAsia="ＭＳ 明朝" w:hint="eastAsia"/>
          <w:color w:val="0070C0"/>
        </w:rPr>
        <w:t>保護されたビュー</w:t>
      </w:r>
      <w:r w:rsidRPr="00A55C4C">
        <w:rPr>
          <w:color w:val="0070C0"/>
        </w:rPr>
        <w:fldChar w:fldCharType="end"/>
      </w:r>
      <w:r>
        <w:rPr>
          <w:rFonts w:hint="eastAsia"/>
        </w:rPr>
        <w:t>」を表示しますが、</w:t>
      </w:r>
      <w:r w:rsidR="00866E98">
        <w:rPr>
          <w:rFonts w:hint="eastAsia"/>
        </w:rPr>
        <w:t>「編集を有効にする」ボタンを</w:t>
      </w:r>
      <w:r>
        <w:rPr>
          <w:rFonts w:hint="eastAsia"/>
        </w:rPr>
        <w:t>押すと「</w:t>
      </w:r>
      <w:r w:rsidR="00A55C4C" w:rsidRPr="00A55C4C">
        <w:rPr>
          <w:color w:val="0070C0"/>
        </w:rPr>
        <w:fldChar w:fldCharType="begin"/>
      </w:r>
      <w:r w:rsidR="00A55C4C" w:rsidRPr="00A55C4C">
        <w:rPr>
          <w:color w:val="0070C0"/>
        </w:rPr>
        <w:instrText xml:space="preserve"> </w:instrText>
      </w:r>
      <w:r w:rsidR="00A55C4C" w:rsidRPr="00A55C4C">
        <w:rPr>
          <w:rFonts w:hint="eastAsia"/>
          <w:color w:val="0070C0"/>
        </w:rPr>
        <w:instrText>REF _Ref166599815 \h</w:instrText>
      </w:r>
      <w:r w:rsidR="00A55C4C" w:rsidRPr="00A55C4C">
        <w:rPr>
          <w:color w:val="0070C0"/>
        </w:rPr>
        <w:instrText xml:space="preserve"> </w:instrText>
      </w:r>
      <w:r w:rsidR="00A55C4C" w:rsidRPr="00A55C4C">
        <w:rPr>
          <w:color w:val="0070C0"/>
        </w:rPr>
      </w:r>
      <w:r w:rsidR="00A55C4C" w:rsidRPr="00A55C4C">
        <w:rPr>
          <w:color w:val="0070C0"/>
        </w:rPr>
        <w:fldChar w:fldCharType="separate"/>
      </w:r>
      <w:r w:rsidR="00A55C4C" w:rsidRPr="00A55C4C">
        <w:rPr>
          <w:rFonts w:hint="eastAsia"/>
          <w:color w:val="0070C0"/>
        </w:rPr>
        <w:t>図</w:t>
      </w:r>
      <w:r w:rsidR="00A55C4C" w:rsidRPr="00A55C4C">
        <w:rPr>
          <w:rFonts w:hint="eastAsia"/>
          <w:color w:val="0070C0"/>
        </w:rPr>
        <w:t xml:space="preserve"> </w:t>
      </w:r>
      <w:r w:rsidR="00A55C4C" w:rsidRPr="00A55C4C">
        <w:rPr>
          <w:noProof/>
          <w:color w:val="0070C0"/>
        </w:rPr>
        <w:t>3</w:t>
      </w:r>
      <w:r w:rsidR="00A55C4C" w:rsidRPr="00A55C4C">
        <w:rPr>
          <w:rFonts w:hint="eastAsia"/>
          <w:color w:val="0070C0"/>
        </w:rPr>
        <w:t xml:space="preserve"> </w:t>
      </w:r>
      <w:r w:rsidR="00A55C4C" w:rsidRPr="00A55C4C">
        <w:rPr>
          <w:rFonts w:hint="eastAsia"/>
          <w:color w:val="0070C0"/>
        </w:rPr>
        <w:t>セキュリティリスク</w:t>
      </w:r>
      <w:r w:rsidR="00A55C4C" w:rsidRPr="00A55C4C">
        <w:rPr>
          <w:color w:val="0070C0"/>
        </w:rPr>
        <w:fldChar w:fldCharType="end"/>
      </w:r>
      <w:r>
        <w:rPr>
          <w:rFonts w:hint="eastAsia"/>
        </w:rPr>
        <w:t>」のピンク色のバーを表示して更に同図右端の「詳細表示」ボタンを押した場合「潜在的に危険なマクロがブロックされました」と</w:t>
      </w:r>
      <w:r>
        <w:rPr>
          <w:rFonts w:hint="eastAsia"/>
        </w:rPr>
        <w:t>Web</w:t>
      </w:r>
      <w:r>
        <w:rPr>
          <w:rFonts w:hint="eastAsia"/>
        </w:rPr>
        <w:t>ページを表示して以後インストールすることはできません。</w:t>
      </w:r>
      <w:r>
        <w:br/>
      </w:r>
      <w:r>
        <w:rPr>
          <w:rFonts w:hint="eastAsia"/>
        </w:rPr>
        <w:t>「詳細表示」ボタンを押してしまった場合は、上記の「潜在的に危険なマクロがブロックされました」などのページを開いているウィンドウを閉じて下記「</w:t>
      </w:r>
      <w:r w:rsidRPr="00A55C4C">
        <w:rPr>
          <w:color w:val="0070C0"/>
        </w:rPr>
        <w:fldChar w:fldCharType="begin"/>
      </w:r>
      <w:r w:rsidRPr="00A55C4C">
        <w:rPr>
          <w:color w:val="0070C0"/>
        </w:rPr>
        <w:instrText xml:space="preserve"> </w:instrText>
      </w:r>
      <w:r w:rsidRPr="00A55C4C">
        <w:rPr>
          <w:rFonts w:hint="eastAsia"/>
          <w:color w:val="0070C0"/>
        </w:rPr>
        <w:instrText>REF _Ref166576373 \r \h</w:instrText>
      </w:r>
      <w:r w:rsidRPr="00A55C4C">
        <w:rPr>
          <w:color w:val="0070C0"/>
        </w:rPr>
        <w:instrText xml:space="preserve"> </w:instrText>
      </w:r>
      <w:r w:rsidRPr="00A55C4C">
        <w:rPr>
          <w:color w:val="0070C0"/>
        </w:rPr>
      </w:r>
      <w:r w:rsidRPr="00A55C4C">
        <w:rPr>
          <w:color w:val="0070C0"/>
        </w:rPr>
        <w:fldChar w:fldCharType="separate"/>
      </w:r>
      <w:r w:rsidR="005868E0" w:rsidRPr="00A55C4C">
        <w:rPr>
          <w:color w:val="0070C0"/>
        </w:rPr>
        <w:t>1)</w:t>
      </w:r>
      <w:r w:rsidRPr="00A55C4C">
        <w:rPr>
          <w:color w:val="0070C0"/>
        </w:rPr>
        <w:fldChar w:fldCharType="end"/>
      </w:r>
      <w:r>
        <w:rPr>
          <w:rFonts w:hint="eastAsia"/>
        </w:rPr>
        <w:t>」～「</w:t>
      </w:r>
      <w:r w:rsidRPr="00A55C4C">
        <w:rPr>
          <w:color w:val="0070C0"/>
        </w:rPr>
        <w:fldChar w:fldCharType="begin"/>
      </w:r>
      <w:r w:rsidRPr="00A55C4C">
        <w:rPr>
          <w:color w:val="0070C0"/>
        </w:rPr>
        <w:instrText xml:space="preserve"> </w:instrText>
      </w:r>
      <w:r w:rsidRPr="00A55C4C">
        <w:rPr>
          <w:rFonts w:hint="eastAsia"/>
          <w:color w:val="0070C0"/>
        </w:rPr>
        <w:instrText>REF _Ref166576392 \r \h</w:instrText>
      </w:r>
      <w:r w:rsidRPr="00A55C4C">
        <w:rPr>
          <w:color w:val="0070C0"/>
        </w:rPr>
        <w:instrText xml:space="preserve"> </w:instrText>
      </w:r>
      <w:r w:rsidRPr="00A55C4C">
        <w:rPr>
          <w:color w:val="0070C0"/>
        </w:rPr>
      </w:r>
      <w:r w:rsidRPr="00A55C4C">
        <w:rPr>
          <w:color w:val="0070C0"/>
        </w:rPr>
        <w:fldChar w:fldCharType="separate"/>
      </w:r>
      <w:r w:rsidR="005868E0" w:rsidRPr="00A55C4C">
        <w:rPr>
          <w:color w:val="0070C0"/>
        </w:rPr>
        <w:t>6)</w:t>
      </w:r>
      <w:r w:rsidRPr="00A55C4C">
        <w:rPr>
          <w:color w:val="0070C0"/>
        </w:rPr>
        <w:fldChar w:fldCharType="end"/>
      </w:r>
      <w:r>
        <w:rPr>
          <w:rFonts w:hint="eastAsia"/>
        </w:rPr>
        <w:t>」項を実行してください。</w:t>
      </w:r>
      <w:r>
        <w:br/>
      </w:r>
      <w:r>
        <w:rPr>
          <w:rFonts w:hint="eastAsia"/>
        </w:rPr>
        <w:t>操作を失敗して「</w:t>
      </w:r>
      <w:r w:rsidR="00866E98" w:rsidRPr="00A55C4C">
        <w:rPr>
          <w:color w:val="0070C0"/>
        </w:rPr>
        <w:fldChar w:fldCharType="begin"/>
      </w:r>
      <w:r w:rsidR="00866E98" w:rsidRPr="00A55C4C">
        <w:rPr>
          <w:color w:val="0070C0"/>
        </w:rPr>
        <w:instrText xml:space="preserve"> </w:instrText>
      </w:r>
      <w:r w:rsidR="00866E98" w:rsidRPr="00A55C4C">
        <w:rPr>
          <w:rFonts w:hint="eastAsia"/>
          <w:color w:val="0070C0"/>
        </w:rPr>
        <w:instrText>REF _Ref141798478 \h</w:instrText>
      </w:r>
      <w:r w:rsidR="00866E98" w:rsidRPr="00A55C4C">
        <w:rPr>
          <w:color w:val="0070C0"/>
        </w:rPr>
        <w:instrText xml:space="preserve"> </w:instrText>
      </w:r>
      <w:r w:rsidR="00866E98" w:rsidRPr="00A55C4C">
        <w:rPr>
          <w:color w:val="0070C0"/>
        </w:rPr>
      </w:r>
      <w:r w:rsidR="00866E98" w:rsidRPr="00A55C4C">
        <w:rPr>
          <w:color w:val="0070C0"/>
        </w:rPr>
        <w:fldChar w:fldCharType="separate"/>
      </w:r>
      <w:r w:rsidR="005868E0" w:rsidRPr="00A55C4C">
        <w:rPr>
          <w:rFonts w:hint="eastAsia"/>
          <w:color w:val="0070C0"/>
        </w:rPr>
        <w:t>図</w:t>
      </w:r>
      <w:r w:rsidR="005868E0" w:rsidRPr="00A55C4C">
        <w:rPr>
          <w:rFonts w:hint="eastAsia"/>
          <w:color w:val="0070C0"/>
        </w:rPr>
        <w:t xml:space="preserve"> </w:t>
      </w:r>
      <w:r w:rsidR="005868E0" w:rsidRPr="00A55C4C">
        <w:rPr>
          <w:noProof/>
          <w:color w:val="0070C0"/>
        </w:rPr>
        <w:t>4</w:t>
      </w:r>
      <w:r w:rsidR="005868E0" w:rsidRPr="00A55C4C">
        <w:rPr>
          <w:rFonts w:hint="eastAsia"/>
          <w:color w:val="0070C0"/>
        </w:rPr>
        <w:t>サンプルのプロパティ</w:t>
      </w:r>
      <w:r w:rsidR="00866E98" w:rsidRPr="00A55C4C">
        <w:rPr>
          <w:color w:val="0070C0"/>
        </w:rPr>
        <w:fldChar w:fldCharType="end"/>
      </w:r>
      <w:r>
        <w:rPr>
          <w:rFonts w:hint="eastAsia"/>
        </w:rPr>
        <w:t>」の図のセキュリティチェックボックスが表示しない場合はダウンロードしたファイルがブロックされているので今回実行しようとして失敗したすべての</w:t>
      </w:r>
      <w:r w:rsidRPr="00F62B35">
        <w:rPr>
          <w:rFonts w:hint="eastAsia"/>
          <w:u w:val="double"/>
        </w:rPr>
        <w:t>「</w:t>
      </w:r>
      <w:r w:rsidR="00866E98" w:rsidRPr="00866E98">
        <w:rPr>
          <w:rFonts w:ascii="ＭＳ 明朝" w:eastAsia="ＭＳ 明朝" w:hAnsi="ＭＳ 明朝"/>
          <w:u w:val="double"/>
        </w:rPr>
        <w:t>Tel_note_Editr201.zip</w:t>
      </w:r>
      <w:r w:rsidRPr="00F62B35">
        <w:rPr>
          <w:rFonts w:hint="eastAsia"/>
          <w:u w:val="double"/>
        </w:rPr>
        <w:t>」、「</w:t>
      </w:r>
      <w:bookmarkStart w:id="110" w:name="_Hlk166598165"/>
      <w:r w:rsidR="00866E98" w:rsidRPr="00866E98">
        <w:rPr>
          <w:rFonts w:asciiTheme="minorEastAsia" w:hAnsiTheme="minorEastAsia"/>
          <w:u w:val="double"/>
        </w:rPr>
        <w:t>Tel_note_Editr201</w:t>
      </w:r>
      <w:bookmarkEnd w:id="110"/>
      <w:r w:rsidRPr="00F62B35">
        <w:rPr>
          <w:rFonts w:hint="eastAsia"/>
          <w:u w:val="double"/>
        </w:rPr>
        <w:t>」などダウンロード</w:t>
      </w:r>
      <w:r>
        <w:rPr>
          <w:rFonts w:hint="eastAsia"/>
          <w:u w:val="double"/>
        </w:rPr>
        <w:t>して</w:t>
      </w:r>
      <w:r w:rsidRPr="00F62B35">
        <w:rPr>
          <w:rFonts w:hint="eastAsia"/>
          <w:u w:val="double"/>
        </w:rPr>
        <w:t>操作したファイルを</w:t>
      </w:r>
      <w:r w:rsidRPr="00F62B35">
        <w:rPr>
          <w:rFonts w:hint="eastAsia"/>
          <w:u w:val="double"/>
        </w:rPr>
        <w:t>PC</w:t>
      </w:r>
      <w:r w:rsidRPr="00F62B35">
        <w:rPr>
          <w:rFonts w:hint="eastAsia"/>
          <w:u w:val="double"/>
        </w:rPr>
        <w:t>からすべて削除した</w:t>
      </w:r>
      <w:r>
        <w:rPr>
          <w:rFonts w:hint="eastAsia"/>
          <w:u w:val="double"/>
        </w:rPr>
        <w:t>後に、</w:t>
      </w:r>
      <w:r w:rsidRPr="00F62B35">
        <w:rPr>
          <w:rFonts w:hint="eastAsia"/>
          <w:u w:val="double"/>
        </w:rPr>
        <w:t>ベクターから再度ダウンロードして</w:t>
      </w:r>
      <w:r>
        <w:rPr>
          <w:rFonts w:hint="eastAsia"/>
        </w:rPr>
        <w:t>下記「</w:t>
      </w:r>
      <w:r w:rsidRPr="00A55C4C">
        <w:rPr>
          <w:color w:val="0070C0"/>
        </w:rPr>
        <w:fldChar w:fldCharType="begin"/>
      </w:r>
      <w:r w:rsidRPr="00A55C4C">
        <w:rPr>
          <w:color w:val="0070C0"/>
        </w:rPr>
        <w:instrText xml:space="preserve"> </w:instrText>
      </w:r>
      <w:r w:rsidRPr="00A55C4C">
        <w:rPr>
          <w:rFonts w:hint="eastAsia"/>
          <w:color w:val="0070C0"/>
        </w:rPr>
        <w:instrText>REF _Ref166576373 \r \h</w:instrText>
      </w:r>
      <w:r w:rsidRPr="00A55C4C">
        <w:rPr>
          <w:color w:val="0070C0"/>
        </w:rPr>
        <w:instrText xml:space="preserve"> </w:instrText>
      </w:r>
      <w:r w:rsidRPr="00A55C4C">
        <w:rPr>
          <w:color w:val="0070C0"/>
        </w:rPr>
      </w:r>
      <w:r w:rsidRPr="00A55C4C">
        <w:rPr>
          <w:color w:val="0070C0"/>
        </w:rPr>
        <w:fldChar w:fldCharType="separate"/>
      </w:r>
      <w:r w:rsidR="005868E0" w:rsidRPr="00A55C4C">
        <w:rPr>
          <w:color w:val="0070C0"/>
        </w:rPr>
        <w:t>1)</w:t>
      </w:r>
      <w:r w:rsidRPr="00A55C4C">
        <w:rPr>
          <w:color w:val="0070C0"/>
        </w:rPr>
        <w:fldChar w:fldCharType="end"/>
      </w:r>
      <w:r>
        <w:rPr>
          <w:rFonts w:hint="eastAsia"/>
        </w:rPr>
        <w:t>」～「</w:t>
      </w:r>
      <w:r w:rsidRPr="00A55C4C">
        <w:rPr>
          <w:color w:val="0070C0"/>
        </w:rPr>
        <w:fldChar w:fldCharType="begin"/>
      </w:r>
      <w:r w:rsidRPr="00A55C4C">
        <w:rPr>
          <w:color w:val="0070C0"/>
        </w:rPr>
        <w:instrText xml:space="preserve"> </w:instrText>
      </w:r>
      <w:r w:rsidRPr="00A55C4C">
        <w:rPr>
          <w:rFonts w:hint="eastAsia"/>
          <w:color w:val="0070C0"/>
        </w:rPr>
        <w:instrText>REF _Ref166576392 \r \h</w:instrText>
      </w:r>
      <w:r w:rsidRPr="00A55C4C">
        <w:rPr>
          <w:color w:val="0070C0"/>
        </w:rPr>
        <w:instrText xml:space="preserve"> </w:instrText>
      </w:r>
      <w:r w:rsidRPr="00A55C4C">
        <w:rPr>
          <w:color w:val="0070C0"/>
        </w:rPr>
      </w:r>
      <w:r w:rsidRPr="00A55C4C">
        <w:rPr>
          <w:color w:val="0070C0"/>
        </w:rPr>
        <w:fldChar w:fldCharType="separate"/>
      </w:r>
      <w:r w:rsidR="005868E0" w:rsidRPr="00A55C4C">
        <w:rPr>
          <w:color w:val="0070C0"/>
        </w:rPr>
        <w:t>6)</w:t>
      </w:r>
      <w:r w:rsidRPr="00A55C4C">
        <w:rPr>
          <w:color w:val="0070C0"/>
        </w:rPr>
        <w:fldChar w:fldCharType="end"/>
      </w:r>
      <w:r>
        <w:rPr>
          <w:rFonts w:hint="eastAsia"/>
        </w:rPr>
        <w:t>」項を実行してください</w:t>
      </w:r>
      <w:r w:rsidR="00BB1E3C">
        <w:rPr>
          <w:rFonts w:asciiTheme="minorEastAsia" w:hAnsiTheme="minorEastAsia" w:hint="eastAsia"/>
        </w:rPr>
        <w:t>。</w:t>
      </w:r>
    </w:p>
    <w:p w14:paraId="5790244F" w14:textId="5366FC0D" w:rsidR="00866E98" w:rsidRDefault="00970A77" w:rsidP="00F97686">
      <w:pPr>
        <w:topLinePunct/>
        <w:ind w:leftChars="270" w:left="567" w:firstLine="1"/>
        <w:rPr>
          <w:rFonts w:asciiTheme="minorEastAsia" w:hAnsiTheme="minorEastAsia"/>
        </w:rPr>
      </w:pPr>
      <w:r>
        <w:rPr>
          <w:rFonts w:hint="eastAsia"/>
          <w:noProof/>
          <w:lang w:val="ja-JP"/>
        </w:rPr>
        <mc:AlternateContent>
          <mc:Choice Requires="wpg">
            <w:drawing>
              <wp:inline distT="0" distB="0" distL="0" distR="0" wp14:anchorId="30E07111" wp14:editId="2D5E53B2">
                <wp:extent cx="5338445" cy="498476"/>
                <wp:effectExtent l="0" t="0" r="0" b="0"/>
                <wp:docPr id="764440739" name="グループ化 2"/>
                <wp:cNvGraphicFramePr/>
                <a:graphic xmlns:a="http://schemas.openxmlformats.org/drawingml/2006/main">
                  <a:graphicData uri="http://schemas.microsoft.com/office/word/2010/wordprocessingGroup">
                    <wpg:wgp>
                      <wpg:cNvGrpSpPr/>
                      <wpg:grpSpPr>
                        <a:xfrm>
                          <a:off x="0" y="0"/>
                          <a:ext cx="5338445" cy="498476"/>
                          <a:chOff x="0" y="0"/>
                          <a:chExt cx="5338445" cy="498476"/>
                        </a:xfrm>
                      </wpg:grpSpPr>
                      <pic:pic xmlns:pic="http://schemas.openxmlformats.org/drawingml/2006/picture">
                        <pic:nvPicPr>
                          <pic:cNvPr id="1407201377" name="図 1"/>
                          <pic:cNvPicPr>
                            <a:picLocks noChangeAspect="1"/>
                          </pic:cNvPicPr>
                        </pic:nvPicPr>
                        <pic:blipFill>
                          <a:blip r:embed="rId16">
                            <a:extLst>
                              <a:ext uri="{28A0092B-C50C-407E-A947-70E740481C1C}">
                                <a14:useLocalDpi xmlns:a14="http://schemas.microsoft.com/office/drawing/2010/main" val="0"/>
                              </a:ext>
                            </a:extLst>
                          </a:blip>
                          <a:stretch>
                            <a:fillRect/>
                          </a:stretch>
                        </pic:blipFill>
                        <pic:spPr>
                          <a:xfrm>
                            <a:off x="0" y="0"/>
                            <a:ext cx="5338445" cy="247015"/>
                          </a:xfrm>
                          <a:prstGeom prst="rect">
                            <a:avLst/>
                          </a:prstGeom>
                        </pic:spPr>
                      </pic:pic>
                      <wps:wsp>
                        <wps:cNvPr id="1203199728" name="テキスト ボックス 1"/>
                        <wps:cNvSpPr txBox="1"/>
                        <wps:spPr>
                          <a:xfrm>
                            <a:off x="0" y="269876"/>
                            <a:ext cx="5338445" cy="228600"/>
                          </a:xfrm>
                          <a:prstGeom prst="rect">
                            <a:avLst/>
                          </a:prstGeom>
                          <a:solidFill>
                            <a:prstClr val="white"/>
                          </a:solidFill>
                          <a:ln>
                            <a:noFill/>
                          </a:ln>
                        </wps:spPr>
                        <wps:txbx>
                          <w:txbxContent>
                            <w:p w14:paraId="34AFB2B1" w14:textId="77777777" w:rsidR="00970A77" w:rsidRPr="008829FE" w:rsidRDefault="00970A77" w:rsidP="00970A77">
                              <w:pPr>
                                <w:pStyle w:val="ac"/>
                                <w:jc w:val="center"/>
                                <w:rPr>
                                  <w:rFonts w:asciiTheme="minorEastAsia" w:hAnsiTheme="minorEastAsia"/>
                                  <w:noProof/>
                                </w:rPr>
                              </w:pPr>
                              <w:bookmarkStart w:id="111" w:name="_Ref166599815"/>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Pr>
                                  <w:noProof/>
                                </w:rPr>
                                <w:t>3</w:t>
                              </w:r>
                              <w:r>
                                <w:fldChar w:fldCharType="end"/>
                              </w:r>
                              <w:r>
                                <w:rPr>
                                  <w:rFonts w:hint="eastAsia"/>
                                </w:rPr>
                                <w:t xml:space="preserve"> </w:t>
                              </w:r>
                              <w:r>
                                <w:rPr>
                                  <w:rFonts w:hint="eastAsia"/>
                                </w:rPr>
                                <w:t>セキュリティリスク</w:t>
                              </w:r>
                              <w:bookmarkEnd w:id="111"/>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inline>
            </w:drawing>
          </mc:Choice>
          <mc:Fallback>
            <w:pict>
              <v:group w14:anchorId="30E07111" id="グループ化 2" o:spid="_x0000_s1034" style="width:420.35pt;height:39.25pt;mso-position-horizontal-relative:char;mso-position-vertical-relative:line" coordsize="53384,4984"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">
                <v:shape id="図 1" o:spid="_x0000_s1035" type="#_x0000_t75" style="position:absolute;width:53384;height:24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">
                  <v:imagedata r:id="rId17" o:title=""/>
                </v:shape>
                <v:shape id="_x0000_s1036" type="#_x0000_t202" style="position:absolute;top:2698;width:53384;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" stroked="f">
                  <v:textbox style="mso-fit-shape-to-text:t" inset="0,0,0,0">
                    <w:txbxContent>
                      <w:p w14:paraId="34AFB2B1" w14:textId="77777777" w:rsidR="00970A77" w:rsidRPr="008829FE" w:rsidRDefault="00970A77" w:rsidP="00970A77">
                        <w:pPr>
                          <w:pStyle w:val="ac"/>
                          <w:jc w:val="center"/>
                          <w:rPr>
                            <w:rFonts w:asciiTheme="minorEastAsia" w:hAnsiTheme="minorEastAsia"/>
                            <w:noProof/>
                          </w:rPr>
                        </w:pPr>
                        <w:bookmarkStart w:id="112" w:name="_Ref166599815"/>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Pr>
                            <w:noProof/>
                          </w:rPr>
                          <w:t>3</w:t>
                        </w:r>
                        <w:r>
                          <w:fldChar w:fldCharType="end"/>
                        </w:r>
                        <w:r>
                          <w:rPr>
                            <w:rFonts w:hint="eastAsia"/>
                          </w:rPr>
                          <w:t xml:space="preserve"> </w:t>
                        </w:r>
                        <w:r>
                          <w:rPr>
                            <w:rFonts w:hint="eastAsia"/>
                          </w:rPr>
                          <w:t>セキュリティリスク</w:t>
                        </w:r>
                        <w:bookmarkEnd w:id="112"/>
                      </w:p>
                    </w:txbxContent>
                  </v:textbox>
                </v:shape>
                <w10:anchorlock/>
              </v:group>
            </w:pict>
          </mc:Fallback>
        </mc:AlternateContent>
      </w:r>
    </w:p>
    <w:p w14:paraId="13992583" w14:textId="77777777" w:rsidR="00AC4AB3" w:rsidRDefault="00AC4AB3" w:rsidP="00F97686">
      <w:pPr>
        <w:topLinePunct/>
        <w:ind w:leftChars="270" w:left="567" w:firstLine="1"/>
        <w:rPr>
          <w:rFonts w:asciiTheme="minorEastAsia" w:hAnsiTheme="minorEastAsia"/>
        </w:rPr>
      </w:pPr>
    </w:p>
    <w:p w14:paraId="1044E513" w14:textId="522A1646" w:rsidR="00AC4AB3" w:rsidRPr="005868E0" w:rsidRDefault="00AC4AB3" w:rsidP="005868E0">
      <w:pPr>
        <w:pStyle w:val="3"/>
      </w:pPr>
      <w:bookmarkStart w:id="113" w:name="_Ref166576373"/>
      <w:r w:rsidRPr="005868E0">
        <w:rPr>
          <w:rFonts w:hint="eastAsia"/>
        </w:rPr>
        <w:t>「ダウンロード」フォルダの中に「</w:t>
      </w:r>
      <w:r w:rsidRPr="005868E0">
        <w:t>Tel_note_Editr201.zip</w:t>
      </w:r>
      <w:r w:rsidRPr="005868E0">
        <w:rPr>
          <w:rFonts w:hint="eastAsia"/>
        </w:rPr>
        <w:t>」ファイルができます。</w:t>
      </w:r>
      <w:bookmarkEnd w:id="113"/>
    </w:p>
    <w:p w14:paraId="3E14D641" w14:textId="1D175678" w:rsidR="00AC4AB3" w:rsidRPr="005868E0" w:rsidRDefault="00AC4AB3" w:rsidP="005868E0">
      <w:pPr>
        <w:pStyle w:val="3"/>
      </w:pPr>
      <w:r w:rsidRPr="005868E0">
        <w:rPr>
          <w:rFonts w:hint="eastAsia"/>
        </w:rPr>
        <w:t>同ファイルダブルクリックで開くと「</w:t>
      </w:r>
      <w:r w:rsidRPr="005868E0">
        <w:t>Tel_note_Editr201</w:t>
      </w:r>
      <w:r w:rsidRPr="005868E0">
        <w:rPr>
          <w:rFonts w:hint="eastAsia"/>
        </w:rPr>
        <w:t>」ファイルを表示します。</w:t>
      </w:r>
    </w:p>
    <w:p w14:paraId="406C58F9" w14:textId="235CE847" w:rsidR="00AC4AB3" w:rsidRPr="005868E0" w:rsidRDefault="005E687D" w:rsidP="005868E0">
      <w:pPr>
        <w:pStyle w:val="3"/>
      </w:pPr>
      <w:r w:rsidRPr="005868E0">
        <w:rPr>
          <w:rFonts w:hint="eastAsia"/>
          <w:noProof/>
        </w:rPr>
        <mc:AlternateContent>
          <mc:Choice Requires="wpg">
            <w:drawing>
              <wp:anchor distT="0" distB="0" distL="114300" distR="114300" simplePos="0" relativeHeight="251678720" behindDoc="0" locked="0" layoutInCell="1" allowOverlap="1" wp14:anchorId="4463D293" wp14:editId="08E7F06B">
                <wp:simplePos x="0" y="0"/>
                <wp:positionH relativeFrom="column">
                  <wp:posOffset>3958038</wp:posOffset>
                </wp:positionH>
                <wp:positionV relativeFrom="paragraph">
                  <wp:posOffset>276059</wp:posOffset>
                </wp:positionV>
                <wp:extent cx="1931035" cy="2923540"/>
                <wp:effectExtent l="0" t="0" r="0" b="0"/>
                <wp:wrapSquare wrapText="bothSides"/>
                <wp:docPr id="1707051516" name="グループ化 5"/>
                <wp:cNvGraphicFramePr/>
                <a:graphic xmlns:a="http://schemas.openxmlformats.org/drawingml/2006/main">
                  <a:graphicData uri="http://schemas.microsoft.com/office/word/2010/wordprocessingGroup">
                    <wpg:wgp>
                      <wpg:cNvGrpSpPr/>
                      <wpg:grpSpPr>
                        <a:xfrm>
                          <a:off x="0" y="0"/>
                          <a:ext cx="1931035" cy="2923540"/>
                          <a:chOff x="0" y="0"/>
                          <a:chExt cx="1931035" cy="2923540"/>
                        </a:xfrm>
                      </wpg:grpSpPr>
                      <pic:pic xmlns:pic="http://schemas.openxmlformats.org/drawingml/2006/picture">
                        <pic:nvPicPr>
                          <pic:cNvPr id="1683453377" name="図 4"/>
                          <pic:cNvPicPr>
                            <a:picLocks noChangeAspect="1"/>
                          </pic:cNvPicPr>
                        </pic:nvPicPr>
                        <pic:blipFill>
                          <a:blip r:embed="rId18">
                            <a:extLst>
                              <a:ext uri="{28A0092B-C50C-407E-A947-70E740481C1C}">
                                <a14:useLocalDpi xmlns:a14="http://schemas.microsoft.com/office/drawing/2010/main" val="0"/>
                              </a:ext>
                            </a:extLst>
                          </a:blip>
                          <a:stretch>
                            <a:fillRect/>
                          </a:stretch>
                        </pic:blipFill>
                        <pic:spPr>
                          <a:xfrm>
                            <a:off x="0" y="0"/>
                            <a:ext cx="1931035" cy="2667635"/>
                          </a:xfrm>
                          <a:prstGeom prst="rect">
                            <a:avLst/>
                          </a:prstGeom>
                        </pic:spPr>
                      </pic:pic>
                      <wps:wsp>
                        <wps:cNvPr id="276467047" name="テキスト ボックス 1"/>
                        <wps:cNvSpPr txBox="1"/>
                        <wps:spPr>
                          <a:xfrm>
                            <a:off x="0" y="2694940"/>
                            <a:ext cx="1931035" cy="228600"/>
                          </a:xfrm>
                          <a:prstGeom prst="rect">
                            <a:avLst/>
                          </a:prstGeom>
                          <a:solidFill>
                            <a:prstClr val="white"/>
                          </a:solidFill>
                          <a:ln>
                            <a:noFill/>
                          </a:ln>
                        </wps:spPr>
                        <wps:txbx>
                          <w:txbxContent>
                            <w:p w14:paraId="14A56DA1" w14:textId="2B1BAC4A" w:rsidR="005E7551" w:rsidRPr="00C160ED" w:rsidRDefault="005E7551" w:rsidP="005E7551">
                              <w:pPr>
                                <w:pStyle w:val="ac"/>
                                <w:jc w:val="center"/>
                                <w:rPr>
                                  <w:rFonts w:asciiTheme="minorEastAsia" w:hAnsiTheme="minorEastAsia"/>
                                  <w:noProof/>
                                </w:rPr>
                              </w:pPr>
                              <w:bookmarkStart w:id="114" w:name="_Ref141798478"/>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70A77">
                                <w:rPr>
                                  <w:noProof/>
                                </w:rPr>
                                <w:t>4</w:t>
                              </w:r>
                              <w:r>
                                <w:fldChar w:fldCharType="end"/>
                              </w:r>
                              <w:r>
                                <w:rPr>
                                  <w:rFonts w:hint="eastAsia"/>
                                </w:rPr>
                                <w:t>サンプルのプロパティ</w:t>
                              </w:r>
                              <w:bookmarkEnd w:id="114"/>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4463D293" id="グループ化 5" o:spid="_x0000_s1037" style="position:absolute;left:0;text-align:left;margin-left:311.65pt;margin-top:21.75pt;width:152.05pt;height:230.2pt;z-index:251678720;mso-position-horizontal-relative:text;mso-position-vertical-relative:text" coordsize="19310,2923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">
                <v:shape id="図 4" o:spid="_x0000_s1038" type="#_x0000_t75" style="position:absolute;width:19310;height:266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">
                  <v:imagedata r:id="rId19" o:title=""/>
                </v:shape>
                <v:shape id="_x0000_s1039" type="#_x0000_t202" style="position:absolute;top:26949;width:19310;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" stroked="f">
                  <v:textbox style="mso-fit-shape-to-text:t" inset="0,0,0,0">
                    <w:txbxContent>
                      <w:p w14:paraId="14A56DA1" w14:textId="2B1BAC4A" w:rsidR="005E7551" w:rsidRPr="00C160ED" w:rsidRDefault="005E7551" w:rsidP="005E7551">
                        <w:pPr>
                          <w:pStyle w:val="ac"/>
                          <w:jc w:val="center"/>
                          <w:rPr>
                            <w:rFonts w:asciiTheme="minorEastAsia" w:hAnsiTheme="minorEastAsia"/>
                            <w:noProof/>
                          </w:rPr>
                        </w:pPr>
                        <w:bookmarkStart w:id="115" w:name="_Ref141798478"/>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70A77">
                          <w:rPr>
                            <w:noProof/>
                          </w:rPr>
                          <w:t>4</w:t>
                        </w:r>
                        <w:r>
                          <w:fldChar w:fldCharType="end"/>
                        </w:r>
                        <w:r>
                          <w:rPr>
                            <w:rFonts w:hint="eastAsia"/>
                          </w:rPr>
                          <w:t>サンプルのプロパティ</w:t>
                        </w:r>
                        <w:bookmarkEnd w:id="115"/>
                      </w:p>
                    </w:txbxContent>
                  </v:textbox>
                </v:shape>
                <w10:wrap type="square"/>
              </v:group>
            </w:pict>
          </mc:Fallback>
        </mc:AlternateContent>
      </w:r>
      <w:r w:rsidR="00AC4AB3" w:rsidRPr="005868E0">
        <w:rPr>
          <w:rFonts w:hint="eastAsia"/>
        </w:rPr>
        <w:t>同ファイルを右クリックして「切り取り」を押して「ドキュメント」フォルダへ「</w:t>
      </w:r>
      <w:r w:rsidR="00AC4AB3" w:rsidRPr="005868E0">
        <w:t>Tel_note_Editr201</w:t>
      </w:r>
      <w:r w:rsidR="00AC4AB3" w:rsidRPr="005868E0">
        <w:rPr>
          <w:rFonts w:hint="eastAsia"/>
        </w:rPr>
        <w:t>」を貼り付けしてください。</w:t>
      </w:r>
    </w:p>
    <w:p w14:paraId="179E2EBD" w14:textId="02C41D5E" w:rsidR="00AC4AB3" w:rsidRPr="005868E0" w:rsidRDefault="00AC4AB3" w:rsidP="005868E0">
      <w:pPr>
        <w:pStyle w:val="3"/>
      </w:pPr>
      <w:r w:rsidRPr="005868E0">
        <w:rPr>
          <w:rFonts w:hint="eastAsia"/>
        </w:rPr>
        <w:t>ドキュメントの「</w:t>
      </w:r>
      <w:r w:rsidRPr="005868E0">
        <w:t>Tel_note_Editr201</w:t>
      </w:r>
      <w:r w:rsidRPr="005868E0">
        <w:rPr>
          <w:rFonts w:hint="eastAsia"/>
        </w:rPr>
        <w:t>」をダブルクリックして＜グPanasonic電話帳編集_0_サンプル201.xlsm＞を右クリックしプロパティをクリックします。</w:t>
      </w:r>
    </w:p>
    <w:p w14:paraId="2A73B9D1" w14:textId="1B8895A3" w:rsidR="00AC4AB3" w:rsidRPr="005868E0" w:rsidRDefault="00AC4AB3" w:rsidP="005868E0">
      <w:pPr>
        <w:pStyle w:val="3"/>
      </w:pPr>
      <w:r w:rsidRPr="005868E0">
        <w:rPr>
          <w:rFonts w:hint="eastAsia"/>
        </w:rPr>
        <w:t>「</w:t>
      </w:r>
      <w:r w:rsidRPr="00A55C4C">
        <w:rPr>
          <w:color w:val="0070C0"/>
        </w:rPr>
        <w:fldChar w:fldCharType="begin"/>
      </w:r>
      <w:r w:rsidRPr="00A55C4C">
        <w:rPr>
          <w:color w:val="0070C0"/>
        </w:rPr>
        <w:instrText xml:space="preserve"> </w:instrText>
      </w:r>
      <w:r w:rsidRPr="00A55C4C">
        <w:rPr>
          <w:rFonts w:hint="eastAsia"/>
          <w:color w:val="0070C0"/>
        </w:rPr>
        <w:instrText>REF _Ref141798478 \h</w:instrText>
      </w:r>
      <w:r w:rsidRPr="00A55C4C">
        <w:rPr>
          <w:color w:val="0070C0"/>
        </w:rPr>
        <w:instrText xml:space="preserve">  \* MERGEFORMAT </w:instrText>
      </w:r>
      <w:r w:rsidRPr="00A55C4C">
        <w:rPr>
          <w:color w:val="0070C0"/>
        </w:rPr>
      </w:r>
      <w:r w:rsidRPr="00A55C4C">
        <w:rPr>
          <w:color w:val="0070C0"/>
        </w:rPr>
        <w:fldChar w:fldCharType="separate"/>
      </w:r>
      <w:r w:rsidR="005868E0" w:rsidRPr="00A55C4C">
        <w:rPr>
          <w:rFonts w:hint="eastAsia"/>
          <w:color w:val="0070C0"/>
        </w:rPr>
        <w:t xml:space="preserve">図 </w:t>
      </w:r>
      <w:r w:rsidR="005868E0" w:rsidRPr="00A55C4C">
        <w:rPr>
          <w:color w:val="0070C0"/>
        </w:rPr>
        <w:t>4</w:t>
      </w:r>
      <w:r w:rsidR="005868E0" w:rsidRPr="00A55C4C">
        <w:rPr>
          <w:rFonts w:hint="eastAsia"/>
          <w:color w:val="0070C0"/>
        </w:rPr>
        <w:t>サンプルのプロパティ</w:t>
      </w:r>
      <w:r w:rsidRPr="00A55C4C">
        <w:rPr>
          <w:color w:val="0070C0"/>
        </w:rPr>
        <w:fldChar w:fldCharType="end"/>
      </w:r>
      <w:r w:rsidRPr="005868E0">
        <w:rPr>
          <w:rFonts w:hint="eastAsia"/>
        </w:rPr>
        <w:t>」が表示します。</w:t>
      </w:r>
    </w:p>
    <w:p w14:paraId="6E2E54A9" w14:textId="3F023ED2" w:rsidR="001A1F1E" w:rsidRPr="005868E0" w:rsidRDefault="00AC4AB3" w:rsidP="005868E0">
      <w:pPr>
        <w:pStyle w:val="3"/>
      </w:pPr>
      <w:bookmarkStart w:id="116" w:name="_Ref166576392"/>
      <w:r w:rsidRPr="005868E0">
        <w:rPr>
          <w:rFonts w:hint="eastAsia"/>
        </w:rPr>
        <w:t>同図の</w:t>
      </w:r>
      <w:r w:rsidRPr="00A55C4C">
        <w:rPr>
          <w:rFonts w:hint="eastAsia"/>
          <w:b/>
          <w:bCs/>
          <w:color w:val="FF0000"/>
        </w:rPr>
        <w:t>①</w:t>
      </w:r>
      <w:r w:rsidRPr="005868E0">
        <w:rPr>
          <w:rFonts w:hint="eastAsia"/>
        </w:rPr>
        <w:t>「許可する」にチェックを入れて</w:t>
      </w:r>
      <w:r w:rsidRPr="00A55C4C">
        <w:rPr>
          <w:rFonts w:hint="eastAsia"/>
          <w:b/>
          <w:bCs/>
          <w:color w:val="FF0000"/>
        </w:rPr>
        <w:t>②</w:t>
      </w:r>
      <w:r w:rsidRPr="005868E0">
        <w:rPr>
          <w:rFonts w:hint="eastAsia"/>
        </w:rPr>
        <w:t>の＜OK＞を押します。</w:t>
      </w:r>
      <w:bookmarkEnd w:id="116"/>
    </w:p>
    <w:p w14:paraId="7D117D62" w14:textId="643368CF" w:rsidR="00AC4AB3" w:rsidRPr="005868E0" w:rsidRDefault="001A1F1E" w:rsidP="005868E0">
      <w:pPr>
        <w:pStyle w:val="3"/>
      </w:pPr>
      <w:r w:rsidRPr="005868E0">
        <w:rPr>
          <w:rFonts w:hint="eastAsia"/>
        </w:rPr>
        <w:t>以後は「Panasonic電話帳編集_0_サンプル201.xlsm」を何度開いても「</w:t>
      </w:r>
      <w:r w:rsidR="00E33D95" w:rsidRPr="00E33D95">
        <w:rPr>
          <w:color w:val="0070C0"/>
        </w:rPr>
        <w:fldChar w:fldCharType="begin"/>
      </w:r>
      <w:r w:rsidR="00E33D95" w:rsidRPr="00E33D95">
        <w:rPr>
          <w:color w:val="0070C0"/>
        </w:rPr>
        <w:instrText xml:space="preserve"> </w:instrText>
      </w:r>
      <w:r w:rsidR="00E33D95" w:rsidRPr="00E33D95">
        <w:rPr>
          <w:rFonts w:hint="eastAsia"/>
          <w:color w:val="0070C0"/>
        </w:rPr>
        <w:instrText>REF _Ref166599815 \h</w:instrText>
      </w:r>
      <w:r w:rsidR="00E33D95" w:rsidRPr="00E33D95">
        <w:rPr>
          <w:color w:val="0070C0"/>
        </w:rPr>
        <w:instrText xml:space="preserve"> </w:instrText>
      </w:r>
      <w:r w:rsidR="00E33D95" w:rsidRPr="00E33D95">
        <w:rPr>
          <w:color w:val="0070C0"/>
        </w:rPr>
      </w:r>
      <w:r w:rsidR="00E33D95" w:rsidRPr="00E33D95">
        <w:rPr>
          <w:color w:val="0070C0"/>
        </w:rPr>
        <w:fldChar w:fldCharType="separate"/>
      </w:r>
      <w:r w:rsidR="00E33D95" w:rsidRPr="00E33D95">
        <w:rPr>
          <w:rFonts w:hint="eastAsia"/>
          <w:color w:val="0070C0"/>
        </w:rPr>
        <w:t xml:space="preserve">図 </w:t>
      </w:r>
      <w:r w:rsidR="00E33D95" w:rsidRPr="00E33D95">
        <w:rPr>
          <w:noProof/>
          <w:color w:val="0070C0"/>
        </w:rPr>
        <w:t>3</w:t>
      </w:r>
      <w:r w:rsidR="00E33D95" w:rsidRPr="00E33D95">
        <w:rPr>
          <w:rFonts w:hint="eastAsia"/>
          <w:color w:val="0070C0"/>
        </w:rPr>
        <w:t xml:space="preserve"> セキュリティリスク</w:t>
      </w:r>
      <w:r w:rsidR="00E33D95" w:rsidRPr="00E33D95">
        <w:rPr>
          <w:color w:val="0070C0"/>
        </w:rPr>
        <w:fldChar w:fldCharType="end"/>
      </w:r>
      <w:r w:rsidRPr="00A55C4C">
        <w:rPr>
          <w:color w:val="0070C0"/>
        </w:rPr>
        <w:fldChar w:fldCharType="begin"/>
      </w:r>
      <w:r w:rsidRPr="00A55C4C">
        <w:rPr>
          <w:color w:val="0070C0"/>
        </w:rPr>
        <w:instrText xml:space="preserve"> </w:instrText>
      </w:r>
      <w:r w:rsidRPr="00A55C4C">
        <w:rPr>
          <w:rFonts w:hint="eastAsia"/>
          <w:color w:val="0070C0"/>
        </w:rPr>
        <w:instrText>REF _Ref141797175 \h</w:instrText>
      </w:r>
      <w:r w:rsidRPr="00A55C4C">
        <w:rPr>
          <w:color w:val="0070C0"/>
        </w:rPr>
        <w:instrText xml:space="preserve"> </w:instrText>
      </w:r>
      <w:r w:rsidR="00AC4AB3" w:rsidRPr="00A55C4C">
        <w:rPr>
          <w:color w:val="0070C0"/>
        </w:rPr>
        <w:instrText xml:space="preserve"> \* MERGEFORMAT </w:instrText>
      </w:r>
      <w:r w:rsidRPr="00A55C4C">
        <w:rPr>
          <w:color w:val="0070C0"/>
        </w:rPr>
      </w:r>
      <w:r w:rsidR="00000000">
        <w:rPr>
          <w:color w:val="0070C0"/>
        </w:rPr>
        <w:fldChar w:fldCharType="separate"/>
      </w:r>
      <w:r w:rsidRPr="00A55C4C">
        <w:rPr>
          <w:color w:val="0070C0"/>
        </w:rPr>
        <w:fldChar w:fldCharType="end"/>
      </w:r>
      <w:r w:rsidRPr="005868E0">
        <w:rPr>
          <w:rFonts w:hint="eastAsia"/>
        </w:rPr>
        <w:t>」は表示し</w:t>
      </w:r>
      <w:r w:rsidR="006E3B7D" w:rsidRPr="005868E0">
        <w:rPr>
          <w:rFonts w:hint="eastAsia"/>
        </w:rPr>
        <w:t>なくなります</w:t>
      </w:r>
      <w:r w:rsidR="00BB1E3C" w:rsidRPr="005868E0">
        <w:rPr>
          <w:rFonts w:hint="eastAsia"/>
        </w:rPr>
        <w:t>。</w:t>
      </w:r>
      <w:bookmarkStart w:id="117" w:name="_Hlk166588690"/>
    </w:p>
    <w:p w14:paraId="2F0E55F9" w14:textId="5C9C8E71" w:rsidR="00BD4CA6" w:rsidRPr="005868E0" w:rsidRDefault="00AC4AB3" w:rsidP="005868E0">
      <w:pPr>
        <w:pStyle w:val="3"/>
      </w:pPr>
      <w:r w:rsidRPr="005868E0">
        <w:rPr>
          <w:rFonts w:hint="eastAsia"/>
        </w:rPr>
        <w:t>次に以下の操作に移ります。</w:t>
      </w:r>
      <w:bookmarkEnd w:id="117"/>
    </w:p>
    <w:p w14:paraId="574A16BF" w14:textId="662EDD52" w:rsidR="00343CA3" w:rsidRPr="00292AE8" w:rsidRDefault="009418E7" w:rsidP="00292AE8">
      <w:pPr>
        <w:pStyle w:val="2"/>
        <w:rPr>
          <w:rFonts w:hAnsiTheme="minorEastAsia"/>
        </w:rPr>
      </w:pPr>
      <w:bookmarkStart w:id="118" w:name="_Toc166600566"/>
      <w:r w:rsidRPr="00292AE8">
        <w:rPr>
          <w:rFonts w:hAnsiTheme="minorEastAsia" w:hint="eastAsia"/>
        </w:rPr>
        <w:t>ユーザー用のファイルの作り方</w:t>
      </w:r>
      <w:bookmarkEnd w:id="118"/>
    </w:p>
    <w:p w14:paraId="71861081" w14:textId="256D3C35" w:rsidR="00616DF8" w:rsidRPr="00292AE8" w:rsidRDefault="00616DF8" w:rsidP="00292AE8">
      <w:pPr>
        <w:topLinePunct/>
        <w:ind w:leftChars="270" w:left="567"/>
        <w:rPr>
          <w:rFonts w:asciiTheme="minorEastAsia" w:hAnsiTheme="minorEastAsia"/>
          <w:b/>
          <w:bCs/>
          <w:color w:val="7030A0"/>
        </w:rPr>
      </w:pPr>
      <w:bookmarkStart w:id="119" w:name="フォルダのコピペとフォルダ名の変更"/>
      <w:r w:rsidRPr="00292AE8">
        <w:rPr>
          <w:rFonts w:asciiTheme="minorEastAsia" w:hAnsiTheme="minorEastAsia" w:hint="eastAsia"/>
          <w:b/>
          <w:bCs/>
          <w:color w:val="7030A0"/>
        </w:rPr>
        <w:t>フォルダのコピペと</w:t>
      </w:r>
      <w:bookmarkStart w:id="120" w:name="_Toc412360789"/>
      <w:bookmarkStart w:id="121" w:name="_Ref412364325"/>
      <w:r w:rsidRPr="00292AE8">
        <w:rPr>
          <w:rFonts w:asciiTheme="minorEastAsia" w:hAnsiTheme="minorEastAsia" w:hint="eastAsia"/>
          <w:b/>
          <w:bCs/>
          <w:color w:val="7030A0"/>
        </w:rPr>
        <w:t>フォルダ名の変更</w:t>
      </w:r>
    </w:p>
    <w:bookmarkEnd w:id="119"/>
    <w:p w14:paraId="505782FD" w14:textId="485CA093" w:rsidR="00343CA3" w:rsidRPr="00292AE8" w:rsidRDefault="00616DF8" w:rsidP="00292AE8">
      <w:pPr>
        <w:topLinePunct/>
        <w:ind w:leftChars="270" w:left="567"/>
        <w:rPr>
          <w:rFonts w:asciiTheme="minorEastAsia" w:hAnsiTheme="minorEastAsia"/>
        </w:rPr>
      </w:pPr>
      <w:r w:rsidRPr="00292AE8">
        <w:rPr>
          <w:rFonts w:asciiTheme="minorEastAsia" w:hAnsiTheme="minorEastAsia" w:hint="eastAsia"/>
        </w:rPr>
        <w:t>上記「</w:t>
      </w:r>
      <w:r w:rsidRPr="00A55C4C">
        <w:rPr>
          <w:rFonts w:asciiTheme="minorEastAsia" w:hAnsiTheme="minorEastAsia"/>
          <w:color w:val="0070C0"/>
        </w:rPr>
        <w:fldChar w:fldCharType="begin"/>
      </w:r>
      <w:r w:rsidRPr="00A55C4C">
        <w:rPr>
          <w:rFonts w:asciiTheme="minorEastAsia" w:hAnsiTheme="minorEastAsia"/>
          <w:color w:val="0070C0"/>
        </w:rPr>
        <w:instrText xml:space="preserve"> </w:instrText>
      </w:r>
      <w:r w:rsidRPr="00A55C4C">
        <w:rPr>
          <w:rFonts w:asciiTheme="minorEastAsia" w:hAnsiTheme="minorEastAsia" w:hint="eastAsia"/>
          <w:color w:val="0070C0"/>
        </w:rPr>
        <w:instrText>REF _Ref412193461 \r \h</w:instrText>
      </w:r>
      <w:r w:rsidRPr="00A55C4C">
        <w:rPr>
          <w:rFonts w:asciiTheme="minorEastAsia" w:hAnsiTheme="minorEastAsia"/>
          <w:color w:val="0070C0"/>
        </w:rPr>
        <w:instrText xml:space="preserve">  \* MERGEFORMAT </w:instrText>
      </w:r>
      <w:r w:rsidRPr="00A55C4C">
        <w:rPr>
          <w:rFonts w:asciiTheme="minorEastAsia" w:hAnsiTheme="minorEastAsia"/>
          <w:color w:val="0070C0"/>
        </w:rPr>
      </w:r>
      <w:r w:rsidRPr="00A55C4C">
        <w:rPr>
          <w:rFonts w:asciiTheme="minorEastAsia" w:hAnsiTheme="minorEastAsia"/>
          <w:color w:val="0070C0"/>
        </w:rPr>
        <w:fldChar w:fldCharType="separate"/>
      </w:r>
      <w:r w:rsidR="005868E0" w:rsidRPr="00A55C4C">
        <w:rPr>
          <w:rFonts w:asciiTheme="minorEastAsia" w:hAnsiTheme="minorEastAsia" w:hint="eastAsia"/>
          <w:color w:val="0070C0"/>
        </w:rPr>
        <w:t>４</w:t>
      </w:r>
      <w:r w:rsidR="005868E0" w:rsidRPr="00A55C4C">
        <w:rPr>
          <w:rFonts w:asciiTheme="minorEastAsia" w:hAnsiTheme="minorEastAsia"/>
          <w:color w:val="0070C0"/>
        </w:rPr>
        <w:t>(1)</w:t>
      </w:r>
      <w:r w:rsidRPr="00A55C4C">
        <w:rPr>
          <w:rFonts w:asciiTheme="minorEastAsia" w:hAnsiTheme="minorEastAsia"/>
          <w:color w:val="0070C0"/>
        </w:rPr>
        <w:fldChar w:fldCharType="end"/>
      </w:r>
      <w:r w:rsidRPr="00A55C4C">
        <w:rPr>
          <w:rFonts w:asciiTheme="minorEastAsia" w:hAnsiTheme="minorEastAsia"/>
          <w:color w:val="0070C0"/>
        </w:rPr>
        <w:fldChar w:fldCharType="begin"/>
      </w:r>
      <w:r w:rsidRPr="00A55C4C">
        <w:rPr>
          <w:rFonts w:asciiTheme="minorEastAsia" w:hAnsiTheme="minorEastAsia"/>
          <w:color w:val="0070C0"/>
        </w:rPr>
        <w:instrText xml:space="preserve"> REF _Ref412193461 \h  \* MERGEFORMAT </w:instrText>
      </w:r>
      <w:r w:rsidRPr="00A55C4C">
        <w:rPr>
          <w:rFonts w:asciiTheme="minorEastAsia" w:hAnsiTheme="minorEastAsia"/>
          <w:color w:val="0070C0"/>
        </w:rPr>
      </w:r>
      <w:r w:rsidRPr="00A55C4C">
        <w:rPr>
          <w:rFonts w:asciiTheme="minorEastAsia" w:hAnsiTheme="minorEastAsia"/>
          <w:color w:val="0070C0"/>
        </w:rPr>
        <w:fldChar w:fldCharType="separate"/>
      </w:r>
      <w:r w:rsidR="005868E0" w:rsidRPr="00A55C4C">
        <w:rPr>
          <w:rFonts w:asciiTheme="minorEastAsia" w:hAnsiTheme="minorEastAsia" w:hint="eastAsia"/>
          <w:color w:val="0070C0"/>
        </w:rPr>
        <w:t>インストール方法</w:t>
      </w:r>
      <w:r w:rsidRPr="00A55C4C">
        <w:rPr>
          <w:rFonts w:asciiTheme="minorEastAsia" w:hAnsiTheme="minorEastAsia"/>
          <w:color w:val="0070C0"/>
        </w:rPr>
        <w:fldChar w:fldCharType="end"/>
      </w:r>
      <w:r w:rsidRPr="00292AE8">
        <w:rPr>
          <w:rFonts w:asciiTheme="minorEastAsia" w:hAnsiTheme="minorEastAsia" w:hint="eastAsia"/>
        </w:rPr>
        <w:t>」の項で説明したドキュメント」の中などに保存したフォルダ</w:t>
      </w:r>
      <w:bookmarkEnd w:id="120"/>
      <w:bookmarkEnd w:id="121"/>
      <w:r w:rsidR="0093567B" w:rsidRPr="00292AE8">
        <w:rPr>
          <w:rFonts w:asciiTheme="minorEastAsia" w:hAnsiTheme="minorEastAsia" w:hint="eastAsia"/>
        </w:rPr>
        <w:t>は</w:t>
      </w:r>
      <w:r w:rsidR="006E3B7D">
        <w:rPr>
          <w:rFonts w:asciiTheme="minorEastAsia" w:hAnsiTheme="minorEastAsia" w:hint="eastAsia"/>
        </w:rPr>
        <w:t>以下</w:t>
      </w:r>
      <w:r w:rsidR="006E3B7D" w:rsidRPr="00292AE8">
        <w:rPr>
          <w:rFonts w:asciiTheme="minorEastAsia" w:hAnsiTheme="minorEastAsia" w:hint="eastAsia"/>
        </w:rPr>
        <w:t>「</w:t>
      </w:r>
      <w:r w:rsidR="006E3B7D" w:rsidRPr="00A55C4C">
        <w:rPr>
          <w:rFonts w:asciiTheme="minorEastAsia" w:hAnsiTheme="minorEastAsia"/>
          <w:color w:val="0070C0"/>
        </w:rPr>
        <w:fldChar w:fldCharType="begin"/>
      </w:r>
      <w:r w:rsidR="006E3B7D" w:rsidRPr="00A55C4C">
        <w:rPr>
          <w:rFonts w:asciiTheme="minorEastAsia" w:hAnsiTheme="minorEastAsia"/>
          <w:color w:val="0070C0"/>
        </w:rPr>
        <w:instrText xml:space="preserve"> </w:instrText>
      </w:r>
      <w:r w:rsidR="006E3B7D" w:rsidRPr="00A55C4C">
        <w:rPr>
          <w:rFonts w:asciiTheme="minorEastAsia" w:hAnsiTheme="minorEastAsia" w:hint="eastAsia"/>
          <w:color w:val="0070C0"/>
        </w:rPr>
        <w:instrText>REF _Ref141799730 \r \h</w:instrText>
      </w:r>
      <w:r w:rsidR="006E3B7D" w:rsidRPr="00A55C4C">
        <w:rPr>
          <w:rFonts w:asciiTheme="minorEastAsia" w:hAnsiTheme="minorEastAsia"/>
          <w:color w:val="0070C0"/>
        </w:rPr>
        <w:instrText xml:space="preserve"> </w:instrText>
      </w:r>
      <w:r w:rsidR="006E3B7D" w:rsidRPr="00A55C4C">
        <w:rPr>
          <w:rFonts w:asciiTheme="minorEastAsia" w:hAnsiTheme="minorEastAsia"/>
          <w:color w:val="0070C0"/>
        </w:rPr>
      </w:r>
      <w:r w:rsidR="006E3B7D" w:rsidRPr="00A55C4C">
        <w:rPr>
          <w:rFonts w:asciiTheme="minorEastAsia" w:hAnsiTheme="minorEastAsia"/>
          <w:color w:val="0070C0"/>
        </w:rPr>
        <w:fldChar w:fldCharType="separate"/>
      </w:r>
      <w:r w:rsidR="005868E0" w:rsidRPr="00A55C4C">
        <w:rPr>
          <w:rFonts w:asciiTheme="minorEastAsia" w:hAnsiTheme="minorEastAsia"/>
          <w:color w:val="0070C0"/>
        </w:rPr>
        <w:t>2)</w:t>
      </w:r>
      <w:r w:rsidR="006E3B7D" w:rsidRPr="00A55C4C">
        <w:rPr>
          <w:rFonts w:asciiTheme="minorEastAsia" w:hAnsiTheme="minorEastAsia"/>
          <w:color w:val="0070C0"/>
        </w:rPr>
        <w:fldChar w:fldCharType="end"/>
      </w:r>
      <w:r w:rsidR="006E3B7D">
        <w:rPr>
          <w:rFonts w:asciiTheme="minorEastAsia" w:hAnsiTheme="minorEastAsia" w:hint="eastAsia"/>
        </w:rPr>
        <w:t>」項のアンダーラインのように後々使うため</w:t>
      </w:r>
      <w:r w:rsidR="0093567B" w:rsidRPr="00292AE8">
        <w:rPr>
          <w:rFonts w:asciiTheme="minorEastAsia" w:hAnsiTheme="minorEastAsia" w:hint="eastAsia"/>
        </w:rPr>
        <w:t>残して</w:t>
      </w:r>
      <w:r w:rsidR="006E3B7D">
        <w:rPr>
          <w:rFonts w:asciiTheme="minorEastAsia" w:hAnsiTheme="minorEastAsia" w:hint="eastAsia"/>
        </w:rPr>
        <w:t>置き</w:t>
      </w:r>
      <w:r w:rsidR="0093567B" w:rsidRPr="00292AE8">
        <w:rPr>
          <w:rFonts w:asciiTheme="minorEastAsia" w:hAnsiTheme="minorEastAsia" w:hint="eastAsia"/>
        </w:rPr>
        <w:t>ます</w:t>
      </w:r>
      <w:r w:rsidR="00343CA3" w:rsidRPr="00292AE8">
        <w:rPr>
          <w:rFonts w:asciiTheme="minorEastAsia" w:hAnsiTheme="minorEastAsia" w:hint="eastAsia"/>
        </w:rPr>
        <w:t>。</w:t>
      </w:r>
    </w:p>
    <w:p w14:paraId="2113EDC7" w14:textId="47F340D8" w:rsidR="00C744A6" w:rsidRPr="00292AE8" w:rsidRDefault="00C744A6" w:rsidP="005868E0">
      <w:pPr>
        <w:pStyle w:val="3"/>
      </w:pPr>
      <w:bookmarkStart w:id="122" w:name="_Hlk141797436"/>
      <w:r w:rsidRPr="00292AE8">
        <w:rPr>
          <w:rFonts w:hint="eastAsia"/>
        </w:rPr>
        <w:t>ドキュメント内の</w:t>
      </w:r>
      <w:r w:rsidR="0093567B" w:rsidRPr="00292AE8">
        <w:rPr>
          <w:rFonts w:hint="eastAsia"/>
        </w:rPr>
        <w:t>「</w:t>
      </w:r>
      <w:r w:rsidR="0093567B" w:rsidRPr="00292AE8">
        <w:t>Tel_note_Editr</w:t>
      </w:r>
      <w:r w:rsidR="002E477D">
        <w:rPr>
          <w:rFonts w:hint="eastAsia"/>
        </w:rPr>
        <w:t>201</w:t>
      </w:r>
      <w:r w:rsidR="0093567B" w:rsidRPr="00292AE8">
        <w:rPr>
          <w:rFonts w:hint="eastAsia"/>
        </w:rPr>
        <w:t>」</w:t>
      </w:r>
      <w:r w:rsidRPr="00292AE8">
        <w:rPr>
          <w:rFonts w:hint="eastAsia"/>
        </w:rPr>
        <w:t>フォルダの上で右クリックし「コピー(C)」をクリックして文字列のない場所で「貼り付け(P)」をクリックして「Tel_note_Editr</w:t>
      </w:r>
      <w:r w:rsidR="002E477D">
        <w:rPr>
          <w:rFonts w:hint="eastAsia"/>
        </w:rPr>
        <w:t>201</w:t>
      </w:r>
      <w:r w:rsidRPr="00292AE8">
        <w:rPr>
          <w:rFonts w:hint="eastAsia"/>
        </w:rPr>
        <w:t xml:space="preserve"> - コピー」を作ります。</w:t>
      </w:r>
    </w:p>
    <w:p w14:paraId="7B4E87EC" w14:textId="1A4E8907" w:rsidR="00C744A6" w:rsidRPr="00292AE8" w:rsidRDefault="00C744A6" w:rsidP="005868E0">
      <w:pPr>
        <w:pStyle w:val="3"/>
      </w:pPr>
      <w:bookmarkStart w:id="123" w:name="_Ref141799730"/>
      <w:bookmarkEnd w:id="122"/>
      <w:r w:rsidRPr="00292AE8">
        <w:rPr>
          <w:rFonts w:hint="eastAsia"/>
        </w:rPr>
        <w:t>その上を右クリックして「名前の変更(M)」により「Panasonic</w:t>
      </w:r>
      <w:r w:rsidR="006E5999" w:rsidRPr="00292AE8">
        <w:rPr>
          <w:rFonts w:hint="eastAsia"/>
        </w:rPr>
        <w:t>_</w:t>
      </w:r>
      <w:r w:rsidR="002A4C30" w:rsidRPr="00292AE8">
        <w:rPr>
          <w:rFonts w:hint="eastAsia"/>
        </w:rPr>
        <w:t>l固定</w:t>
      </w:r>
      <w:r w:rsidRPr="00292AE8">
        <w:rPr>
          <w:rFonts w:hint="eastAsia"/>
        </w:rPr>
        <w:t>電話帳」などに自由に変更してください。（「</w:t>
      </w:r>
      <w:r w:rsidRPr="00292AE8">
        <w:t>Tel_note_Editr</w:t>
      </w:r>
      <w:r w:rsidR="002E477D">
        <w:rPr>
          <w:rFonts w:hint="eastAsia"/>
        </w:rPr>
        <w:t>201</w:t>
      </w:r>
      <w:r w:rsidRPr="00292AE8">
        <w:rPr>
          <w:rFonts w:hint="eastAsia"/>
        </w:rPr>
        <w:t>」</w:t>
      </w:r>
      <w:r w:rsidR="00616DF8" w:rsidRPr="00292AE8">
        <w:rPr>
          <w:rFonts w:hint="eastAsia"/>
        </w:rPr>
        <w:t>フォルダ</w:t>
      </w:r>
      <w:r w:rsidRPr="00292AE8">
        <w:rPr>
          <w:rFonts w:hint="eastAsia"/>
        </w:rPr>
        <w:t>は</w:t>
      </w:r>
      <w:r w:rsidR="00616DF8" w:rsidRPr="006E3B7D">
        <w:rPr>
          <w:rFonts w:hint="eastAsia"/>
          <w:u w:val="single"/>
        </w:rPr>
        <w:t>ドキュメント内に</w:t>
      </w:r>
      <w:r w:rsidRPr="006E3B7D">
        <w:rPr>
          <w:rFonts w:hint="eastAsia"/>
          <w:u w:val="single"/>
        </w:rPr>
        <w:t>そのまま残るので本説明書を見ながら実践できます</w:t>
      </w:r>
      <w:r w:rsidRPr="00292AE8">
        <w:rPr>
          <w:rFonts w:hint="eastAsia"/>
        </w:rPr>
        <w:t>。</w:t>
      </w:r>
      <w:r w:rsidR="006E3B7D">
        <w:rPr>
          <w:rFonts w:hint="eastAsia"/>
        </w:rPr>
        <w:t>参照した場合は</w:t>
      </w:r>
      <w:r w:rsidR="006E5999" w:rsidRPr="00292AE8">
        <w:rPr>
          <w:rFonts w:hint="eastAsia"/>
        </w:rPr>
        <w:t>「保存」はしないように</w:t>
      </w:r>
      <w:r w:rsidR="00C44C21" w:rsidRPr="00292AE8">
        <w:rPr>
          <w:rFonts w:hint="eastAsia"/>
        </w:rPr>
        <w:t>します</w:t>
      </w:r>
      <w:r w:rsidR="006E5999" w:rsidRPr="00292AE8">
        <w:rPr>
          <w:rFonts w:hint="eastAsia"/>
        </w:rPr>
        <w:t>。</w:t>
      </w:r>
      <w:r w:rsidRPr="00292AE8">
        <w:rPr>
          <w:rFonts w:hint="eastAsia"/>
        </w:rPr>
        <w:t>）</w:t>
      </w:r>
      <w:bookmarkEnd w:id="123"/>
    </w:p>
    <w:p w14:paraId="115BE158" w14:textId="51695672" w:rsidR="00343CA3" w:rsidRPr="00292AE8" w:rsidRDefault="00343CA3" w:rsidP="00292AE8">
      <w:pPr>
        <w:topLinePunct/>
        <w:ind w:leftChars="270" w:left="567"/>
        <w:rPr>
          <w:rFonts w:asciiTheme="minorEastAsia" w:hAnsiTheme="minorEastAsia"/>
          <w:b/>
          <w:bCs/>
        </w:rPr>
      </w:pPr>
      <w:bookmarkStart w:id="124" w:name="ファイル名の変更"/>
      <w:r w:rsidRPr="00292AE8">
        <w:rPr>
          <w:rFonts w:asciiTheme="minorEastAsia" w:hAnsiTheme="minorEastAsia" w:hint="eastAsia"/>
          <w:b/>
          <w:bCs/>
          <w:color w:val="7030A0"/>
        </w:rPr>
        <w:t>ファイル名の変更</w:t>
      </w:r>
      <w:bookmarkEnd w:id="124"/>
    </w:p>
    <w:p w14:paraId="2B7D77A8" w14:textId="77777777" w:rsidR="005868E0" w:rsidRPr="00A55C4C" w:rsidRDefault="00616DF8" w:rsidP="005868E0">
      <w:pPr>
        <w:topLinePunct/>
        <w:ind w:leftChars="337" w:left="708"/>
        <w:rPr>
          <w:rFonts w:asciiTheme="minorEastAsia" w:hAnsiTheme="minorEastAsia"/>
          <w:b/>
          <w:bCs/>
          <w:color w:val="0070C0"/>
        </w:rPr>
      </w:pPr>
      <w:r w:rsidRPr="00292AE8">
        <w:rPr>
          <w:rFonts w:asciiTheme="minorEastAsia" w:hAnsiTheme="minorEastAsia" w:hint="eastAsia"/>
        </w:rPr>
        <w:t>「</w:t>
      </w:r>
      <w:r w:rsidRPr="00A55C4C">
        <w:rPr>
          <w:rFonts w:asciiTheme="minorEastAsia" w:hAnsiTheme="minorEastAsia"/>
          <w:color w:val="0070C0"/>
        </w:rPr>
        <w:fldChar w:fldCharType="begin"/>
      </w:r>
      <w:r w:rsidRPr="00A55C4C">
        <w:rPr>
          <w:rFonts w:asciiTheme="minorEastAsia" w:hAnsiTheme="minorEastAsia"/>
          <w:color w:val="0070C0"/>
        </w:rPr>
        <w:instrText xml:space="preserve"> </w:instrText>
      </w:r>
      <w:r w:rsidRPr="00A55C4C">
        <w:rPr>
          <w:rFonts w:asciiTheme="minorEastAsia" w:hAnsiTheme="minorEastAsia" w:hint="eastAsia"/>
          <w:color w:val="0070C0"/>
        </w:rPr>
        <w:instrText>REF フォルダのコピペとフォルダ名の変更 \h</w:instrText>
      </w:r>
      <w:r w:rsidRPr="00A55C4C">
        <w:rPr>
          <w:rFonts w:asciiTheme="minorEastAsia" w:hAnsiTheme="minorEastAsia"/>
          <w:color w:val="0070C0"/>
        </w:rPr>
        <w:instrText xml:space="preserve">  \* MERGEFORMAT </w:instrText>
      </w:r>
      <w:r w:rsidRPr="00A55C4C">
        <w:rPr>
          <w:rFonts w:asciiTheme="minorEastAsia" w:hAnsiTheme="minorEastAsia"/>
          <w:color w:val="0070C0"/>
        </w:rPr>
      </w:r>
      <w:r w:rsidRPr="00A55C4C">
        <w:rPr>
          <w:rFonts w:asciiTheme="minorEastAsia" w:hAnsiTheme="minorEastAsia"/>
          <w:color w:val="0070C0"/>
        </w:rPr>
        <w:fldChar w:fldCharType="separate"/>
      </w:r>
      <w:r w:rsidR="005868E0" w:rsidRPr="00A55C4C">
        <w:rPr>
          <w:rFonts w:asciiTheme="minorEastAsia" w:hAnsiTheme="minorEastAsia" w:hint="eastAsia"/>
          <w:color w:val="0070C0"/>
        </w:rPr>
        <w:t>フォルダのコピペとフォルダ名の変更</w:t>
      </w:r>
    </w:p>
    <w:p w14:paraId="7047CD07" w14:textId="3A1020A1" w:rsidR="00616DF8" w:rsidRPr="00292AE8" w:rsidRDefault="00616DF8" w:rsidP="00292AE8">
      <w:pPr>
        <w:topLinePunct/>
        <w:ind w:leftChars="337" w:left="708"/>
        <w:rPr>
          <w:rFonts w:asciiTheme="minorEastAsia" w:hAnsiTheme="minorEastAsia"/>
        </w:rPr>
      </w:pPr>
      <w:r w:rsidRPr="00A55C4C">
        <w:rPr>
          <w:rFonts w:asciiTheme="minorEastAsia" w:hAnsiTheme="minorEastAsia"/>
          <w:color w:val="0070C0"/>
        </w:rPr>
        <w:fldChar w:fldCharType="end"/>
      </w:r>
      <w:r w:rsidRPr="00292AE8">
        <w:rPr>
          <w:rFonts w:asciiTheme="minorEastAsia" w:hAnsiTheme="minorEastAsia" w:hint="eastAsia"/>
        </w:rPr>
        <w:t>の項を実行した場合は</w:t>
      </w:r>
      <w:r w:rsidR="0093567B" w:rsidRPr="00292AE8">
        <w:rPr>
          <w:rFonts w:asciiTheme="minorEastAsia" w:hAnsiTheme="minorEastAsia" w:hint="eastAsia"/>
        </w:rPr>
        <w:t>ファイル</w:t>
      </w:r>
      <w:r w:rsidR="00C44C21" w:rsidRPr="00292AE8">
        <w:rPr>
          <w:rFonts w:asciiTheme="minorEastAsia" w:hAnsiTheme="minorEastAsia" w:hint="eastAsia"/>
        </w:rPr>
        <w:t>名</w:t>
      </w:r>
      <w:r w:rsidR="0093567B" w:rsidRPr="00292AE8">
        <w:rPr>
          <w:rFonts w:asciiTheme="minorEastAsia" w:hAnsiTheme="minorEastAsia" w:hint="eastAsia"/>
        </w:rPr>
        <w:t>については変更</w:t>
      </w:r>
      <w:r w:rsidR="00F228F0">
        <w:rPr>
          <w:rFonts w:asciiTheme="minorEastAsia" w:hAnsiTheme="minorEastAsia" w:hint="eastAsia"/>
        </w:rPr>
        <w:t>しても、しなくても</w:t>
      </w:r>
      <w:r w:rsidR="0093567B" w:rsidRPr="00292AE8">
        <w:rPr>
          <w:rFonts w:asciiTheme="minorEastAsia" w:hAnsiTheme="minorEastAsia" w:hint="eastAsia"/>
        </w:rPr>
        <w:t>構</w:t>
      </w:r>
      <w:r w:rsidR="00F228F0">
        <w:rPr>
          <w:rFonts w:asciiTheme="minorEastAsia" w:hAnsiTheme="minorEastAsia" w:hint="eastAsia"/>
        </w:rPr>
        <w:t>い</w:t>
      </w:r>
      <w:r w:rsidR="0093567B" w:rsidRPr="00292AE8">
        <w:rPr>
          <w:rFonts w:asciiTheme="minorEastAsia" w:hAnsiTheme="minorEastAsia" w:hint="eastAsia"/>
        </w:rPr>
        <w:t>ません。</w:t>
      </w:r>
      <w:r w:rsidR="002A4C30" w:rsidRPr="00292AE8">
        <w:rPr>
          <w:rFonts w:asciiTheme="minorEastAsia" w:hAnsiTheme="minorEastAsia" w:hint="eastAsia"/>
        </w:rPr>
        <w:t>（別のフォルダを作った場合</w:t>
      </w:r>
      <w:r w:rsidR="00917B4F" w:rsidRPr="00292AE8">
        <w:rPr>
          <w:rFonts w:asciiTheme="minorEastAsia" w:hAnsiTheme="minorEastAsia" w:hint="eastAsia"/>
        </w:rPr>
        <w:t>、</w:t>
      </w:r>
      <w:r w:rsidR="002A4C30" w:rsidRPr="00292AE8">
        <w:rPr>
          <w:rFonts w:asciiTheme="minorEastAsia" w:hAnsiTheme="minorEastAsia" w:hint="eastAsia"/>
        </w:rPr>
        <w:t>ファイル名は重複にならないのでそのままでも使用できます</w:t>
      </w:r>
      <w:r w:rsidR="00C44C21" w:rsidRPr="00292AE8">
        <w:rPr>
          <w:rFonts w:asciiTheme="minorEastAsia" w:hAnsiTheme="minorEastAsia" w:hint="eastAsia"/>
        </w:rPr>
        <w:t>。但し同時にこれら双方のファイルを開くことはでき</w:t>
      </w:r>
      <w:r w:rsidR="00E12084">
        <w:rPr>
          <w:rFonts w:asciiTheme="minorEastAsia" w:hAnsiTheme="minorEastAsia" w:hint="eastAsia"/>
        </w:rPr>
        <w:t>ないので変更した方がお勧めです</w:t>
      </w:r>
      <w:r w:rsidR="002A4C30" w:rsidRPr="00292AE8">
        <w:rPr>
          <w:rFonts w:asciiTheme="minorEastAsia" w:hAnsiTheme="minorEastAsia" w:hint="eastAsia"/>
        </w:rPr>
        <w:t>）</w:t>
      </w:r>
    </w:p>
    <w:p w14:paraId="2A32142A" w14:textId="478135AD" w:rsidR="002A4C30" w:rsidRPr="00292AE8" w:rsidRDefault="002A4C30" w:rsidP="00292AE8">
      <w:pPr>
        <w:pStyle w:val="2"/>
        <w:rPr>
          <w:rFonts w:hAnsiTheme="minorEastAsia"/>
        </w:rPr>
      </w:pPr>
      <w:bookmarkStart w:id="125" w:name="_Toc166600567"/>
      <w:r w:rsidRPr="00292AE8">
        <w:rPr>
          <w:rFonts w:hAnsiTheme="minorEastAsia" w:hint="eastAsia"/>
        </w:rPr>
        <w:t>サンプルファイルを開く</w:t>
      </w:r>
      <w:bookmarkEnd w:id="125"/>
    </w:p>
    <w:p w14:paraId="3E841294" w14:textId="04FE471C" w:rsidR="00343CA3" w:rsidRPr="00292AE8" w:rsidRDefault="00343CA3" w:rsidP="00292AE8">
      <w:pPr>
        <w:topLinePunct/>
        <w:ind w:leftChars="270" w:left="567"/>
        <w:rPr>
          <w:rFonts w:asciiTheme="minorEastAsia" w:hAnsiTheme="minorEastAsia"/>
          <w:b/>
        </w:rPr>
      </w:pPr>
      <w:r w:rsidRPr="00292AE8">
        <w:rPr>
          <w:rFonts w:asciiTheme="minorEastAsia" w:hAnsiTheme="minorEastAsia" w:hint="eastAsia"/>
        </w:rPr>
        <w:t>「Panasonic電話帳編集_0_サンプル</w:t>
      </w:r>
      <w:r w:rsidR="002E477D">
        <w:rPr>
          <w:rFonts w:asciiTheme="minorEastAsia" w:hAnsiTheme="minorEastAsia" w:hint="eastAsia"/>
        </w:rPr>
        <w:t>201</w:t>
      </w:r>
      <w:r w:rsidRPr="00292AE8">
        <w:rPr>
          <w:rFonts w:asciiTheme="minorEastAsia" w:hAnsiTheme="minorEastAsia" w:hint="eastAsia"/>
        </w:rPr>
        <w:t>.xlsm」を開いてください。</w:t>
      </w:r>
    </w:p>
    <w:p w14:paraId="6BC98790" w14:textId="4FEA0B79" w:rsidR="00343CA3" w:rsidRPr="00292AE8" w:rsidRDefault="00893DB0" w:rsidP="00292AE8">
      <w:pPr>
        <w:topLinePunct/>
        <w:ind w:leftChars="270" w:left="567"/>
        <w:rPr>
          <w:rFonts w:asciiTheme="minorEastAsia" w:hAnsiTheme="minorEastAsia"/>
        </w:rPr>
      </w:pPr>
      <w:r>
        <w:rPr>
          <w:rFonts w:asciiTheme="minorEastAsia" w:hAnsiTheme="minorEastAsia" w:hint="eastAsia"/>
        </w:rPr>
        <w:t>「</w:t>
      </w:r>
      <w:r w:rsidR="00CA1579" w:rsidRPr="00A55C4C">
        <w:rPr>
          <w:rFonts w:asciiTheme="minorEastAsia" w:hAnsiTheme="minorEastAsia"/>
          <w:color w:val="0070C0"/>
        </w:rPr>
        <w:fldChar w:fldCharType="begin"/>
      </w:r>
      <w:r w:rsidR="00CA1579" w:rsidRPr="00A55C4C">
        <w:rPr>
          <w:rFonts w:asciiTheme="minorEastAsia" w:hAnsiTheme="minorEastAsia"/>
          <w:color w:val="0070C0"/>
        </w:rPr>
        <w:instrText xml:space="preserve"> </w:instrText>
      </w:r>
      <w:r w:rsidR="00CA1579" w:rsidRPr="00A55C4C">
        <w:rPr>
          <w:rFonts w:asciiTheme="minorEastAsia" w:hAnsiTheme="minorEastAsia" w:hint="eastAsia"/>
          <w:color w:val="0070C0"/>
        </w:rPr>
        <w:instrText>REF _Ref141799730 \r \h</w:instrText>
      </w:r>
      <w:r w:rsidR="00CA1579" w:rsidRPr="00A55C4C">
        <w:rPr>
          <w:rFonts w:asciiTheme="minorEastAsia" w:hAnsiTheme="minorEastAsia"/>
          <w:color w:val="0070C0"/>
        </w:rPr>
        <w:instrText xml:space="preserve"> </w:instrText>
      </w:r>
      <w:r w:rsidR="00CA1579" w:rsidRPr="00A55C4C">
        <w:rPr>
          <w:rFonts w:asciiTheme="minorEastAsia" w:hAnsiTheme="minorEastAsia"/>
          <w:color w:val="0070C0"/>
        </w:rPr>
      </w:r>
      <w:r w:rsidR="00CA1579" w:rsidRPr="00A55C4C">
        <w:rPr>
          <w:rFonts w:asciiTheme="minorEastAsia" w:hAnsiTheme="minorEastAsia"/>
          <w:color w:val="0070C0"/>
        </w:rPr>
        <w:fldChar w:fldCharType="separate"/>
      </w:r>
      <w:r w:rsidR="005868E0" w:rsidRPr="00A55C4C">
        <w:rPr>
          <w:rFonts w:asciiTheme="minorEastAsia" w:hAnsiTheme="minorEastAsia"/>
          <w:color w:val="0070C0"/>
        </w:rPr>
        <w:t>(3)2)</w:t>
      </w:r>
      <w:r w:rsidR="00CA1579" w:rsidRPr="00A55C4C">
        <w:rPr>
          <w:rFonts w:asciiTheme="minorEastAsia" w:hAnsiTheme="minorEastAsia"/>
          <w:color w:val="0070C0"/>
        </w:rPr>
        <w:fldChar w:fldCharType="end"/>
      </w:r>
      <w:r>
        <w:rPr>
          <w:rFonts w:asciiTheme="minorEastAsia" w:hAnsiTheme="minorEastAsia" w:hint="eastAsia"/>
        </w:rPr>
        <w:t>」</w:t>
      </w:r>
      <w:r w:rsidR="00CA1579" w:rsidRPr="00292AE8">
        <w:rPr>
          <w:rFonts w:asciiTheme="minorEastAsia" w:hAnsiTheme="minorEastAsia" w:hint="eastAsia"/>
        </w:rPr>
        <w:t>「Panasonic_l固定電話帳」など</w:t>
      </w:r>
      <w:r w:rsidR="00CA1579">
        <w:rPr>
          <w:rFonts w:asciiTheme="minorEastAsia" w:hAnsiTheme="minorEastAsia" w:hint="eastAsia"/>
        </w:rPr>
        <w:t>に変更したフォルダの中の「</w:t>
      </w:r>
      <w:r w:rsidR="00CA1579" w:rsidRPr="001F7E5D">
        <w:rPr>
          <w:rFonts w:asciiTheme="minorEastAsia" w:hAnsiTheme="minorEastAsia" w:hint="eastAsia"/>
        </w:rPr>
        <w:t>Panasonic電話帳編集_0_サンプル201.xlsm</w:t>
      </w:r>
      <w:r w:rsidR="00CA1579">
        <w:rPr>
          <w:rFonts w:asciiTheme="minorEastAsia" w:hAnsiTheme="minorEastAsia" w:hint="eastAsia"/>
        </w:rPr>
        <w:t>」（「</w:t>
      </w:r>
      <w:r w:rsidR="00A55C4C" w:rsidRPr="00A55C4C">
        <w:rPr>
          <w:rFonts w:asciiTheme="minorEastAsia" w:hAnsiTheme="minorEastAsia"/>
          <w:color w:val="0070C0"/>
        </w:rPr>
        <w:fldChar w:fldCharType="begin"/>
      </w:r>
      <w:r w:rsidR="00A55C4C" w:rsidRPr="00A55C4C">
        <w:rPr>
          <w:rFonts w:asciiTheme="minorEastAsia" w:hAnsiTheme="minorEastAsia"/>
          <w:color w:val="0070C0"/>
        </w:rPr>
        <w:instrText xml:space="preserve"> </w:instrText>
      </w:r>
      <w:r w:rsidR="00A55C4C" w:rsidRPr="00A55C4C">
        <w:rPr>
          <w:rFonts w:asciiTheme="minorEastAsia" w:hAnsiTheme="minorEastAsia" w:hint="eastAsia"/>
          <w:color w:val="0070C0"/>
        </w:rPr>
        <w:instrText>REF _Ref166576392 \r \h</w:instrText>
      </w:r>
      <w:r w:rsidR="00A55C4C" w:rsidRPr="00A55C4C">
        <w:rPr>
          <w:rFonts w:asciiTheme="minorEastAsia" w:hAnsiTheme="minorEastAsia"/>
          <w:color w:val="0070C0"/>
        </w:rPr>
        <w:instrText xml:space="preserve"> </w:instrText>
      </w:r>
      <w:r w:rsidR="00A55C4C" w:rsidRPr="00A55C4C">
        <w:rPr>
          <w:rFonts w:asciiTheme="minorEastAsia" w:hAnsiTheme="minorEastAsia"/>
          <w:color w:val="0070C0"/>
        </w:rPr>
      </w:r>
      <w:r w:rsidR="00A55C4C" w:rsidRPr="00A55C4C">
        <w:rPr>
          <w:rFonts w:asciiTheme="minorEastAsia" w:hAnsiTheme="minorEastAsia"/>
          <w:color w:val="0070C0"/>
        </w:rPr>
        <w:fldChar w:fldCharType="separate"/>
      </w:r>
      <w:r w:rsidR="00A55C4C" w:rsidRPr="00A55C4C">
        <w:rPr>
          <w:rFonts w:asciiTheme="minorEastAsia" w:hAnsiTheme="minorEastAsia"/>
          <w:color w:val="0070C0"/>
        </w:rPr>
        <w:t>(2)6)</w:t>
      </w:r>
      <w:r w:rsidR="00A55C4C" w:rsidRPr="00A55C4C">
        <w:rPr>
          <w:rFonts w:asciiTheme="minorEastAsia" w:hAnsiTheme="minorEastAsia"/>
          <w:color w:val="0070C0"/>
        </w:rPr>
        <w:fldChar w:fldCharType="end"/>
      </w:r>
      <w:r w:rsidR="00CA1579">
        <w:rPr>
          <w:rFonts w:asciiTheme="minorEastAsia" w:hAnsiTheme="minorEastAsia" w:hint="eastAsia"/>
        </w:rPr>
        <w:t>」項でプロパティの</w:t>
      </w:r>
      <w:r w:rsidR="00970A77">
        <w:rPr>
          <w:rFonts w:asciiTheme="minorEastAsia" w:hAnsiTheme="minorEastAsia" w:hint="eastAsia"/>
        </w:rPr>
        <w:t>セキュリティ</w:t>
      </w:r>
      <w:r w:rsidR="00CA1579">
        <w:rPr>
          <w:rFonts w:asciiTheme="minorEastAsia" w:hAnsiTheme="minorEastAsia" w:hint="eastAsia"/>
        </w:rPr>
        <w:t>許可をしたファイル）を</w:t>
      </w:r>
      <w:r w:rsidR="00343CA3" w:rsidRPr="00292AE8">
        <w:rPr>
          <w:rFonts w:asciiTheme="minorEastAsia" w:hAnsiTheme="minorEastAsia" w:hint="eastAsia"/>
        </w:rPr>
        <w:t>開くとExcel2010より後位のバージョンでは、表示した画面の上部に「</w:t>
      </w:r>
      <w:r w:rsidR="0092297A" w:rsidRPr="00A55C4C">
        <w:rPr>
          <w:rFonts w:asciiTheme="minorEastAsia" w:hAnsiTheme="minorEastAsia"/>
          <w:color w:val="0070C0"/>
        </w:rPr>
        <w:fldChar w:fldCharType="begin"/>
      </w:r>
      <w:r w:rsidR="0092297A" w:rsidRPr="00A55C4C">
        <w:rPr>
          <w:rFonts w:asciiTheme="minorEastAsia" w:hAnsiTheme="minorEastAsia"/>
          <w:color w:val="0070C0"/>
        </w:rPr>
        <w:instrText xml:space="preserve"> </w:instrText>
      </w:r>
      <w:r w:rsidR="0092297A" w:rsidRPr="00A55C4C">
        <w:rPr>
          <w:rFonts w:asciiTheme="minorEastAsia" w:hAnsiTheme="minorEastAsia" w:hint="eastAsia"/>
          <w:color w:val="0070C0"/>
        </w:rPr>
        <w:instrText>REF _Ref57101876 \h</w:instrText>
      </w:r>
      <w:r w:rsidR="0092297A" w:rsidRPr="00A55C4C">
        <w:rPr>
          <w:rFonts w:asciiTheme="minorEastAsia" w:hAnsiTheme="minorEastAsia"/>
          <w:color w:val="0070C0"/>
        </w:rPr>
        <w:instrText xml:space="preserve">  \* MERGEFORMAT </w:instrText>
      </w:r>
      <w:r w:rsidR="0092297A" w:rsidRPr="00A55C4C">
        <w:rPr>
          <w:rFonts w:asciiTheme="minorEastAsia" w:hAnsiTheme="minorEastAsia"/>
          <w:color w:val="0070C0"/>
        </w:rPr>
      </w:r>
      <w:r w:rsidR="0092297A" w:rsidRPr="00A55C4C">
        <w:rPr>
          <w:rFonts w:asciiTheme="minorEastAsia" w:hAnsiTheme="minorEastAsia"/>
          <w:color w:val="0070C0"/>
        </w:rPr>
        <w:fldChar w:fldCharType="separate"/>
      </w:r>
      <w:r w:rsidR="005868E0" w:rsidRPr="00A55C4C">
        <w:rPr>
          <w:rFonts w:asciiTheme="minorEastAsia" w:hAnsiTheme="minorEastAsia" w:hint="eastAsia"/>
          <w:color w:val="0070C0"/>
        </w:rPr>
        <w:t xml:space="preserve">図 </w:t>
      </w:r>
      <w:r w:rsidR="005868E0" w:rsidRPr="00A55C4C">
        <w:rPr>
          <w:rFonts w:asciiTheme="minorEastAsia" w:hAnsiTheme="minorEastAsia"/>
          <w:noProof/>
          <w:color w:val="0070C0"/>
        </w:rPr>
        <w:t>5</w:t>
      </w:r>
      <w:r w:rsidR="005868E0" w:rsidRPr="00A55C4C">
        <w:rPr>
          <w:rFonts w:asciiTheme="minorEastAsia" w:hAnsiTheme="minorEastAsia"/>
          <w:color w:val="0070C0"/>
        </w:rPr>
        <w:t xml:space="preserve"> </w:t>
      </w:r>
      <w:r w:rsidR="005868E0" w:rsidRPr="00A55C4C">
        <w:rPr>
          <w:rFonts w:asciiTheme="minorEastAsia" w:hAnsiTheme="minorEastAsia" w:hint="eastAsia"/>
          <w:color w:val="0070C0"/>
          <w:szCs w:val="21"/>
        </w:rPr>
        <w:t>保護されたビュー</w:t>
      </w:r>
      <w:r w:rsidR="0092297A" w:rsidRPr="00A55C4C">
        <w:rPr>
          <w:rFonts w:asciiTheme="minorEastAsia" w:hAnsiTheme="minorEastAsia"/>
          <w:color w:val="0070C0"/>
        </w:rPr>
        <w:fldChar w:fldCharType="end"/>
      </w:r>
      <w:r w:rsidR="00343CA3" w:rsidRPr="00292AE8">
        <w:rPr>
          <w:rFonts w:asciiTheme="minorEastAsia" w:hAnsiTheme="minorEastAsia" w:hint="eastAsia"/>
        </w:rPr>
        <w:t>」のように表示します。</w:t>
      </w:r>
    </w:p>
    <w:p w14:paraId="3860E13A" w14:textId="200C3A1D" w:rsidR="00343CA3" w:rsidRPr="00292AE8" w:rsidRDefault="005467E4" w:rsidP="00292AE8">
      <w:pPr>
        <w:topLinePunct/>
        <w:ind w:leftChars="270" w:left="567"/>
        <w:rPr>
          <w:rFonts w:asciiTheme="minorEastAsia" w:hAnsiTheme="minorEastAsia"/>
        </w:rPr>
      </w:pPr>
      <w:r w:rsidRPr="00292AE8">
        <w:rPr>
          <w:rFonts w:asciiTheme="minorEastAsia" w:hAnsiTheme="minorEastAsia" w:hint="eastAsia"/>
        </w:rPr>
        <w:t>（</w:t>
      </w:r>
      <w:r w:rsidRPr="00292AE8">
        <w:rPr>
          <w:rFonts w:asciiTheme="minorEastAsia" w:hAnsiTheme="minorEastAsia" w:hint="eastAsia"/>
          <w:szCs w:val="21"/>
        </w:rPr>
        <w:t>マクロが含まれている場合Excel2010以降のお決まりごとです。</w:t>
      </w:r>
      <w:r w:rsidRPr="00292AE8">
        <w:rPr>
          <w:rFonts w:asciiTheme="minorEastAsia" w:hAnsiTheme="minorEastAsia" w:hint="eastAsia"/>
        </w:rPr>
        <w:t>Excel2010以降のバージ</w:t>
      </w:r>
      <w:r w:rsidRPr="00292AE8">
        <w:rPr>
          <w:rFonts w:asciiTheme="minorEastAsia" w:hAnsiTheme="minorEastAsia" w:hint="eastAsia"/>
        </w:rPr>
        <w:lastRenderedPageBreak/>
        <w:t>ョンでは同じように表示し、この図はExcel2016の場合になります）</w:t>
      </w:r>
    </w:p>
    <w:p w14:paraId="1944C89D" w14:textId="77777777" w:rsidR="008346DE" w:rsidRPr="00292AE8" w:rsidRDefault="002A4C30" w:rsidP="00292AE8">
      <w:pPr>
        <w:topLinePunct/>
        <w:ind w:leftChars="270" w:left="567"/>
        <w:rPr>
          <w:rFonts w:asciiTheme="minorEastAsia" w:hAnsiTheme="minorEastAsia"/>
        </w:rPr>
      </w:pPr>
      <w:r w:rsidRPr="00292AE8">
        <w:rPr>
          <w:rFonts w:asciiTheme="minorEastAsia" w:hAnsiTheme="minorEastAsia" w:hint="eastAsia"/>
        </w:rPr>
        <w:t>表示している赤枠の部分は「</w:t>
      </w:r>
      <w:r w:rsidRPr="00292AE8">
        <w:rPr>
          <w:rFonts w:asciiTheme="minorEastAsia" w:hAnsiTheme="minorEastAsia" w:hint="eastAsia"/>
          <w:color w:val="FF0000"/>
        </w:rPr>
        <w:t>保護ビュー　注意－インターネットから入手したファイルは、ウイルスに感染している可能性があります。編集する必要がなければ、保護ビューのままにしておくことをお勧めします。</w:t>
      </w:r>
      <w:r w:rsidRPr="00292AE8">
        <w:rPr>
          <w:rFonts w:asciiTheme="minorEastAsia" w:hAnsiTheme="minorEastAsia" w:hint="eastAsia"/>
        </w:rPr>
        <w:t>」とあります。</w:t>
      </w:r>
    </w:p>
    <w:p w14:paraId="42A7E98B" w14:textId="136219A1" w:rsidR="002A4C30" w:rsidRPr="00292AE8" w:rsidRDefault="008346DE" w:rsidP="00292AE8">
      <w:pPr>
        <w:topLinePunct/>
        <w:ind w:leftChars="270" w:left="567"/>
        <w:rPr>
          <w:rFonts w:asciiTheme="minorEastAsia" w:hAnsiTheme="minorEastAsia"/>
        </w:rPr>
      </w:pPr>
      <w:r w:rsidRPr="00292AE8">
        <w:rPr>
          <w:rFonts w:asciiTheme="minorEastAsia" w:hAnsiTheme="minorEastAsia" w:hint="eastAsia"/>
          <w:noProof/>
        </w:rPr>
        <mc:AlternateContent>
          <mc:Choice Requires="wpg">
            <w:drawing>
              <wp:inline distT="0" distB="0" distL="0" distR="0" wp14:anchorId="357DE392" wp14:editId="6CC53167">
                <wp:extent cx="5760085" cy="1417955"/>
                <wp:effectExtent l="0" t="0" r="0" b="0"/>
                <wp:docPr id="43" name="グループ化 43"/>
                <wp:cNvGraphicFramePr/>
                <a:graphic xmlns:a="http://schemas.openxmlformats.org/drawingml/2006/main">
                  <a:graphicData uri="http://schemas.microsoft.com/office/word/2010/wordprocessingGroup">
                    <wpg:wgp>
                      <wpg:cNvGrpSpPr/>
                      <wpg:grpSpPr>
                        <a:xfrm>
                          <a:off x="0" y="0"/>
                          <a:ext cx="5760085" cy="1417955"/>
                          <a:chOff x="0" y="0"/>
                          <a:chExt cx="5760085" cy="1418410"/>
                        </a:xfrm>
                      </wpg:grpSpPr>
                      <wps:wsp>
                        <wps:cNvPr id="4" name="テキスト ボックス 4"/>
                        <wps:cNvSpPr txBox="1"/>
                        <wps:spPr>
                          <a:xfrm>
                            <a:off x="0" y="1190445"/>
                            <a:ext cx="5760085" cy="227965"/>
                          </a:xfrm>
                          <a:prstGeom prst="rect">
                            <a:avLst/>
                          </a:prstGeom>
                          <a:solidFill>
                            <a:prstClr val="white"/>
                          </a:solidFill>
                          <a:ln>
                            <a:noFill/>
                          </a:ln>
                        </wps:spPr>
                        <wps:txbx>
                          <w:txbxContent>
                            <w:p w14:paraId="115F62E8" w14:textId="5F246258" w:rsidR="00B415C6" w:rsidRPr="00931C54" w:rsidRDefault="00B415C6" w:rsidP="008346DE">
                              <w:pPr>
                                <w:pStyle w:val="ac"/>
                                <w:jc w:val="center"/>
                                <w:rPr>
                                  <w:rFonts w:ascii="ＭＳ 明朝" w:eastAsia="ＭＳ 明朝"/>
                                  <w:noProof/>
                                </w:rPr>
                              </w:pPr>
                              <w:bookmarkStart w:id="126" w:name="_Ref57101876"/>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70A77">
                                <w:rPr>
                                  <w:noProof/>
                                </w:rPr>
                                <w:t>5</w:t>
                              </w:r>
                              <w:r>
                                <w:fldChar w:fldCharType="end"/>
                              </w:r>
                              <w:r>
                                <w:t xml:space="preserve"> </w:t>
                              </w:r>
                              <w:r w:rsidRPr="003C3543">
                                <w:rPr>
                                  <w:rFonts w:ascii="ＭＳ 明朝" w:eastAsia="ＭＳ 明朝" w:hint="eastAsia"/>
                                </w:rPr>
                                <w:t>保護されたビュー</w:t>
                              </w:r>
                              <w:bookmarkEnd w:id="126"/>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pic:pic xmlns:pic="http://schemas.openxmlformats.org/drawingml/2006/picture">
                        <pic:nvPicPr>
                          <pic:cNvPr id="42" name="図 42"/>
                          <pic:cNvPicPr>
                            <a:picLocks noChangeAspect="1"/>
                          </pic:cNvPicPr>
                        </pic:nvPicPr>
                        <pic:blipFill>
                          <a:blip r:embed="rId20">
                            <a:extLst>
                              <a:ext uri="{28A0092B-C50C-407E-A947-70E740481C1C}">
                                <a14:useLocalDpi xmlns:a14="http://schemas.microsoft.com/office/drawing/2010/main" val="0"/>
                              </a:ext>
                            </a:extLst>
                          </a:blip>
                          <a:stretch>
                            <a:fillRect/>
                          </a:stretch>
                        </pic:blipFill>
                        <pic:spPr>
                          <a:xfrm>
                            <a:off x="0" y="0"/>
                            <a:ext cx="5760085" cy="1179195"/>
                          </a:xfrm>
                          <a:prstGeom prst="rect">
                            <a:avLst/>
                          </a:prstGeom>
                        </pic:spPr>
                      </pic:pic>
                    </wpg:wgp>
                  </a:graphicData>
                </a:graphic>
              </wp:inline>
            </w:drawing>
          </mc:Choice>
          <mc:Fallback>
            <w:pict>
              <v:group w14:anchorId="357DE392" id="グループ化 43" o:spid="_x0000_s1040" style="width:453.55pt;height:111.65pt;mso-position-horizontal-relative:char;mso-position-vertical-relative:line" coordsize="57600,14184"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">
                <v:shape id="テキスト ボックス 4" o:spid="_x0000_s1041" type="#_x0000_t202" style="position:absolute;top:11904;width:57600;height:22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" stroked="f">
                  <v:textbox inset="0,0,0,0">
                    <w:txbxContent>
                      <w:p w14:paraId="115F62E8" w14:textId="5F246258" w:rsidR="00B415C6" w:rsidRPr="00931C54" w:rsidRDefault="00B415C6" w:rsidP="008346DE">
                        <w:pPr>
                          <w:pStyle w:val="ac"/>
                          <w:jc w:val="center"/>
                          <w:rPr>
                            <w:rFonts w:ascii="ＭＳ 明朝" w:eastAsia="ＭＳ 明朝"/>
                            <w:noProof/>
                          </w:rPr>
                        </w:pPr>
                        <w:bookmarkStart w:id="127" w:name="_Ref57101876"/>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70A77">
                          <w:rPr>
                            <w:noProof/>
                          </w:rPr>
                          <w:t>5</w:t>
                        </w:r>
                        <w:r>
                          <w:fldChar w:fldCharType="end"/>
                        </w:r>
                        <w:r>
                          <w:t xml:space="preserve"> </w:t>
                        </w:r>
                        <w:r w:rsidRPr="003C3543">
                          <w:rPr>
                            <w:rFonts w:ascii="ＭＳ 明朝" w:eastAsia="ＭＳ 明朝" w:hint="eastAsia"/>
                          </w:rPr>
                          <w:t>保護されたビュー</w:t>
                        </w:r>
                        <w:bookmarkEnd w:id="127"/>
                      </w:p>
                    </w:txbxContent>
                  </v:textbox>
                </v:shape>
                <v:shape id="図 42" o:spid="_x0000_s1042" type="#_x0000_t75" style="position:absolute;width:57600;height:117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">
                  <v:imagedata r:id="rId21" o:title=""/>
                </v:shape>
                <w10:anchorlock/>
              </v:group>
            </w:pict>
          </mc:Fallback>
        </mc:AlternateContent>
      </w:r>
      <w:r w:rsidR="002A4C30" w:rsidRPr="00292AE8">
        <w:rPr>
          <w:rFonts w:asciiTheme="minorEastAsia" w:hAnsiTheme="minorEastAsia"/>
        </w:rPr>
        <w:br/>
      </w:r>
      <w:r w:rsidR="002A4C30" w:rsidRPr="00292AE8">
        <w:rPr>
          <w:rFonts w:asciiTheme="minorEastAsia" w:hAnsiTheme="minorEastAsia" w:hint="eastAsia"/>
          <w:szCs w:val="21"/>
        </w:rPr>
        <w:t>＜編集を有効にする＞をクリックしないとインストールできないので押してください。</w:t>
      </w:r>
    </w:p>
    <w:p w14:paraId="002F87C3" w14:textId="3D1B53D7" w:rsidR="004A4075" w:rsidRPr="00292AE8" w:rsidRDefault="002A4C30" w:rsidP="00292AE8">
      <w:pPr>
        <w:topLinePunct/>
        <w:ind w:left="567"/>
        <w:rPr>
          <w:rFonts w:asciiTheme="minorEastAsia" w:hAnsiTheme="minorEastAsia"/>
        </w:rPr>
      </w:pPr>
      <w:r w:rsidRPr="00292AE8">
        <w:rPr>
          <w:rFonts w:asciiTheme="minorEastAsia" w:hAnsiTheme="minorEastAsia" w:hint="eastAsia"/>
        </w:rPr>
        <w:t>電子メールに添付したファイルに</w:t>
      </w:r>
      <w:r w:rsidRPr="00292AE8">
        <w:rPr>
          <w:rFonts w:asciiTheme="minorEastAsia" w:hAnsiTheme="minorEastAsia" w:hint="eastAsia"/>
          <w:u w:val="single"/>
        </w:rPr>
        <w:t>マクロが含まれている場合</w:t>
      </w:r>
      <w:r w:rsidRPr="00292AE8">
        <w:rPr>
          <w:rFonts w:asciiTheme="minorEastAsia" w:hAnsiTheme="minorEastAsia" w:hint="eastAsia"/>
        </w:rPr>
        <w:t>、受信者がそのファイルを開くとこのようなメッセージを表示するのでご存知の方も多いと思います。</w:t>
      </w:r>
    </w:p>
    <w:p w14:paraId="5199CE9D" w14:textId="4EA2D45C" w:rsidR="003D756A" w:rsidRPr="00292AE8" w:rsidRDefault="003D756A" w:rsidP="00292AE8">
      <w:pPr>
        <w:pStyle w:val="2"/>
        <w:rPr>
          <w:rFonts w:hAnsiTheme="minorEastAsia"/>
        </w:rPr>
      </w:pPr>
      <w:bookmarkStart w:id="128" w:name="_Toc56535373"/>
      <w:bookmarkStart w:id="129" w:name="_Toc56955214"/>
      <w:bookmarkStart w:id="130" w:name="_Toc166600568"/>
      <w:r w:rsidRPr="00292AE8">
        <w:rPr>
          <w:rFonts w:hAnsiTheme="minorEastAsia" w:hint="eastAsia"/>
        </w:rPr>
        <w:t>コンテンツの有効化</w:t>
      </w:r>
      <w:bookmarkEnd w:id="128"/>
      <w:bookmarkEnd w:id="129"/>
      <w:bookmarkEnd w:id="130"/>
    </w:p>
    <w:p w14:paraId="14982F02" w14:textId="2FF018DB" w:rsidR="003D756A" w:rsidRPr="00292AE8" w:rsidRDefault="005467E4" w:rsidP="005868E0">
      <w:pPr>
        <w:pStyle w:val="3"/>
      </w:pPr>
      <w:r w:rsidRPr="00292AE8">
        <w:rPr>
          <w:rFonts w:hint="eastAsia"/>
          <w:noProof/>
        </w:rPr>
        <mc:AlternateContent>
          <mc:Choice Requires="wpg">
            <w:drawing>
              <wp:anchor distT="0" distB="0" distL="114300" distR="114300" simplePos="0" relativeHeight="251654144" behindDoc="0" locked="0" layoutInCell="1" allowOverlap="1" wp14:anchorId="1CF552A7" wp14:editId="1B9D2681">
                <wp:simplePos x="0" y="0"/>
                <wp:positionH relativeFrom="margin">
                  <wp:align>right</wp:align>
                </wp:positionH>
                <wp:positionV relativeFrom="paragraph">
                  <wp:posOffset>35105</wp:posOffset>
                </wp:positionV>
                <wp:extent cx="1972310" cy="599440"/>
                <wp:effectExtent l="0" t="0" r="8890" b="0"/>
                <wp:wrapSquare wrapText="bothSides"/>
                <wp:docPr id="45" name="グループ化 45"/>
                <wp:cNvGraphicFramePr/>
                <a:graphic xmlns:a="http://schemas.openxmlformats.org/drawingml/2006/main">
                  <a:graphicData uri="http://schemas.microsoft.com/office/word/2010/wordprocessingGroup">
                    <wpg:wgp>
                      <wpg:cNvGrpSpPr/>
                      <wpg:grpSpPr>
                        <a:xfrm>
                          <a:off x="0" y="0"/>
                          <a:ext cx="1972310" cy="599440"/>
                          <a:chOff x="0" y="0"/>
                          <a:chExt cx="1972310" cy="599440"/>
                        </a:xfrm>
                      </wpg:grpSpPr>
                      <pic:pic xmlns:pic="http://schemas.openxmlformats.org/drawingml/2006/picture">
                        <pic:nvPicPr>
                          <pic:cNvPr id="9" name="図 9"/>
                          <pic:cNvPicPr>
                            <a:picLocks noChangeAspect="1"/>
                          </pic:cNvPicPr>
                        </pic:nvPicPr>
                        <pic:blipFill>
                          <a:blip r:embed="rId22">
                            <a:extLst>
                              <a:ext uri="{28A0092B-C50C-407E-A947-70E740481C1C}">
                                <a14:useLocalDpi xmlns:a14="http://schemas.microsoft.com/office/drawing/2010/main" val="0"/>
                              </a:ext>
                            </a:extLst>
                          </a:blip>
                          <a:stretch>
                            <a:fillRect/>
                          </a:stretch>
                        </pic:blipFill>
                        <pic:spPr>
                          <a:xfrm>
                            <a:off x="0" y="0"/>
                            <a:ext cx="1972310" cy="315595"/>
                          </a:xfrm>
                          <a:prstGeom prst="rect">
                            <a:avLst/>
                          </a:prstGeom>
                        </pic:spPr>
                      </pic:pic>
                      <wps:wsp>
                        <wps:cNvPr id="44" name="テキスト ボックス 44"/>
                        <wps:cNvSpPr txBox="1"/>
                        <wps:spPr>
                          <a:xfrm>
                            <a:off x="0" y="370840"/>
                            <a:ext cx="1972310" cy="228600"/>
                          </a:xfrm>
                          <a:prstGeom prst="rect">
                            <a:avLst/>
                          </a:prstGeom>
                          <a:solidFill>
                            <a:prstClr val="white"/>
                          </a:solidFill>
                          <a:ln>
                            <a:noFill/>
                          </a:ln>
                        </wps:spPr>
                        <wps:txbx>
                          <w:txbxContent>
                            <w:p w14:paraId="4364F5A1" w14:textId="0B75651F" w:rsidR="00B415C6" w:rsidRPr="00EE03D8" w:rsidRDefault="00B415C6" w:rsidP="003D756A">
                              <w:pPr>
                                <w:pStyle w:val="ac"/>
                                <w:jc w:val="center"/>
                                <w:rPr>
                                  <w:rFonts w:ascii="ＭＳ 明朝" w:eastAsia="ＭＳ 明朝"/>
                                  <w:noProof/>
                                </w:rPr>
                              </w:pPr>
                              <w:bookmarkStart w:id="131" w:name="_Ref57121484"/>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70A77">
                                <w:rPr>
                                  <w:noProof/>
                                </w:rPr>
                                <w:t>6</w:t>
                              </w:r>
                              <w:r>
                                <w:fldChar w:fldCharType="end"/>
                              </w:r>
                              <w:r>
                                <w:t xml:space="preserve"> </w:t>
                              </w:r>
                              <w:r>
                                <w:rPr>
                                  <w:rFonts w:hint="eastAsia"/>
                                </w:rPr>
                                <w:t>コンテンツの有効化</w:t>
                              </w:r>
                              <w:bookmarkEnd w:id="131"/>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1CF552A7" id="グループ化 45" o:spid="_x0000_s1043" style="position:absolute;left:0;text-align:left;margin-left:104.1pt;margin-top:2.75pt;width:155.3pt;height:47.2pt;z-index:251654144;mso-position-horizontal:right;mso-position-horizontal-relative:margin;mso-position-vertical-relative:text" coordsize="19723,5994"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">
                <v:shape id="図 9" o:spid="_x0000_s1044" type="#_x0000_t75" style="position:absolute;width:19723;height:31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">
                  <v:imagedata r:id="rId23" o:title=""/>
                </v:shape>
                <v:shape id="テキスト ボックス 44" o:spid="_x0000_s1045" type="#_x0000_t202" style="position:absolute;top:3708;width:19723;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" stroked="f">
                  <v:textbox style="mso-fit-shape-to-text:t" inset="0,0,0,0">
                    <w:txbxContent>
                      <w:p w14:paraId="4364F5A1" w14:textId="0B75651F" w:rsidR="00B415C6" w:rsidRPr="00EE03D8" w:rsidRDefault="00B415C6" w:rsidP="003D756A">
                        <w:pPr>
                          <w:pStyle w:val="ac"/>
                          <w:jc w:val="center"/>
                          <w:rPr>
                            <w:rFonts w:ascii="ＭＳ 明朝" w:eastAsia="ＭＳ 明朝"/>
                            <w:noProof/>
                          </w:rPr>
                        </w:pPr>
                        <w:bookmarkStart w:id="132" w:name="_Ref57121484"/>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70A77">
                          <w:rPr>
                            <w:noProof/>
                          </w:rPr>
                          <w:t>6</w:t>
                        </w:r>
                        <w:r>
                          <w:fldChar w:fldCharType="end"/>
                        </w:r>
                        <w:r>
                          <w:t xml:space="preserve"> </w:t>
                        </w:r>
                        <w:r>
                          <w:rPr>
                            <w:rFonts w:hint="eastAsia"/>
                          </w:rPr>
                          <w:t>コンテンツの有効化</w:t>
                        </w:r>
                        <w:bookmarkEnd w:id="132"/>
                      </w:p>
                    </w:txbxContent>
                  </v:textbox>
                </v:shape>
                <w10:wrap type="square" anchorx="margin"/>
              </v:group>
            </w:pict>
          </mc:Fallback>
        </mc:AlternateContent>
      </w:r>
      <w:r w:rsidR="003D756A" w:rsidRPr="00292AE8">
        <w:rPr>
          <w:rFonts w:hint="eastAsia"/>
        </w:rPr>
        <w:t>「</w:t>
      </w:r>
      <w:r w:rsidR="003D756A" w:rsidRPr="00A55C4C">
        <w:rPr>
          <w:color w:val="0070C0"/>
        </w:rPr>
        <w:fldChar w:fldCharType="begin"/>
      </w:r>
      <w:r w:rsidR="003D756A" w:rsidRPr="00A55C4C">
        <w:rPr>
          <w:color w:val="0070C0"/>
        </w:rPr>
        <w:instrText xml:space="preserve"> </w:instrText>
      </w:r>
      <w:r w:rsidR="003D756A" w:rsidRPr="00A55C4C">
        <w:rPr>
          <w:rFonts w:hint="eastAsia"/>
          <w:color w:val="0070C0"/>
        </w:rPr>
        <w:instrText>REF _Ref57121484 \h</w:instrText>
      </w:r>
      <w:r w:rsidR="003D756A" w:rsidRPr="00A55C4C">
        <w:rPr>
          <w:color w:val="0070C0"/>
        </w:rPr>
        <w:instrText xml:space="preserve"> </w:instrText>
      </w:r>
      <w:r w:rsidR="00292AE8" w:rsidRPr="00A55C4C">
        <w:rPr>
          <w:color w:val="0070C0"/>
        </w:rPr>
        <w:instrText xml:space="preserve"> \* MERGEFORMAT </w:instrText>
      </w:r>
      <w:r w:rsidR="003D756A" w:rsidRPr="00A55C4C">
        <w:rPr>
          <w:color w:val="0070C0"/>
        </w:rPr>
      </w:r>
      <w:r w:rsidR="003D756A" w:rsidRPr="00A55C4C">
        <w:rPr>
          <w:color w:val="0070C0"/>
        </w:rPr>
        <w:fldChar w:fldCharType="separate"/>
      </w:r>
      <w:r w:rsidR="005868E0" w:rsidRPr="00A55C4C">
        <w:rPr>
          <w:rFonts w:hint="eastAsia"/>
          <w:color w:val="0070C0"/>
        </w:rPr>
        <w:t xml:space="preserve">図 </w:t>
      </w:r>
      <w:r w:rsidR="005868E0" w:rsidRPr="00A55C4C">
        <w:rPr>
          <w:noProof/>
          <w:color w:val="0070C0"/>
        </w:rPr>
        <w:t>6</w:t>
      </w:r>
      <w:r w:rsidR="005868E0" w:rsidRPr="00A55C4C">
        <w:rPr>
          <w:color w:val="0070C0"/>
        </w:rPr>
        <w:t xml:space="preserve"> </w:t>
      </w:r>
      <w:r w:rsidR="005868E0" w:rsidRPr="00A55C4C">
        <w:rPr>
          <w:rFonts w:hint="eastAsia"/>
          <w:color w:val="0070C0"/>
        </w:rPr>
        <w:t>コンテンツの有効化</w:t>
      </w:r>
      <w:r w:rsidR="003D756A" w:rsidRPr="00A55C4C">
        <w:rPr>
          <w:color w:val="0070C0"/>
        </w:rPr>
        <w:fldChar w:fldCharType="end"/>
      </w:r>
      <w:r w:rsidR="003D756A" w:rsidRPr="00292AE8">
        <w:rPr>
          <w:rFonts w:hint="eastAsia"/>
        </w:rPr>
        <w:t>」の図が表示します。</w:t>
      </w:r>
    </w:p>
    <w:p w14:paraId="2D502EA1" w14:textId="3F516313" w:rsidR="003D756A" w:rsidRPr="00292AE8" w:rsidRDefault="003D756A" w:rsidP="005868E0">
      <w:pPr>
        <w:pStyle w:val="3"/>
      </w:pPr>
      <w:r w:rsidRPr="00292AE8">
        <w:rPr>
          <w:rFonts w:hint="eastAsia"/>
        </w:rPr>
        <w:t>同図の「コンテンツの有効化」ボタンをクリックしてください。</w:t>
      </w:r>
    </w:p>
    <w:p w14:paraId="3F92B648" w14:textId="77777777" w:rsidR="004A4075" w:rsidRPr="00292AE8" w:rsidRDefault="004A4075" w:rsidP="00292AE8">
      <w:pPr>
        <w:pStyle w:val="2"/>
        <w:rPr>
          <w:rFonts w:hAnsiTheme="minorEastAsia"/>
        </w:rPr>
      </w:pPr>
      <w:bookmarkStart w:id="133" w:name="_Toc412311470"/>
      <w:bookmarkStart w:id="134" w:name="_Toc412360794"/>
      <w:bookmarkStart w:id="135" w:name="_Toc412360822"/>
      <w:bookmarkStart w:id="136" w:name="_Toc412360864"/>
      <w:bookmarkStart w:id="137" w:name="_Toc412360941"/>
      <w:bookmarkStart w:id="138" w:name="_Ref412393726"/>
      <w:bookmarkStart w:id="139" w:name="_Toc57055592"/>
      <w:bookmarkStart w:id="140" w:name="_Toc57062986"/>
      <w:bookmarkStart w:id="141" w:name="_Toc166600569"/>
      <w:r w:rsidRPr="00292AE8">
        <w:rPr>
          <w:rFonts w:hAnsiTheme="minorEastAsia" w:hint="eastAsia"/>
        </w:rPr>
        <w:t>使用上の参考事項</w:t>
      </w:r>
      <w:bookmarkEnd w:id="133"/>
      <w:bookmarkEnd w:id="134"/>
      <w:bookmarkEnd w:id="135"/>
      <w:bookmarkEnd w:id="136"/>
      <w:bookmarkEnd w:id="137"/>
      <w:bookmarkEnd w:id="138"/>
      <w:bookmarkEnd w:id="139"/>
      <w:bookmarkEnd w:id="140"/>
      <w:bookmarkEnd w:id="141"/>
    </w:p>
    <w:p w14:paraId="7A67CD15" w14:textId="77777777" w:rsidR="004A4075" w:rsidRPr="00292AE8" w:rsidRDefault="004A4075" w:rsidP="00292AE8">
      <w:pPr>
        <w:topLinePunct/>
        <w:ind w:leftChars="270" w:left="567"/>
        <w:rPr>
          <w:rFonts w:asciiTheme="minorEastAsia" w:hAnsiTheme="minorEastAsia"/>
        </w:rPr>
      </w:pPr>
      <w:r w:rsidRPr="00292AE8">
        <w:rPr>
          <w:rFonts w:asciiTheme="minorEastAsia" w:hAnsiTheme="minorEastAsia" w:hint="eastAsia"/>
        </w:rPr>
        <w:t>（購入したSDカードはそのまま使えるはずです。下記は不具合等の参考まで）</w:t>
      </w:r>
    </w:p>
    <w:p w14:paraId="7B33922A" w14:textId="77777777" w:rsidR="004A4075" w:rsidRPr="00292AE8" w:rsidRDefault="004A4075" w:rsidP="00292AE8">
      <w:pPr>
        <w:topLinePunct/>
        <w:ind w:leftChars="270" w:left="567"/>
        <w:rPr>
          <w:rFonts w:asciiTheme="minorEastAsia" w:hAnsiTheme="minorEastAsia"/>
        </w:rPr>
      </w:pPr>
      <w:r w:rsidRPr="00292AE8">
        <w:rPr>
          <w:rFonts w:asciiTheme="minorEastAsia" w:hAnsiTheme="minorEastAsia" w:hint="eastAsia"/>
        </w:rPr>
        <w:t>SD/SDHC/SDXC 　SDカードフォーマットの参考は下記URL</w:t>
      </w:r>
    </w:p>
    <w:p w14:paraId="047B5910" w14:textId="77777777" w:rsidR="004A4075" w:rsidRPr="00292AE8" w:rsidRDefault="004A4075" w:rsidP="00292AE8">
      <w:pPr>
        <w:topLinePunct/>
        <w:ind w:leftChars="270" w:left="567"/>
        <w:rPr>
          <w:rFonts w:asciiTheme="minorEastAsia" w:hAnsiTheme="minorEastAsia"/>
        </w:rPr>
      </w:pPr>
      <w:r w:rsidRPr="00292AE8">
        <w:rPr>
          <w:rFonts w:asciiTheme="minorEastAsia" w:hAnsiTheme="minorEastAsia" w:hint="eastAsia"/>
        </w:rPr>
        <w:t>http://panasonic.jp/support/sd_w/download/index.html</w:t>
      </w:r>
    </w:p>
    <w:p w14:paraId="0B145B69" w14:textId="77777777" w:rsidR="004A4075" w:rsidRPr="00292AE8" w:rsidRDefault="004A4075" w:rsidP="00292AE8">
      <w:pPr>
        <w:topLinePunct/>
        <w:ind w:leftChars="270" w:left="567"/>
        <w:rPr>
          <w:rFonts w:asciiTheme="minorEastAsia" w:hAnsiTheme="minorEastAsia"/>
        </w:rPr>
      </w:pPr>
      <w:r w:rsidRPr="00292AE8">
        <w:rPr>
          <w:rFonts w:asciiTheme="minorEastAsia" w:hAnsiTheme="minorEastAsia" w:hint="eastAsia"/>
        </w:rPr>
        <w:t>【SDフォーマッタ　4.0】</w:t>
      </w:r>
    </w:p>
    <w:p w14:paraId="27037F26" w14:textId="77777777" w:rsidR="004A4075" w:rsidRPr="00292AE8" w:rsidRDefault="004A4075" w:rsidP="00292AE8">
      <w:pPr>
        <w:topLinePunct/>
        <w:ind w:leftChars="270" w:left="567"/>
        <w:rPr>
          <w:rFonts w:asciiTheme="minorEastAsia" w:hAnsiTheme="minorEastAsia"/>
        </w:rPr>
      </w:pPr>
      <w:r w:rsidRPr="00292AE8">
        <w:rPr>
          <w:rFonts w:asciiTheme="minorEastAsia" w:hAnsiTheme="minorEastAsia" w:hint="eastAsia"/>
        </w:rPr>
        <w:t>SD/SDHC/SDXCメモリーカードフォーマットソフトウェア</w:t>
      </w:r>
      <w:r w:rsidRPr="00292AE8">
        <w:rPr>
          <w:rFonts w:asciiTheme="minorEastAsia" w:hAnsiTheme="minorEastAsia"/>
        </w:rPr>
        <w:t xml:space="preserve"> </w:t>
      </w:r>
    </w:p>
    <w:p w14:paraId="239C3FF3" w14:textId="77777777" w:rsidR="004A4075" w:rsidRPr="00292AE8" w:rsidRDefault="004A4075" w:rsidP="00292AE8">
      <w:pPr>
        <w:topLinePunct/>
        <w:ind w:leftChars="202" w:left="424"/>
        <w:rPr>
          <w:rFonts w:asciiTheme="minorEastAsia" w:hAnsiTheme="minorEastAsia"/>
          <w:b/>
          <w:bCs/>
        </w:rPr>
      </w:pPr>
      <w:r w:rsidRPr="00292AE8">
        <w:rPr>
          <w:rFonts w:asciiTheme="minorEastAsia" w:hAnsiTheme="minorEastAsia" w:hint="eastAsia"/>
          <w:b/>
          <w:bCs/>
        </w:rPr>
        <w:t>用語：</w:t>
      </w:r>
    </w:p>
    <w:p w14:paraId="3C4E1E20" w14:textId="4A287B7C" w:rsidR="004A4075" w:rsidRPr="00292AE8" w:rsidRDefault="004A4075" w:rsidP="00292AE8">
      <w:pPr>
        <w:topLinePunct/>
        <w:ind w:leftChars="270" w:left="567"/>
        <w:rPr>
          <w:rFonts w:asciiTheme="minorEastAsia" w:hAnsiTheme="minorEastAsia"/>
        </w:rPr>
      </w:pPr>
      <w:r w:rsidRPr="00292AE8">
        <w:rPr>
          <w:rFonts w:asciiTheme="minorEastAsia" w:hAnsiTheme="minorEastAsia" w:hint="eastAsia"/>
        </w:rPr>
        <w:t>SDメモリーカード【 Secure Digital memory card 】SDカード / SD card</w:t>
      </w:r>
      <w:r w:rsidR="00970A77">
        <w:rPr>
          <w:rFonts w:asciiTheme="minorEastAsia" w:hAnsiTheme="minorEastAsia" w:hint="eastAsia"/>
        </w:rPr>
        <w:t>セキュリティ</w:t>
      </w:r>
      <w:r w:rsidRPr="00292AE8">
        <w:rPr>
          <w:rFonts w:asciiTheme="minorEastAsia" w:hAnsiTheme="minorEastAsia" w:hint="eastAsia"/>
        </w:rPr>
        <w:t>で保護された記憶デバイス</w:t>
      </w:r>
    </w:p>
    <w:p w14:paraId="2C37D6DB" w14:textId="4BA982F9" w:rsidR="004A4075" w:rsidRPr="00292AE8" w:rsidRDefault="004A4075" w:rsidP="00292AE8">
      <w:pPr>
        <w:topLinePunct/>
        <w:ind w:leftChars="270" w:left="849" w:hangingChars="134" w:hanging="282"/>
        <w:rPr>
          <w:rFonts w:asciiTheme="minorEastAsia" w:hAnsiTheme="minorEastAsia"/>
        </w:rPr>
      </w:pPr>
      <w:r w:rsidRPr="00292AE8">
        <w:rPr>
          <w:rFonts w:asciiTheme="minorEastAsia" w:hAnsiTheme="minorEastAsia" w:hint="eastAsia"/>
          <w:b/>
        </w:rPr>
        <w:t>※</w:t>
      </w:r>
      <w:r w:rsidRPr="00292AE8">
        <w:rPr>
          <w:rFonts w:asciiTheme="minorEastAsia" w:hAnsiTheme="minorEastAsia" w:hint="eastAsia"/>
        </w:rPr>
        <w:t xml:space="preserve"> ドライブ名の前に「</w:t>
      </w:r>
      <w:r w:rsidR="00970A77">
        <w:rPr>
          <w:rFonts w:asciiTheme="minorEastAsia" w:hAnsiTheme="minorEastAsia" w:hint="eastAsia"/>
        </w:rPr>
        <w:t>セキュリティ</w:t>
      </w:r>
      <w:r w:rsidRPr="00292AE8">
        <w:rPr>
          <w:rFonts w:asciiTheme="minorEastAsia" w:hAnsiTheme="minorEastAsia" w:hint="eastAsia"/>
        </w:rPr>
        <w:t>で保護された記憶デバイス」と表示するのが気になる場合はボリュームラベルを付けると消えます。</w:t>
      </w:r>
      <w:r w:rsidRPr="00292AE8">
        <w:rPr>
          <w:rFonts w:asciiTheme="minorEastAsia" w:hAnsiTheme="minorEastAsia"/>
        </w:rPr>
        <w:br/>
      </w:r>
      <w:r w:rsidRPr="00292AE8">
        <w:rPr>
          <w:rFonts w:asciiTheme="minorEastAsia" w:hAnsiTheme="minorEastAsia" w:hint="eastAsia"/>
        </w:rPr>
        <w:t>操作はコンピューターを開きSDカードのドライブ名の上で右クリックし「プロパティ」を選択し</w:t>
      </w:r>
      <w:r w:rsidR="00970A77">
        <w:rPr>
          <w:rFonts w:asciiTheme="minorEastAsia" w:hAnsiTheme="minorEastAsia" w:hint="eastAsia"/>
        </w:rPr>
        <w:t>セキュリティ</w:t>
      </w:r>
      <w:r w:rsidRPr="00292AE8">
        <w:rPr>
          <w:rFonts w:asciiTheme="minorEastAsia" w:hAnsiTheme="minorEastAsia" w:hint="eastAsia"/>
        </w:rPr>
        <w:t>で保護された記憶デバイスを開き「全般」タブ最上部のテキストボックスに「電話帳」などと入力し＜OK＞を押す。</w:t>
      </w:r>
    </w:p>
    <w:p w14:paraId="351FA7CD" w14:textId="77777777" w:rsidR="004A4075" w:rsidRPr="00292AE8" w:rsidRDefault="004A4075" w:rsidP="00292AE8">
      <w:pPr>
        <w:topLinePunct/>
        <w:ind w:leftChars="270" w:left="989" w:hangingChars="201" w:hanging="422"/>
        <w:rPr>
          <w:rFonts w:asciiTheme="minorEastAsia" w:hAnsiTheme="minorEastAsia"/>
        </w:rPr>
      </w:pPr>
      <w:r w:rsidRPr="00292AE8">
        <w:rPr>
          <w:rFonts w:asciiTheme="minorEastAsia" w:hAnsiTheme="minorEastAsia" w:hint="eastAsia"/>
        </w:rPr>
        <w:t>● Panasonic 電話帳ソフトウェアの掲載サイト（参考事項）</w:t>
      </w:r>
    </w:p>
    <w:p w14:paraId="1A752D34" w14:textId="77777777" w:rsidR="004A4075" w:rsidRPr="00292AE8" w:rsidRDefault="004A4075" w:rsidP="00292AE8">
      <w:pPr>
        <w:topLinePunct/>
        <w:ind w:leftChars="405" w:left="850"/>
        <w:rPr>
          <w:rFonts w:asciiTheme="minorEastAsia" w:hAnsiTheme="minorEastAsia"/>
        </w:rPr>
      </w:pPr>
      <w:r w:rsidRPr="00292AE8">
        <w:rPr>
          <w:rFonts w:asciiTheme="minorEastAsia" w:hAnsiTheme="minorEastAsia" w:hint="eastAsia"/>
        </w:rPr>
        <w:t>「Panasonic 電話帳編集ソフト」は下記のサイトにあります。</w:t>
      </w:r>
    </w:p>
    <w:p w14:paraId="1C53F38B" w14:textId="77777777" w:rsidR="004A4075" w:rsidRPr="00292AE8" w:rsidRDefault="004A4075" w:rsidP="00292AE8">
      <w:pPr>
        <w:topLinePunct/>
        <w:ind w:leftChars="405" w:left="850"/>
        <w:rPr>
          <w:rFonts w:asciiTheme="minorEastAsia" w:hAnsiTheme="minorEastAsia"/>
        </w:rPr>
      </w:pPr>
      <w:r w:rsidRPr="00292AE8">
        <w:rPr>
          <w:rFonts w:asciiTheme="minorEastAsia" w:hAnsiTheme="minorEastAsia" w:hint="eastAsia"/>
        </w:rPr>
        <w:t>URL:「http://panasonic.jp/com/support/fax/phonebook/」</w:t>
      </w:r>
    </w:p>
    <w:p w14:paraId="6D214D8C" w14:textId="04DDC21B" w:rsidR="004A4075" w:rsidRPr="00292AE8" w:rsidRDefault="004A4075" w:rsidP="00292AE8">
      <w:pPr>
        <w:topLinePunct/>
        <w:rPr>
          <w:rFonts w:asciiTheme="minorEastAsia" w:hAnsiTheme="minorEastAsia"/>
          <w:b/>
          <w:bCs/>
        </w:rPr>
      </w:pPr>
    </w:p>
    <w:p w14:paraId="38825541" w14:textId="65CE0511" w:rsidR="0092297A" w:rsidRPr="00292AE8" w:rsidRDefault="0092297A" w:rsidP="00292AE8">
      <w:pPr>
        <w:pStyle w:val="1"/>
      </w:pPr>
      <w:bookmarkStart w:id="142" w:name="_Toc57055593"/>
      <w:bookmarkStart w:id="143" w:name="_Toc57062987"/>
      <w:bookmarkStart w:id="144" w:name="_Toc166600570"/>
      <w:r w:rsidRPr="00292AE8">
        <w:rPr>
          <w:rFonts w:hint="eastAsia"/>
        </w:rPr>
        <w:t>使用方法</w:t>
      </w:r>
      <w:bookmarkEnd w:id="142"/>
      <w:bookmarkEnd w:id="143"/>
      <w:bookmarkEnd w:id="144"/>
    </w:p>
    <w:p w14:paraId="54B03994" w14:textId="1A02A572" w:rsidR="00AF63B8" w:rsidRPr="00292AE8" w:rsidRDefault="00E05080" w:rsidP="00292AE8">
      <w:pPr>
        <w:pStyle w:val="2"/>
        <w:rPr>
          <w:rFonts w:hAnsiTheme="minorEastAsia"/>
        </w:rPr>
      </w:pPr>
      <w:bookmarkStart w:id="145" w:name="_Toc57055595"/>
      <w:bookmarkStart w:id="146" w:name="_Toc57062989"/>
      <w:bookmarkStart w:id="147" w:name="_Toc166600571"/>
      <w:r w:rsidRPr="00292AE8">
        <w:rPr>
          <w:rFonts w:hAnsiTheme="minorEastAsia" w:hint="eastAsia"/>
        </w:rPr>
        <w:t>「Pana電話帳編集」タブの説明</w:t>
      </w:r>
      <w:bookmarkEnd w:id="145"/>
      <w:bookmarkEnd w:id="146"/>
      <w:bookmarkEnd w:id="147"/>
    </w:p>
    <w:p w14:paraId="3E042D3A" w14:textId="330F14C0" w:rsidR="00FD1576" w:rsidRPr="00292AE8" w:rsidRDefault="00FD1576" w:rsidP="00292AE8">
      <w:pPr>
        <w:topLinePunct/>
        <w:ind w:left="567"/>
        <w:rPr>
          <w:rFonts w:asciiTheme="minorEastAsia" w:hAnsiTheme="minorEastAsia"/>
        </w:rPr>
      </w:pPr>
      <w:r w:rsidRPr="00292AE8">
        <w:rPr>
          <w:rFonts w:asciiTheme="minorEastAsia" w:hAnsiTheme="minorEastAsia" w:hint="eastAsia"/>
        </w:rPr>
        <w:t>以下は配布ファイルの名前で記述するのでユーザーが</w:t>
      </w:r>
      <w:r w:rsidR="00CA1579">
        <w:rPr>
          <w:rFonts w:asciiTheme="minorEastAsia" w:hAnsiTheme="minorEastAsia" w:hint="eastAsia"/>
        </w:rPr>
        <w:t>「</w:t>
      </w:r>
      <w:r w:rsidR="00CA1579" w:rsidRPr="00292AE8">
        <w:rPr>
          <w:rFonts w:asciiTheme="minorEastAsia" w:hAnsiTheme="minorEastAsia" w:hint="eastAsia"/>
        </w:rPr>
        <w:t>Panasonic電話帳編集_0_サンプル</w:t>
      </w:r>
      <w:r w:rsidR="00CA1579">
        <w:rPr>
          <w:rFonts w:asciiTheme="minorEastAsia" w:hAnsiTheme="minorEastAsia" w:hint="eastAsia"/>
        </w:rPr>
        <w:lastRenderedPageBreak/>
        <w:t>201</w:t>
      </w:r>
      <w:r w:rsidR="00CA1579" w:rsidRPr="00292AE8">
        <w:rPr>
          <w:rFonts w:asciiTheme="minorEastAsia" w:hAnsiTheme="minorEastAsia" w:hint="eastAsia"/>
        </w:rPr>
        <w:t>.xlsm</w:t>
      </w:r>
      <w:r w:rsidR="00CA1579">
        <w:rPr>
          <w:rFonts w:asciiTheme="minorEastAsia" w:hAnsiTheme="minorEastAsia" w:hint="eastAsia"/>
        </w:rPr>
        <w:t>」を個人用に</w:t>
      </w:r>
      <w:r w:rsidRPr="00292AE8">
        <w:rPr>
          <w:rFonts w:asciiTheme="minorEastAsia" w:hAnsiTheme="minorEastAsia" w:hint="eastAsia"/>
        </w:rPr>
        <w:t>名前の変更をされた場合は解釈して説明をご理解ください。</w:t>
      </w:r>
    </w:p>
    <w:p w14:paraId="525A5FEB" w14:textId="2188C042" w:rsidR="00FD1576" w:rsidRPr="00292AE8" w:rsidRDefault="00FD1576" w:rsidP="005868E0">
      <w:pPr>
        <w:pStyle w:val="3"/>
      </w:pPr>
      <w:r w:rsidRPr="00292AE8">
        <w:rPr>
          <w:rFonts w:hint="eastAsia"/>
        </w:rPr>
        <w:t>「</w:t>
      </w:r>
      <w:r w:rsidRPr="00292AE8">
        <w:t>Tel_note_Editr</w:t>
      </w:r>
      <w:r w:rsidR="002E477D">
        <w:t>201</w:t>
      </w:r>
      <w:r w:rsidRPr="00292AE8">
        <w:rPr>
          <w:rFonts w:hint="eastAsia"/>
        </w:rPr>
        <w:t>」フォルダの「Panasonic電話帳編集_0_サンプル</w:t>
      </w:r>
      <w:r w:rsidR="002E477D">
        <w:rPr>
          <w:rFonts w:hint="eastAsia"/>
        </w:rPr>
        <w:t>201</w:t>
      </w:r>
      <w:r w:rsidRPr="00292AE8">
        <w:rPr>
          <w:rFonts w:hint="eastAsia"/>
        </w:rPr>
        <w:t>.xlsm」を開くと「</w:t>
      </w:r>
      <w:r w:rsidRPr="00A55C4C">
        <w:rPr>
          <w:color w:val="0070C0"/>
        </w:rPr>
        <w:fldChar w:fldCharType="begin"/>
      </w:r>
      <w:r w:rsidRPr="00A55C4C">
        <w:rPr>
          <w:color w:val="0070C0"/>
        </w:rPr>
        <w:instrText xml:space="preserve"> </w:instrText>
      </w:r>
      <w:r w:rsidRPr="00A55C4C">
        <w:rPr>
          <w:rFonts w:hint="eastAsia"/>
          <w:color w:val="0070C0"/>
        </w:rPr>
        <w:instrText>REF _Ref57123096 \h</w:instrText>
      </w:r>
      <w:r w:rsidRPr="00A55C4C">
        <w:rPr>
          <w:color w:val="0070C0"/>
        </w:rPr>
        <w:instrText xml:space="preserve"> </w:instrText>
      </w:r>
      <w:r w:rsidR="00292AE8" w:rsidRPr="00A55C4C">
        <w:rPr>
          <w:color w:val="0070C0"/>
        </w:rPr>
        <w:instrText xml:space="preserve"> \* MERGEFORMAT </w:instrText>
      </w:r>
      <w:r w:rsidRPr="00A55C4C">
        <w:rPr>
          <w:color w:val="0070C0"/>
        </w:rPr>
      </w:r>
      <w:r w:rsidRPr="00A55C4C">
        <w:rPr>
          <w:color w:val="0070C0"/>
        </w:rPr>
        <w:fldChar w:fldCharType="separate"/>
      </w:r>
      <w:r w:rsidR="005868E0" w:rsidRPr="00A55C4C">
        <w:rPr>
          <w:rFonts w:hint="eastAsia"/>
          <w:color w:val="0070C0"/>
        </w:rPr>
        <w:t xml:space="preserve">図 </w:t>
      </w:r>
      <w:r w:rsidR="005868E0" w:rsidRPr="00A55C4C">
        <w:rPr>
          <w:noProof/>
          <w:color w:val="0070C0"/>
        </w:rPr>
        <w:t>7</w:t>
      </w:r>
      <w:r w:rsidR="005868E0" w:rsidRPr="00A55C4C">
        <w:rPr>
          <w:color w:val="0070C0"/>
        </w:rPr>
        <w:t xml:space="preserve"> </w:t>
      </w:r>
      <w:r w:rsidR="005868E0" w:rsidRPr="00A55C4C">
        <w:rPr>
          <w:rFonts w:hint="eastAsia"/>
          <w:color w:val="0070C0"/>
        </w:rPr>
        <w:t>Pana電話帳編集タブとアイコン</w:t>
      </w:r>
      <w:r w:rsidRPr="00A55C4C">
        <w:rPr>
          <w:color w:val="0070C0"/>
        </w:rPr>
        <w:fldChar w:fldCharType="end"/>
      </w:r>
      <w:r w:rsidRPr="00292AE8">
        <w:rPr>
          <w:rFonts w:hint="eastAsia"/>
        </w:rPr>
        <w:t>」を表示します。</w:t>
      </w:r>
    </w:p>
    <w:p w14:paraId="079DC6CC" w14:textId="2CD38164" w:rsidR="00AF63B8" w:rsidRPr="00292AE8" w:rsidRDefault="00AF63B8" w:rsidP="005868E0">
      <w:pPr>
        <w:pStyle w:val="3"/>
      </w:pPr>
      <w:bookmarkStart w:id="148" w:name="_Ref412377160"/>
      <w:r w:rsidRPr="00292AE8">
        <w:rPr>
          <w:rFonts w:hint="eastAsia"/>
          <w:b/>
        </w:rPr>
        <w:t>電話帳書き出し</w:t>
      </w:r>
      <w:r w:rsidRPr="00292AE8">
        <w:rPr>
          <w:rFonts w:hint="eastAsia"/>
        </w:rPr>
        <w:t>：　シートで作成したデータ</w:t>
      </w:r>
      <w:r w:rsidR="008D30AD" w:rsidRPr="00292AE8">
        <w:rPr>
          <w:rFonts w:hint="eastAsia"/>
        </w:rPr>
        <w:t>「</w:t>
      </w:r>
      <w:r w:rsidR="008D30AD" w:rsidRPr="00292AE8">
        <w:t>00000000</w:t>
      </w:r>
      <w:r w:rsidR="008D30AD" w:rsidRPr="00292AE8">
        <w:rPr>
          <w:rFonts w:hint="eastAsia"/>
        </w:rPr>
        <w:t>.</w:t>
      </w:r>
      <w:r w:rsidR="008D30AD" w:rsidRPr="00292AE8">
        <w:t>TXT</w:t>
      </w:r>
      <w:r w:rsidR="008D30AD" w:rsidRPr="00292AE8">
        <w:rPr>
          <w:rFonts w:hint="eastAsia"/>
        </w:rPr>
        <w:t>」</w:t>
      </w:r>
      <w:r w:rsidRPr="00292AE8">
        <w:rPr>
          <w:rFonts w:hint="eastAsia"/>
        </w:rPr>
        <w:t>を</w:t>
      </w:r>
      <w:r w:rsidR="00FD1576" w:rsidRPr="00292AE8">
        <w:rPr>
          <w:rFonts w:hint="eastAsia"/>
        </w:rPr>
        <w:t>プログラムと同じフォルダ内に、またはSCカードのフォルダ内に</w:t>
      </w:r>
      <w:r w:rsidRPr="00292AE8">
        <w:rPr>
          <w:rFonts w:hint="eastAsia"/>
        </w:rPr>
        <w:t>エクスポートする場合に使用します。</w:t>
      </w:r>
      <w:bookmarkEnd w:id="148"/>
    </w:p>
    <w:p w14:paraId="4AE04664" w14:textId="7ECF258E" w:rsidR="00AF63B8" w:rsidRPr="00292AE8" w:rsidRDefault="00AF63B8" w:rsidP="005868E0">
      <w:pPr>
        <w:pStyle w:val="3"/>
      </w:pPr>
      <w:bookmarkStart w:id="149" w:name="_Ref412376766"/>
      <w:r w:rsidRPr="00292AE8">
        <w:rPr>
          <w:rFonts w:hint="eastAsia"/>
          <w:b/>
        </w:rPr>
        <w:t>電話帳取り込み：</w:t>
      </w:r>
      <w:r w:rsidRPr="00292AE8">
        <w:rPr>
          <w:rFonts w:hint="eastAsia"/>
        </w:rPr>
        <w:t xml:space="preserve">　作成したデータやSDメモリーカードの</w:t>
      </w:r>
      <w:r w:rsidR="008D30AD" w:rsidRPr="00292AE8">
        <w:rPr>
          <w:rFonts w:hint="eastAsia"/>
        </w:rPr>
        <w:t>「</w:t>
      </w:r>
      <w:r w:rsidR="008D30AD" w:rsidRPr="00292AE8">
        <w:t>00000000.TXT</w:t>
      </w:r>
      <w:r w:rsidR="008D30AD" w:rsidRPr="00292AE8">
        <w:rPr>
          <w:rFonts w:hint="eastAsia"/>
        </w:rPr>
        <w:t>」～「</w:t>
      </w:r>
      <w:r w:rsidR="008D30AD" w:rsidRPr="00292AE8">
        <w:t>0000000</w:t>
      </w:r>
      <w:r w:rsidR="008D30AD" w:rsidRPr="00292AE8">
        <w:rPr>
          <w:rFonts w:hint="eastAsia"/>
        </w:rPr>
        <w:t>9</w:t>
      </w:r>
      <w:r w:rsidR="008D30AD" w:rsidRPr="00292AE8">
        <w:t>.TXT</w:t>
      </w:r>
      <w:r w:rsidR="008D30AD" w:rsidRPr="00292AE8">
        <w:rPr>
          <w:rFonts w:hint="eastAsia"/>
        </w:rPr>
        <w:t>」</w:t>
      </w:r>
      <w:r w:rsidR="006C0AAE">
        <w:rPr>
          <w:rFonts w:hint="eastAsia"/>
        </w:rPr>
        <w:t>の内の1個のファイル</w:t>
      </w:r>
      <w:r w:rsidRPr="00292AE8">
        <w:rPr>
          <w:rFonts w:hint="eastAsia"/>
        </w:rPr>
        <w:t>をインポートする場合に使用します。</w:t>
      </w:r>
      <w:bookmarkEnd w:id="149"/>
    </w:p>
    <w:p w14:paraId="16AE1675" w14:textId="6C8441BE" w:rsidR="00426B19" w:rsidRPr="00292AE8" w:rsidRDefault="00FD1576" w:rsidP="00292AE8">
      <w:pPr>
        <w:topLinePunct/>
        <w:rPr>
          <w:rFonts w:asciiTheme="minorEastAsia" w:hAnsiTheme="minorEastAsia"/>
        </w:rPr>
      </w:pPr>
      <w:r w:rsidRPr="00292AE8">
        <w:rPr>
          <w:rFonts w:asciiTheme="minorEastAsia" w:hAnsiTheme="minorEastAsia" w:hint="eastAsia"/>
          <w:noProof/>
        </w:rPr>
        <mc:AlternateContent>
          <mc:Choice Requires="wpg">
            <w:drawing>
              <wp:inline distT="0" distB="0" distL="0" distR="0" wp14:anchorId="28DAFCC0" wp14:editId="381BAFB3">
                <wp:extent cx="5760085" cy="2540000"/>
                <wp:effectExtent l="0" t="0" r="0" b="0"/>
                <wp:docPr id="48" name="グループ化 48"/>
                <wp:cNvGraphicFramePr/>
                <a:graphic xmlns:a="http://schemas.openxmlformats.org/drawingml/2006/main">
                  <a:graphicData uri="http://schemas.microsoft.com/office/word/2010/wordprocessingGroup">
                    <wpg:wgp>
                      <wpg:cNvGrpSpPr/>
                      <wpg:grpSpPr>
                        <a:xfrm>
                          <a:off x="0" y="0"/>
                          <a:ext cx="5760085" cy="2540000"/>
                          <a:chOff x="0" y="0"/>
                          <a:chExt cx="5760085" cy="2540000"/>
                        </a:xfrm>
                      </wpg:grpSpPr>
                      <pic:pic xmlns:pic="http://schemas.openxmlformats.org/drawingml/2006/picture">
                        <pic:nvPicPr>
                          <pic:cNvPr id="46" name="図 46"/>
                          <pic:cNvPicPr>
                            <a:picLocks noChangeAspect="1"/>
                          </pic:cNvPicPr>
                        </pic:nvPicPr>
                        <pic:blipFill>
                          <a:blip r:embed="rId24">
                            <a:extLst>
                              <a:ext uri="{28A0092B-C50C-407E-A947-70E740481C1C}">
                                <a14:useLocalDpi xmlns:a14="http://schemas.microsoft.com/office/drawing/2010/main" val="0"/>
                              </a:ext>
                            </a:extLst>
                          </a:blip>
                          <a:stretch>
                            <a:fillRect/>
                          </a:stretch>
                        </pic:blipFill>
                        <pic:spPr>
                          <a:xfrm>
                            <a:off x="0" y="0"/>
                            <a:ext cx="5760085" cy="2310765"/>
                          </a:xfrm>
                          <a:prstGeom prst="rect">
                            <a:avLst/>
                          </a:prstGeom>
                        </pic:spPr>
                      </pic:pic>
                      <wps:wsp>
                        <wps:cNvPr id="47" name="テキスト ボックス 47"/>
                        <wps:cNvSpPr txBox="1"/>
                        <wps:spPr>
                          <a:xfrm>
                            <a:off x="0" y="2311400"/>
                            <a:ext cx="5760085" cy="228600"/>
                          </a:xfrm>
                          <a:prstGeom prst="rect">
                            <a:avLst/>
                          </a:prstGeom>
                          <a:solidFill>
                            <a:prstClr val="white"/>
                          </a:solidFill>
                          <a:ln>
                            <a:noFill/>
                          </a:ln>
                        </wps:spPr>
                        <wps:txbx>
                          <w:txbxContent>
                            <w:p w14:paraId="59363ABA" w14:textId="326215E1" w:rsidR="00B415C6" w:rsidRDefault="00B415C6" w:rsidP="00426B19">
                              <w:pPr>
                                <w:pStyle w:val="ac"/>
                                <w:jc w:val="center"/>
                                <w:rPr>
                                  <w:noProof/>
                                </w:rPr>
                              </w:pPr>
                              <w:bookmarkStart w:id="150" w:name="_Ref57123096"/>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70A77">
                                <w:rPr>
                                  <w:noProof/>
                                </w:rPr>
                                <w:t>7</w:t>
                              </w:r>
                              <w:r>
                                <w:fldChar w:fldCharType="end"/>
                              </w:r>
                              <w:r>
                                <w:t xml:space="preserve"> </w:t>
                              </w:r>
                              <w:r w:rsidRPr="00426B19">
                                <w:rPr>
                                  <w:rFonts w:hint="eastAsia"/>
                                </w:rPr>
                                <w:t>Pana</w:t>
                              </w:r>
                              <w:r w:rsidRPr="00426B19">
                                <w:rPr>
                                  <w:rFonts w:hint="eastAsia"/>
                                </w:rPr>
                                <w:t>電話帳編集タブとアイコン</w:t>
                              </w:r>
                              <w:bookmarkEnd w:id="150"/>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inline>
            </w:drawing>
          </mc:Choice>
          <mc:Fallback>
            <w:pict>
              <v:group w14:anchorId="28DAFCC0" id="グループ化 48" o:spid="_x0000_s1046" style="width:453.55pt;height:200pt;mso-position-horizontal-relative:char;mso-position-vertical-relative:line" coordsize="57600,25400"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">
                <v:shape id="図 46" o:spid="_x0000_s1047" type="#_x0000_t75" style="position:absolute;width:57600;height:2310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">
                  <v:imagedata r:id="rId25" o:title=""/>
                </v:shape>
                <v:shape id="テキスト ボックス 47" o:spid="_x0000_s1048" type="#_x0000_t202" style="position:absolute;top:23114;width:57600;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" stroked="f">
                  <v:textbox style="mso-fit-shape-to-text:t" inset="0,0,0,0">
                    <w:txbxContent>
                      <w:p w14:paraId="59363ABA" w14:textId="326215E1" w:rsidR="00B415C6" w:rsidRDefault="00B415C6" w:rsidP="00426B19">
                        <w:pPr>
                          <w:pStyle w:val="ac"/>
                          <w:jc w:val="center"/>
                          <w:rPr>
                            <w:noProof/>
                          </w:rPr>
                        </w:pPr>
                        <w:bookmarkStart w:id="151" w:name="_Ref57123096"/>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70A77">
                          <w:rPr>
                            <w:noProof/>
                          </w:rPr>
                          <w:t>7</w:t>
                        </w:r>
                        <w:r>
                          <w:fldChar w:fldCharType="end"/>
                        </w:r>
                        <w:r>
                          <w:t xml:space="preserve"> </w:t>
                        </w:r>
                        <w:r w:rsidRPr="00426B19">
                          <w:rPr>
                            <w:rFonts w:hint="eastAsia"/>
                          </w:rPr>
                          <w:t>Pana</w:t>
                        </w:r>
                        <w:r w:rsidRPr="00426B19">
                          <w:rPr>
                            <w:rFonts w:hint="eastAsia"/>
                          </w:rPr>
                          <w:t>電話帳編集タブとアイコン</w:t>
                        </w:r>
                        <w:bookmarkEnd w:id="151"/>
                      </w:p>
                    </w:txbxContent>
                  </v:textbox>
                </v:shape>
                <w10:anchorlock/>
              </v:group>
            </w:pict>
          </mc:Fallback>
        </mc:AlternateContent>
      </w:r>
    </w:p>
    <w:p w14:paraId="6E3DB585" w14:textId="19B281C6" w:rsidR="00AF63B8" w:rsidRPr="00292AE8" w:rsidRDefault="00AF63B8" w:rsidP="005868E0">
      <w:pPr>
        <w:pStyle w:val="3"/>
      </w:pPr>
      <w:bookmarkStart w:id="152" w:name="_Ref412376936"/>
      <w:r w:rsidRPr="00292AE8">
        <w:rPr>
          <w:rFonts w:hint="eastAsia"/>
          <w:b/>
          <w:bCs/>
        </w:rPr>
        <w:t>データ入力：</w:t>
      </w:r>
      <w:r w:rsidRPr="00292AE8">
        <w:rPr>
          <w:rFonts w:hint="eastAsia"/>
        </w:rPr>
        <w:t xml:space="preserve">　シートに直接入力しないでダイアログボックスを表示して容易に入力できます。</w:t>
      </w:r>
      <w:bookmarkEnd w:id="152"/>
    </w:p>
    <w:p w14:paraId="50699CA3" w14:textId="7B57E673" w:rsidR="00AF63B8" w:rsidRPr="00292AE8" w:rsidRDefault="00FD1576" w:rsidP="005868E0">
      <w:pPr>
        <w:pStyle w:val="3"/>
      </w:pPr>
      <w:bookmarkStart w:id="153" w:name="_Ref412376772"/>
      <w:r w:rsidRPr="00292AE8">
        <w:rPr>
          <w:rFonts w:hint="eastAsia"/>
          <w:b/>
        </w:rPr>
        <w:t>名前検索：</w:t>
      </w:r>
      <w:r w:rsidRPr="00292AE8">
        <w:rPr>
          <w:rFonts w:hint="eastAsia"/>
        </w:rPr>
        <w:t xml:space="preserve">　シートに入力したデータの</w:t>
      </w:r>
      <w:r w:rsidR="00DD71A9" w:rsidRPr="00292AE8">
        <w:rPr>
          <w:rFonts w:hint="eastAsia"/>
        </w:rPr>
        <w:t>名前や電話番号、</w:t>
      </w:r>
      <w:r w:rsidR="008D30AD" w:rsidRPr="00292AE8">
        <w:rPr>
          <w:rFonts w:hint="eastAsia"/>
        </w:rPr>
        <w:t>フリガナ</w:t>
      </w:r>
      <w:r w:rsidR="00DD71A9" w:rsidRPr="00292AE8">
        <w:rPr>
          <w:rFonts w:hint="eastAsia"/>
        </w:rPr>
        <w:t>などなんでも検索でき</w:t>
      </w:r>
      <w:r w:rsidRPr="00292AE8">
        <w:rPr>
          <w:rFonts w:hint="eastAsia"/>
        </w:rPr>
        <w:t>ます。次項の</w:t>
      </w:r>
      <w:r w:rsidR="00C33765" w:rsidRPr="00292AE8">
        <w:rPr>
          <w:rFonts w:hint="eastAsia"/>
        </w:rPr>
        <w:t>コマンドアイコン</w:t>
      </w:r>
      <w:r w:rsidRPr="00292AE8">
        <w:rPr>
          <w:rFonts w:hint="eastAsia"/>
        </w:rPr>
        <w:t>で発見したエラーカラーの検索</w:t>
      </w:r>
      <w:r w:rsidR="00DD71A9" w:rsidRPr="00292AE8">
        <w:rPr>
          <w:rFonts w:hint="eastAsia"/>
        </w:rPr>
        <w:t>も</w:t>
      </w:r>
      <w:r w:rsidRPr="00292AE8">
        <w:rPr>
          <w:rFonts w:hint="eastAsia"/>
        </w:rPr>
        <w:t>できます。</w:t>
      </w:r>
      <w:bookmarkEnd w:id="153"/>
    </w:p>
    <w:p w14:paraId="7EAAF3A6" w14:textId="4F0A3A4D" w:rsidR="00AF63B8" w:rsidRPr="00292AE8" w:rsidRDefault="00AF63B8" w:rsidP="005868E0">
      <w:pPr>
        <w:pStyle w:val="3"/>
      </w:pPr>
      <w:r w:rsidRPr="00292AE8">
        <w:rPr>
          <w:rFonts w:hint="eastAsia"/>
          <w:b/>
        </w:rPr>
        <w:t>シートのA～D列エラー調査：</w:t>
      </w:r>
      <w:r w:rsidRPr="00292AE8">
        <w:rPr>
          <w:rFonts w:hint="eastAsia"/>
        </w:rPr>
        <w:t xml:space="preserve">　シートに入力したデータが正しく入力されているかを検証します。エラーを修正してこのエラーが無くなるまで実行してください。</w:t>
      </w:r>
    </w:p>
    <w:p w14:paraId="7F5230B8" w14:textId="4C21F1A1" w:rsidR="00AF63B8" w:rsidRPr="00292AE8" w:rsidRDefault="00AF63B8" w:rsidP="005868E0">
      <w:pPr>
        <w:pStyle w:val="3"/>
      </w:pPr>
      <w:r w:rsidRPr="00292AE8">
        <w:rPr>
          <w:rFonts w:hint="eastAsia"/>
          <w:b/>
        </w:rPr>
        <w:t>シートのA～D列エラー消去</w:t>
      </w:r>
      <w:r w:rsidRPr="00292AE8">
        <w:rPr>
          <w:rFonts w:hint="eastAsia"/>
        </w:rPr>
        <w:t>：　上記の調査をした場合のエラーカラーの消去です。但し「シートのA～D列エラー調査」を続けて実行する場合はエラーカラーをプログラムが自動で消去するので通常は使用することは無いと思います。</w:t>
      </w:r>
    </w:p>
    <w:p w14:paraId="0F240825" w14:textId="77777777" w:rsidR="00AF63B8" w:rsidRPr="00292AE8" w:rsidRDefault="00AF63B8" w:rsidP="005868E0">
      <w:pPr>
        <w:pStyle w:val="3"/>
      </w:pPr>
      <w:r w:rsidRPr="00292AE8">
        <w:rPr>
          <w:rFonts w:hint="eastAsia"/>
          <w:b/>
        </w:rPr>
        <w:t>バージョン情報：</w:t>
      </w:r>
      <w:r w:rsidRPr="00292AE8">
        <w:rPr>
          <w:rFonts w:hint="eastAsia"/>
        </w:rPr>
        <w:t xml:space="preserve">　本プログラムのバージョンを表示します。</w:t>
      </w:r>
    </w:p>
    <w:p w14:paraId="5C6A2444" w14:textId="77777777" w:rsidR="00AF63B8" w:rsidRPr="00292AE8" w:rsidRDefault="00AF63B8" w:rsidP="00292AE8">
      <w:pPr>
        <w:pStyle w:val="2"/>
        <w:rPr>
          <w:rFonts w:hAnsiTheme="minorEastAsia"/>
        </w:rPr>
      </w:pPr>
      <w:bookmarkStart w:id="154" w:name="_Toc57055596"/>
      <w:bookmarkStart w:id="155" w:name="_Toc57062990"/>
      <w:bookmarkStart w:id="156" w:name="_Toc166600572"/>
      <w:r w:rsidRPr="00292AE8">
        <w:rPr>
          <w:rFonts w:hAnsiTheme="minorEastAsia" w:hint="eastAsia"/>
        </w:rPr>
        <w:t>プログラムの操作と要点</w:t>
      </w:r>
      <w:bookmarkEnd w:id="154"/>
      <w:bookmarkEnd w:id="155"/>
      <w:bookmarkEnd w:id="156"/>
    </w:p>
    <w:p w14:paraId="6EFE1A6B" w14:textId="585AFA44" w:rsidR="00AF63B8" w:rsidRPr="00292AE8" w:rsidRDefault="00AF63B8" w:rsidP="00292AE8">
      <w:pPr>
        <w:topLinePunct/>
        <w:ind w:leftChars="270" w:left="567"/>
        <w:rPr>
          <w:rFonts w:asciiTheme="minorEastAsia" w:hAnsiTheme="minorEastAsia"/>
        </w:rPr>
      </w:pPr>
      <w:r w:rsidRPr="00292AE8">
        <w:rPr>
          <w:rFonts w:asciiTheme="minorEastAsia" w:hAnsiTheme="minorEastAsia" w:hint="eastAsia"/>
        </w:rPr>
        <w:t>上記「</w:t>
      </w:r>
      <w:r w:rsidRPr="00A55C4C">
        <w:rPr>
          <w:rFonts w:asciiTheme="minorEastAsia" w:hAnsiTheme="minorEastAsia"/>
          <w:color w:val="0070C0"/>
        </w:rPr>
        <w:fldChar w:fldCharType="begin"/>
      </w:r>
      <w:r w:rsidRPr="00A55C4C">
        <w:rPr>
          <w:rFonts w:asciiTheme="minorEastAsia" w:hAnsiTheme="minorEastAsia"/>
          <w:color w:val="0070C0"/>
        </w:rPr>
        <w:instrText xml:space="preserve"> </w:instrText>
      </w:r>
      <w:r w:rsidRPr="00A55C4C">
        <w:rPr>
          <w:rFonts w:asciiTheme="minorEastAsia" w:hAnsiTheme="minorEastAsia" w:hint="eastAsia"/>
          <w:color w:val="0070C0"/>
        </w:rPr>
        <w:instrText>REF _Ref412377160 \r \h</w:instrText>
      </w:r>
      <w:r w:rsidRPr="00A55C4C">
        <w:rPr>
          <w:rFonts w:asciiTheme="minorEastAsia" w:hAnsiTheme="minorEastAsia"/>
          <w:color w:val="0070C0"/>
        </w:rPr>
        <w:instrText xml:space="preserve">  \* MERGEFORMAT </w:instrText>
      </w:r>
      <w:r w:rsidRPr="00A55C4C">
        <w:rPr>
          <w:rFonts w:asciiTheme="minorEastAsia" w:hAnsiTheme="minorEastAsia"/>
          <w:color w:val="0070C0"/>
        </w:rPr>
      </w:r>
      <w:r w:rsidRPr="00A55C4C">
        <w:rPr>
          <w:rFonts w:asciiTheme="minorEastAsia" w:hAnsiTheme="minorEastAsia"/>
          <w:color w:val="0070C0"/>
        </w:rPr>
        <w:fldChar w:fldCharType="separate"/>
      </w:r>
      <w:r w:rsidR="005868E0" w:rsidRPr="00A55C4C">
        <w:rPr>
          <w:rFonts w:asciiTheme="minorEastAsia" w:hAnsiTheme="minorEastAsia"/>
          <w:color w:val="0070C0"/>
        </w:rPr>
        <w:t>(1)2)</w:t>
      </w:r>
      <w:r w:rsidRPr="00A55C4C">
        <w:rPr>
          <w:rFonts w:asciiTheme="minorEastAsia" w:hAnsiTheme="minorEastAsia"/>
          <w:color w:val="0070C0"/>
        </w:rPr>
        <w:fldChar w:fldCharType="end"/>
      </w:r>
      <w:r w:rsidRPr="00292AE8">
        <w:rPr>
          <w:rFonts w:asciiTheme="minorEastAsia" w:hAnsiTheme="minorEastAsia" w:hint="eastAsia"/>
        </w:rPr>
        <w:t>」電話帳書き出し、～ 「</w:t>
      </w:r>
      <w:r w:rsidRPr="00A55C4C">
        <w:rPr>
          <w:rFonts w:asciiTheme="minorEastAsia" w:hAnsiTheme="minorEastAsia"/>
          <w:color w:val="0070C0"/>
        </w:rPr>
        <w:fldChar w:fldCharType="begin"/>
      </w:r>
      <w:r w:rsidRPr="00A55C4C">
        <w:rPr>
          <w:rFonts w:asciiTheme="minorEastAsia" w:hAnsiTheme="minorEastAsia"/>
          <w:color w:val="0070C0"/>
        </w:rPr>
        <w:instrText xml:space="preserve"> </w:instrText>
      </w:r>
      <w:r w:rsidRPr="00A55C4C">
        <w:rPr>
          <w:rFonts w:asciiTheme="minorEastAsia" w:hAnsiTheme="minorEastAsia" w:hint="eastAsia"/>
          <w:color w:val="0070C0"/>
        </w:rPr>
        <w:instrText>REF _Ref412376936 \r \h</w:instrText>
      </w:r>
      <w:r w:rsidRPr="00A55C4C">
        <w:rPr>
          <w:rFonts w:asciiTheme="minorEastAsia" w:hAnsiTheme="minorEastAsia"/>
          <w:color w:val="0070C0"/>
        </w:rPr>
        <w:instrText xml:space="preserve">  \* MERGEFORMAT </w:instrText>
      </w:r>
      <w:r w:rsidRPr="00A55C4C">
        <w:rPr>
          <w:rFonts w:asciiTheme="minorEastAsia" w:hAnsiTheme="minorEastAsia"/>
          <w:color w:val="0070C0"/>
        </w:rPr>
      </w:r>
      <w:r w:rsidRPr="00A55C4C">
        <w:rPr>
          <w:rFonts w:asciiTheme="minorEastAsia" w:hAnsiTheme="minorEastAsia"/>
          <w:color w:val="0070C0"/>
        </w:rPr>
        <w:fldChar w:fldCharType="separate"/>
      </w:r>
      <w:r w:rsidR="005868E0" w:rsidRPr="00A55C4C">
        <w:rPr>
          <w:rFonts w:asciiTheme="minorEastAsia" w:hAnsiTheme="minorEastAsia"/>
          <w:color w:val="0070C0"/>
        </w:rPr>
        <w:t>(1)4)</w:t>
      </w:r>
      <w:r w:rsidRPr="00A55C4C">
        <w:rPr>
          <w:rFonts w:asciiTheme="minorEastAsia" w:hAnsiTheme="minorEastAsia"/>
          <w:color w:val="0070C0"/>
        </w:rPr>
        <w:fldChar w:fldCharType="end"/>
      </w:r>
      <w:r w:rsidRPr="00292AE8">
        <w:rPr>
          <w:rFonts w:asciiTheme="minorEastAsia" w:hAnsiTheme="minorEastAsia" w:hint="eastAsia"/>
        </w:rPr>
        <w:t>」データ入力、などの</w:t>
      </w:r>
      <w:r w:rsidR="00C33765" w:rsidRPr="00292AE8">
        <w:rPr>
          <w:rFonts w:asciiTheme="minorEastAsia" w:hAnsiTheme="minorEastAsia" w:hint="eastAsia"/>
        </w:rPr>
        <w:t>リボンのアイコン</w:t>
      </w:r>
      <w:r w:rsidRPr="00292AE8">
        <w:rPr>
          <w:rFonts w:asciiTheme="minorEastAsia" w:hAnsiTheme="minorEastAsia" w:hint="eastAsia"/>
        </w:rPr>
        <w:t>をクリックして開いたダイアログボックスでは「説明」ボタンを押すと簡単な説明を表示します。</w:t>
      </w:r>
    </w:p>
    <w:p w14:paraId="25487348" w14:textId="5639CF8C" w:rsidR="00AF63B8" w:rsidRPr="00292AE8" w:rsidRDefault="00AF63B8" w:rsidP="00292AE8">
      <w:pPr>
        <w:topLinePunct/>
        <w:ind w:leftChars="270" w:left="567"/>
        <w:rPr>
          <w:rFonts w:asciiTheme="minorEastAsia" w:hAnsiTheme="minorEastAsia"/>
        </w:rPr>
      </w:pPr>
      <w:r w:rsidRPr="00292AE8">
        <w:rPr>
          <w:rFonts w:asciiTheme="minorEastAsia" w:hAnsiTheme="minorEastAsia" w:hint="eastAsia"/>
        </w:rPr>
        <w:t>配布の「Panasonic電話帳編集_0_サンプル</w:t>
      </w:r>
      <w:r w:rsidR="002E477D">
        <w:rPr>
          <w:rFonts w:asciiTheme="minorEastAsia" w:hAnsiTheme="minorEastAsia" w:hint="eastAsia"/>
        </w:rPr>
        <w:t>201</w:t>
      </w:r>
      <w:r w:rsidRPr="00292AE8">
        <w:rPr>
          <w:rFonts w:asciiTheme="minorEastAsia" w:hAnsiTheme="minorEastAsia" w:hint="eastAsia"/>
        </w:rPr>
        <w:t>.xlsm」で以下の説明をお試しください。</w:t>
      </w:r>
    </w:p>
    <w:p w14:paraId="042F110A" w14:textId="3F069726" w:rsidR="00AF63B8" w:rsidRPr="00292AE8" w:rsidRDefault="00AF63B8" w:rsidP="00292AE8">
      <w:pPr>
        <w:pStyle w:val="a9"/>
        <w:numPr>
          <w:ilvl w:val="0"/>
          <w:numId w:val="6"/>
        </w:numPr>
        <w:topLinePunct/>
        <w:ind w:leftChars="0" w:left="709"/>
        <w:rPr>
          <w:rFonts w:asciiTheme="minorEastAsia" w:hAnsiTheme="minorEastAsia"/>
        </w:rPr>
      </w:pPr>
      <w:r w:rsidRPr="00292AE8">
        <w:rPr>
          <w:rFonts w:asciiTheme="minorEastAsia" w:hAnsiTheme="minorEastAsia" w:hint="eastAsia"/>
        </w:rPr>
        <w:t>以下の説明で既存のデータがある場合は</w:t>
      </w:r>
      <w:r w:rsidR="00DD71A9" w:rsidRPr="00292AE8">
        <w:rPr>
          <w:rFonts w:asciiTheme="minorEastAsia" w:hAnsiTheme="minorEastAsia" w:hint="eastAsia"/>
        </w:rPr>
        <w:t>念のため</w:t>
      </w:r>
      <w:r w:rsidRPr="00292AE8">
        <w:rPr>
          <w:rFonts w:asciiTheme="minorEastAsia" w:hAnsiTheme="minorEastAsia" w:hint="eastAsia"/>
        </w:rPr>
        <w:t>PCにバックアップをして実行してください。</w:t>
      </w:r>
    </w:p>
    <w:p w14:paraId="3FDA4009" w14:textId="1969A06A" w:rsidR="00AF63B8" w:rsidRPr="00292AE8" w:rsidRDefault="00AF63B8" w:rsidP="00292AE8">
      <w:pPr>
        <w:pStyle w:val="2"/>
        <w:rPr>
          <w:rFonts w:hAnsiTheme="minorEastAsia"/>
        </w:rPr>
      </w:pPr>
      <w:bookmarkStart w:id="157" w:name="_Toc57055597"/>
      <w:bookmarkStart w:id="158" w:name="_Toc57062991"/>
      <w:bookmarkStart w:id="159" w:name="_Toc166600573"/>
      <w:r w:rsidRPr="00292AE8">
        <w:rPr>
          <w:rFonts w:hAnsiTheme="minorEastAsia" w:hint="eastAsia"/>
        </w:rPr>
        <w:t>機器を購入して「電話帳データ」が一切ない場合の新規データの作り方</w:t>
      </w:r>
      <w:bookmarkEnd w:id="157"/>
      <w:bookmarkEnd w:id="158"/>
      <w:bookmarkEnd w:id="159"/>
    </w:p>
    <w:p w14:paraId="043BBC6E" w14:textId="412B14E3" w:rsidR="001A2B7A" w:rsidRPr="00292AE8" w:rsidRDefault="001F60F4" w:rsidP="00292AE8">
      <w:pPr>
        <w:topLinePunct/>
        <w:ind w:leftChars="270" w:left="567"/>
        <w:rPr>
          <w:rFonts w:asciiTheme="minorEastAsia" w:hAnsiTheme="minorEastAsia"/>
        </w:rPr>
      </w:pPr>
      <w:r w:rsidRPr="00292AE8">
        <w:rPr>
          <w:rFonts w:asciiTheme="minorEastAsia" w:hAnsiTheme="minorEastAsia" w:hint="eastAsia"/>
        </w:rPr>
        <w:t>「</w:t>
      </w:r>
      <w:r w:rsidR="001A2B7A" w:rsidRPr="00292AE8">
        <w:rPr>
          <w:rFonts w:asciiTheme="minorEastAsia" w:hAnsiTheme="minorEastAsia" w:hint="eastAsia"/>
        </w:rPr>
        <w:t>SDメモリ</w:t>
      </w:r>
      <w:r w:rsidRPr="00292AE8">
        <w:rPr>
          <w:rFonts w:asciiTheme="minorEastAsia" w:hAnsiTheme="minorEastAsia" w:hint="eastAsia"/>
        </w:rPr>
        <w:t>ー</w:t>
      </w:r>
      <w:r w:rsidR="001A2B7A" w:rsidRPr="00292AE8">
        <w:rPr>
          <w:rFonts w:asciiTheme="minorEastAsia" w:hAnsiTheme="minorEastAsia" w:hint="eastAsia"/>
        </w:rPr>
        <w:t>カード</w:t>
      </w:r>
      <w:r w:rsidRPr="00292AE8">
        <w:rPr>
          <w:rFonts w:asciiTheme="minorEastAsia" w:hAnsiTheme="minorEastAsia" w:hint="eastAsia"/>
        </w:rPr>
        <w:t>」</w:t>
      </w:r>
      <w:r w:rsidR="001A2B7A" w:rsidRPr="00292AE8">
        <w:rPr>
          <w:rFonts w:asciiTheme="minorEastAsia" w:hAnsiTheme="minorEastAsia" w:hint="eastAsia"/>
        </w:rPr>
        <w:t>の中に電話帳データが無い場合のこと</w:t>
      </w:r>
      <w:r w:rsidRPr="00292AE8">
        <w:rPr>
          <w:rFonts w:asciiTheme="minorEastAsia" w:hAnsiTheme="minorEastAsia" w:hint="eastAsia"/>
        </w:rPr>
        <w:t>で</w:t>
      </w:r>
      <w:r w:rsidR="001A2B7A" w:rsidRPr="00292AE8">
        <w:rPr>
          <w:rFonts w:asciiTheme="minorEastAsia" w:hAnsiTheme="minorEastAsia" w:hint="eastAsia"/>
        </w:rPr>
        <w:t>す。</w:t>
      </w:r>
    </w:p>
    <w:p w14:paraId="32D782B2" w14:textId="77777777" w:rsidR="00AF63B8" w:rsidRPr="00292AE8" w:rsidRDefault="00AF63B8" w:rsidP="005868E0">
      <w:pPr>
        <w:pStyle w:val="3"/>
      </w:pPr>
      <w:r w:rsidRPr="00292AE8">
        <w:rPr>
          <w:rFonts w:hint="eastAsia"/>
        </w:rPr>
        <w:t>本プログラムではサンプルファイルの2行目から下を削除して使用します。</w:t>
      </w:r>
    </w:p>
    <w:p w14:paraId="10BDAFF2" w14:textId="704CB786" w:rsidR="00AF63B8" w:rsidRPr="00292AE8" w:rsidRDefault="00AF63B8" w:rsidP="005868E0">
      <w:pPr>
        <w:pStyle w:val="3"/>
      </w:pPr>
      <w:r w:rsidRPr="00292AE8">
        <w:rPr>
          <w:rFonts w:hint="eastAsia"/>
        </w:rPr>
        <w:t>電話機・FAX等を新規に購入した場合で新規データを作成するには「00000000」シート</w:t>
      </w:r>
      <w:r w:rsidRPr="00292AE8">
        <w:rPr>
          <w:rFonts w:hint="eastAsia"/>
        </w:rPr>
        <w:lastRenderedPageBreak/>
        <w:t>の</w:t>
      </w:r>
      <w:r w:rsidRPr="00292AE8">
        <w:rPr>
          <w:rFonts w:hint="eastAsia"/>
          <w:u w:val="wave"/>
        </w:rPr>
        <w:t>2行目から下で行番号の上をドラッグして最終行まで行削除</w:t>
      </w:r>
      <w:r w:rsidRPr="00292AE8">
        <w:rPr>
          <w:rFonts w:hint="eastAsia"/>
        </w:rPr>
        <w:t>してください。</w:t>
      </w:r>
      <w:r w:rsidRPr="00292AE8">
        <w:br/>
      </w:r>
      <w:r w:rsidRPr="00292AE8">
        <w:rPr>
          <w:rFonts w:hint="eastAsia"/>
        </w:rPr>
        <w:t>新規の場合は次項を飛ばして以下「</w:t>
      </w:r>
      <w:r w:rsidRPr="00A55C4C">
        <w:rPr>
          <w:color w:val="0070C0"/>
        </w:rPr>
        <w:fldChar w:fldCharType="begin"/>
      </w:r>
      <w:r w:rsidRPr="00A55C4C">
        <w:rPr>
          <w:color w:val="0070C0"/>
        </w:rPr>
        <w:instrText xml:space="preserve"> </w:instrText>
      </w:r>
      <w:r w:rsidRPr="00A55C4C">
        <w:rPr>
          <w:rFonts w:hint="eastAsia"/>
          <w:color w:val="0070C0"/>
        </w:rPr>
        <w:instrText>REF _Ref412377789 \r \h</w:instrText>
      </w:r>
      <w:r w:rsidRPr="00A55C4C">
        <w:rPr>
          <w:color w:val="0070C0"/>
        </w:rPr>
        <w:instrText xml:space="preserve">  \* MERGEFORMAT </w:instrText>
      </w:r>
      <w:r w:rsidRPr="00A55C4C">
        <w:rPr>
          <w:color w:val="0070C0"/>
        </w:rPr>
      </w:r>
      <w:r w:rsidRPr="00A55C4C">
        <w:rPr>
          <w:color w:val="0070C0"/>
        </w:rPr>
        <w:fldChar w:fldCharType="separate"/>
      </w:r>
      <w:r w:rsidR="005868E0" w:rsidRPr="00A55C4C">
        <w:rPr>
          <w:color w:val="0070C0"/>
        </w:rPr>
        <w:t>(5)</w:t>
      </w:r>
      <w:r w:rsidRPr="00A55C4C">
        <w:rPr>
          <w:color w:val="0070C0"/>
        </w:rPr>
        <w:fldChar w:fldCharType="end"/>
      </w:r>
      <w:r w:rsidRPr="00292AE8">
        <w:rPr>
          <w:rFonts w:hint="eastAsia"/>
        </w:rPr>
        <w:t>」の項から編集を進めてください。</w:t>
      </w:r>
    </w:p>
    <w:p w14:paraId="397930CE" w14:textId="77777777" w:rsidR="002863E3" w:rsidRPr="00292AE8" w:rsidRDefault="002863E3" w:rsidP="00292AE8">
      <w:pPr>
        <w:pStyle w:val="2"/>
        <w:rPr>
          <w:rFonts w:hAnsiTheme="minorEastAsia"/>
        </w:rPr>
      </w:pPr>
      <w:bookmarkStart w:id="160" w:name="_Toc57055598"/>
      <w:bookmarkStart w:id="161" w:name="_Toc57062992"/>
      <w:bookmarkStart w:id="162" w:name="_Toc166600574"/>
      <w:r w:rsidRPr="00292AE8">
        <w:rPr>
          <w:rFonts w:hAnsiTheme="minorEastAsia" w:hint="eastAsia"/>
        </w:rPr>
        <w:t>「電話帳データ」がある場合のデータの編集方法</w:t>
      </w:r>
      <w:bookmarkEnd w:id="160"/>
      <w:bookmarkEnd w:id="161"/>
      <w:bookmarkEnd w:id="162"/>
    </w:p>
    <w:p w14:paraId="01824A97" w14:textId="4280A4B8" w:rsidR="003C12EA" w:rsidRDefault="004F3FBE" w:rsidP="005868E0">
      <w:pPr>
        <w:pStyle w:val="3"/>
      </w:pPr>
      <w:r>
        <w:rPr>
          <w:rFonts w:hint="eastAsia"/>
        </w:rPr>
        <w:t>「SDメモリーカード」のデータを確認したい場合は</w:t>
      </w:r>
      <w:r w:rsidR="003C12EA">
        <w:rPr>
          <w:rFonts w:hint="eastAsia"/>
        </w:rPr>
        <w:t>次のようにします。（一応説明書ですから記述しますが、データの有</w:t>
      </w:r>
      <w:r w:rsidR="00884FB5">
        <w:rPr>
          <w:rFonts w:hint="eastAsia"/>
        </w:rPr>
        <w:t>、</w:t>
      </w:r>
      <w:r w:rsidR="003C12EA">
        <w:rPr>
          <w:rFonts w:hint="eastAsia"/>
        </w:rPr>
        <w:t>無はこれまでにFAX電話機などの機器に差し込んで使用していれば当然データはあるわけですから特に確認しなくても良いです）</w:t>
      </w:r>
      <w:r w:rsidR="006C0AAE">
        <w:br/>
      </w:r>
      <w:r w:rsidR="002863E3" w:rsidRPr="00292AE8">
        <w:rPr>
          <w:rFonts w:hint="eastAsia"/>
        </w:rPr>
        <w:t>カードスロットに</w:t>
      </w:r>
      <w:r w:rsidR="003C12EA">
        <w:rPr>
          <w:rFonts w:hint="eastAsia"/>
        </w:rPr>
        <w:t>「SDメモリーカード」を</w:t>
      </w:r>
      <w:r w:rsidR="002863E3" w:rsidRPr="00292AE8">
        <w:rPr>
          <w:rFonts w:hint="eastAsia"/>
        </w:rPr>
        <w:t>挿入し</w:t>
      </w:r>
      <w:r w:rsidR="00292AE8" w:rsidRPr="00292AE8">
        <w:rPr>
          <w:rFonts w:hint="eastAsia"/>
        </w:rPr>
        <w:t>エクスプローラー</w:t>
      </w:r>
      <w:r w:rsidR="00645CEC" w:rsidRPr="00292AE8">
        <w:rPr>
          <w:rFonts w:hint="eastAsia"/>
        </w:rPr>
        <w:t>を起動してSDメモリーカードの以下のフォルダを確認してください。</w:t>
      </w:r>
    </w:p>
    <w:p w14:paraId="795223BA" w14:textId="002B99A9" w:rsidR="002863E3" w:rsidRPr="00292AE8" w:rsidRDefault="002863E3" w:rsidP="005868E0">
      <w:pPr>
        <w:pStyle w:val="3"/>
        <w:numPr>
          <w:ilvl w:val="0"/>
          <w:numId w:val="0"/>
        </w:numPr>
        <w:ind w:left="851"/>
      </w:pPr>
      <w:r w:rsidRPr="00292AE8">
        <w:rPr>
          <w:rFonts w:hint="eastAsia"/>
        </w:rPr>
        <w:t>PRIVATE\MEIGROUP\PCC\PCC_DAT\ADDRESS\00000000.TXTなどのフォルダがあることと上記末尾のデータファイル</w:t>
      </w:r>
      <w:r w:rsidR="006C0AAE" w:rsidRPr="00292AE8">
        <w:rPr>
          <w:rFonts w:hint="eastAsia"/>
        </w:rPr>
        <w:t>「00000000</w:t>
      </w:r>
      <w:r w:rsidR="006C0AAE">
        <w:rPr>
          <w:rFonts w:hint="eastAsia"/>
        </w:rPr>
        <w:t>.TXT</w:t>
      </w:r>
      <w:r w:rsidR="006C0AAE" w:rsidRPr="00292AE8">
        <w:rPr>
          <w:rFonts w:hint="eastAsia"/>
        </w:rPr>
        <w:t>」～「00000009</w:t>
      </w:r>
      <w:r w:rsidR="006C0AAE">
        <w:rPr>
          <w:rFonts w:hint="eastAsia"/>
        </w:rPr>
        <w:t>.TXT</w:t>
      </w:r>
      <w:r w:rsidR="006C0AAE" w:rsidRPr="00292AE8">
        <w:rPr>
          <w:rFonts w:hint="eastAsia"/>
        </w:rPr>
        <w:t>」</w:t>
      </w:r>
      <w:r w:rsidR="006C0AAE">
        <w:rPr>
          <w:rFonts w:hint="eastAsia"/>
        </w:rPr>
        <w:t>の内の1個</w:t>
      </w:r>
      <w:r w:rsidRPr="00292AE8">
        <w:rPr>
          <w:rFonts w:hint="eastAsia"/>
        </w:rPr>
        <w:t>があることを確認してください。</w:t>
      </w:r>
    </w:p>
    <w:p w14:paraId="5F318F0E" w14:textId="1A574343" w:rsidR="002863E3" w:rsidRPr="00292AE8" w:rsidRDefault="00E05080" w:rsidP="005868E0">
      <w:pPr>
        <w:pStyle w:val="3"/>
      </w:pPr>
      <w:r w:rsidRPr="00292AE8">
        <w:rPr>
          <w:rFonts w:hint="eastAsia"/>
        </w:rPr>
        <w:t>＜Pana電話帳編集＞タブの＜</w:t>
      </w:r>
      <w:r w:rsidR="002863E3" w:rsidRPr="00292AE8">
        <w:rPr>
          <w:rFonts w:hint="eastAsia"/>
        </w:rPr>
        <w:t>電話帳取り込み</w:t>
      </w:r>
      <w:r w:rsidRPr="00292AE8">
        <w:rPr>
          <w:rFonts w:hint="eastAsia"/>
        </w:rPr>
        <w:t>＞</w:t>
      </w:r>
      <w:r w:rsidR="002863E3" w:rsidRPr="00292AE8">
        <w:rPr>
          <w:rFonts w:hint="eastAsia"/>
        </w:rPr>
        <w:t>アイコンをクリックして後述する「</w:t>
      </w:r>
      <w:r w:rsidR="002863E3" w:rsidRPr="00A55C4C">
        <w:rPr>
          <w:color w:val="0070C0"/>
        </w:rPr>
        <w:fldChar w:fldCharType="begin"/>
      </w:r>
      <w:r w:rsidR="002863E3" w:rsidRPr="00A55C4C">
        <w:rPr>
          <w:color w:val="0070C0"/>
        </w:rPr>
        <w:instrText xml:space="preserve"> </w:instrText>
      </w:r>
      <w:r w:rsidR="002863E3" w:rsidRPr="00A55C4C">
        <w:rPr>
          <w:rFonts w:hint="eastAsia"/>
          <w:color w:val="0070C0"/>
        </w:rPr>
        <w:instrText>REF _Ref412465352 \h</w:instrText>
      </w:r>
      <w:r w:rsidR="002863E3" w:rsidRPr="00A55C4C">
        <w:rPr>
          <w:color w:val="0070C0"/>
        </w:rPr>
        <w:instrText xml:space="preserve">  \* MERGEFORMAT </w:instrText>
      </w:r>
      <w:r w:rsidR="002863E3" w:rsidRPr="00A55C4C">
        <w:rPr>
          <w:color w:val="0070C0"/>
        </w:rPr>
      </w:r>
      <w:r w:rsidR="002863E3" w:rsidRPr="00A55C4C">
        <w:rPr>
          <w:color w:val="0070C0"/>
        </w:rPr>
        <w:fldChar w:fldCharType="separate"/>
      </w:r>
      <w:r w:rsidR="005868E0" w:rsidRPr="00A55C4C">
        <w:rPr>
          <w:rFonts w:hint="eastAsia"/>
          <w:color w:val="0070C0"/>
        </w:rPr>
        <w:t xml:space="preserve">図 </w:t>
      </w:r>
      <w:r w:rsidR="005868E0" w:rsidRPr="00A55C4C">
        <w:rPr>
          <w:color w:val="0070C0"/>
        </w:rPr>
        <w:t>12</w:t>
      </w:r>
      <w:r w:rsidR="005868E0" w:rsidRPr="00A55C4C">
        <w:rPr>
          <w:rFonts w:hint="eastAsia"/>
          <w:color w:val="0070C0"/>
        </w:rPr>
        <w:t xml:space="preserve"> 電話帳取り込み</w:t>
      </w:r>
      <w:r w:rsidR="002863E3" w:rsidRPr="00A55C4C">
        <w:rPr>
          <w:color w:val="0070C0"/>
        </w:rPr>
        <w:fldChar w:fldCharType="end"/>
      </w:r>
      <w:r w:rsidR="002863E3" w:rsidRPr="00292AE8">
        <w:rPr>
          <w:rFonts w:hint="eastAsia"/>
        </w:rPr>
        <w:t>」ダイアログを表示し「ドライブ名」リストから「SDメモリーカード」スロットのドライブを選択し「開く」ボタンを押し、「電話帳テキストファイルを選択」ダイアログが表示します。SDメモリーカードの「*.TXT」を表示するので取り込むファイルを選択し＜OK＞をクリックするとシートにデータを取り込み編集が可能になります。</w:t>
      </w:r>
      <w:r w:rsidR="002863E3" w:rsidRPr="00292AE8">
        <w:br/>
      </w:r>
      <w:r w:rsidR="002863E3" w:rsidRPr="00292AE8">
        <w:rPr>
          <w:rFonts w:hint="eastAsia"/>
        </w:rPr>
        <w:t>「電話帳取り込み」の詳しい操作は後述する「</w:t>
      </w:r>
      <w:r w:rsidR="002863E3" w:rsidRPr="00A55C4C">
        <w:rPr>
          <w:color w:val="0070C0"/>
        </w:rPr>
        <w:fldChar w:fldCharType="begin"/>
      </w:r>
      <w:r w:rsidR="002863E3" w:rsidRPr="00A55C4C">
        <w:rPr>
          <w:color w:val="0070C0"/>
        </w:rPr>
        <w:instrText xml:space="preserve"> </w:instrText>
      </w:r>
      <w:r w:rsidR="002863E3" w:rsidRPr="00A55C4C">
        <w:rPr>
          <w:rFonts w:hint="eastAsia"/>
          <w:color w:val="0070C0"/>
        </w:rPr>
        <w:instrText>REF _Ref412540170 \n \h</w:instrText>
      </w:r>
      <w:r w:rsidR="002863E3" w:rsidRPr="00A55C4C">
        <w:rPr>
          <w:color w:val="0070C0"/>
        </w:rPr>
        <w:instrText xml:space="preserve">  \* MERGEFORMAT </w:instrText>
      </w:r>
      <w:r w:rsidR="002863E3" w:rsidRPr="00A55C4C">
        <w:rPr>
          <w:color w:val="0070C0"/>
        </w:rPr>
      </w:r>
      <w:r w:rsidR="002863E3" w:rsidRPr="00A55C4C">
        <w:rPr>
          <w:color w:val="0070C0"/>
        </w:rPr>
        <w:fldChar w:fldCharType="separate"/>
      </w:r>
      <w:r w:rsidR="005868E0" w:rsidRPr="00A55C4C">
        <w:rPr>
          <w:color w:val="0070C0"/>
        </w:rPr>
        <w:t>(8)</w:t>
      </w:r>
      <w:r w:rsidR="002863E3" w:rsidRPr="00A55C4C">
        <w:rPr>
          <w:color w:val="0070C0"/>
        </w:rPr>
        <w:fldChar w:fldCharType="end"/>
      </w:r>
      <w:r w:rsidR="002863E3" w:rsidRPr="00A55C4C">
        <w:rPr>
          <w:color w:val="0070C0"/>
        </w:rPr>
        <w:fldChar w:fldCharType="begin"/>
      </w:r>
      <w:r w:rsidR="002863E3" w:rsidRPr="00A55C4C">
        <w:rPr>
          <w:color w:val="0070C0"/>
        </w:rPr>
        <w:instrText xml:space="preserve"> REF _Ref412540170 \h  \* MERGEFORMAT </w:instrText>
      </w:r>
      <w:r w:rsidR="002863E3" w:rsidRPr="00A55C4C">
        <w:rPr>
          <w:color w:val="0070C0"/>
        </w:rPr>
      </w:r>
      <w:r w:rsidR="002863E3" w:rsidRPr="00A55C4C">
        <w:rPr>
          <w:color w:val="0070C0"/>
        </w:rPr>
        <w:fldChar w:fldCharType="separate"/>
      </w:r>
      <w:r w:rsidR="005868E0" w:rsidRPr="00A55C4C">
        <w:rPr>
          <w:rFonts w:hint="eastAsia"/>
          <w:color w:val="0070C0"/>
        </w:rPr>
        <w:t>電話帳取り込み方法</w:t>
      </w:r>
      <w:r w:rsidR="002863E3" w:rsidRPr="00A55C4C">
        <w:rPr>
          <w:color w:val="0070C0"/>
        </w:rPr>
        <w:fldChar w:fldCharType="end"/>
      </w:r>
      <w:r w:rsidR="002863E3" w:rsidRPr="00292AE8">
        <w:rPr>
          <w:rFonts w:hint="eastAsia"/>
        </w:rPr>
        <w:t>」をご覧ください。</w:t>
      </w:r>
    </w:p>
    <w:p w14:paraId="0B49E8ED" w14:textId="6F390923" w:rsidR="002863E3" w:rsidRPr="00292AE8" w:rsidRDefault="002863E3" w:rsidP="005868E0">
      <w:pPr>
        <w:pStyle w:val="3"/>
      </w:pPr>
      <w:r w:rsidRPr="00292AE8">
        <w:rPr>
          <w:rFonts w:hint="eastAsia"/>
        </w:rPr>
        <w:t>セル「E1」は電話帳</w:t>
      </w:r>
      <w:r w:rsidR="004F3FBE">
        <w:rPr>
          <w:rFonts w:hint="eastAsia"/>
        </w:rPr>
        <w:t>データのファイルの中</w:t>
      </w:r>
      <w:r w:rsidR="004F3FBE" w:rsidRPr="00292AE8">
        <w:rPr>
          <w:rFonts w:hint="eastAsia"/>
        </w:rPr>
        <w:t>から読み取った</w:t>
      </w:r>
      <w:r w:rsidRPr="00292AE8">
        <w:rPr>
          <w:rFonts w:hint="eastAsia"/>
        </w:rPr>
        <w:t>「電話帳タイトル」です。</w:t>
      </w:r>
      <w:r w:rsidRPr="00292AE8">
        <w:br/>
      </w:r>
      <w:r w:rsidRPr="00292AE8">
        <w:rPr>
          <w:rFonts w:hint="eastAsia"/>
        </w:rPr>
        <w:t>シート名は電話帳</w:t>
      </w:r>
      <w:r w:rsidR="004F3FBE">
        <w:rPr>
          <w:rFonts w:hint="eastAsia"/>
        </w:rPr>
        <w:t>データのファイルの中</w:t>
      </w:r>
      <w:r w:rsidRPr="00292AE8">
        <w:rPr>
          <w:rFonts w:hint="eastAsia"/>
        </w:rPr>
        <w:t>から読み取った電話帳の「保存ファイル名」になります。</w:t>
      </w:r>
      <w:r w:rsidRPr="00292AE8">
        <w:br/>
      </w:r>
      <w:r w:rsidRPr="00292AE8">
        <w:rPr>
          <w:rFonts w:hint="eastAsia"/>
        </w:rPr>
        <w:t>シート名には決まりがあるため変更するには注意が必要で次項の「</w:t>
      </w:r>
      <w:r w:rsidRPr="00A55C4C">
        <w:rPr>
          <w:color w:val="0070C0"/>
        </w:rPr>
        <w:fldChar w:fldCharType="begin"/>
      </w:r>
      <w:r w:rsidRPr="00A55C4C">
        <w:rPr>
          <w:color w:val="0070C0"/>
        </w:rPr>
        <w:instrText xml:space="preserve"> </w:instrText>
      </w:r>
      <w:r w:rsidRPr="00A55C4C">
        <w:rPr>
          <w:rFonts w:hint="eastAsia"/>
          <w:color w:val="0070C0"/>
        </w:rPr>
        <w:instrText>REF _Ref412393404 \r \h</w:instrText>
      </w:r>
      <w:r w:rsidRPr="00A55C4C">
        <w:rPr>
          <w:color w:val="0070C0"/>
        </w:rPr>
        <w:instrText xml:space="preserve">  \* MERGEFORMAT </w:instrText>
      </w:r>
      <w:r w:rsidRPr="00A55C4C">
        <w:rPr>
          <w:color w:val="0070C0"/>
        </w:rPr>
      </w:r>
      <w:r w:rsidRPr="00A55C4C">
        <w:rPr>
          <w:color w:val="0070C0"/>
        </w:rPr>
        <w:fldChar w:fldCharType="separate"/>
      </w:r>
      <w:r w:rsidR="005868E0" w:rsidRPr="00A55C4C">
        <w:rPr>
          <w:color w:val="0070C0"/>
        </w:rPr>
        <w:t>(6)</w:t>
      </w:r>
      <w:r w:rsidRPr="00A55C4C">
        <w:rPr>
          <w:color w:val="0070C0"/>
        </w:rPr>
        <w:fldChar w:fldCharType="end"/>
      </w:r>
      <w:r w:rsidRPr="00A55C4C">
        <w:rPr>
          <w:color w:val="0070C0"/>
        </w:rPr>
        <w:fldChar w:fldCharType="begin"/>
      </w:r>
      <w:r w:rsidRPr="00A55C4C">
        <w:rPr>
          <w:color w:val="0070C0"/>
        </w:rPr>
        <w:instrText xml:space="preserve"> REF _Ref412393409 \h  \* MERGEFORMAT </w:instrText>
      </w:r>
      <w:r w:rsidRPr="00A55C4C">
        <w:rPr>
          <w:color w:val="0070C0"/>
        </w:rPr>
      </w:r>
      <w:r w:rsidRPr="00A55C4C">
        <w:rPr>
          <w:color w:val="0070C0"/>
        </w:rPr>
        <w:fldChar w:fldCharType="separate"/>
      </w:r>
      <w:r w:rsidR="005868E0" w:rsidRPr="00A55C4C">
        <w:rPr>
          <w:rFonts w:hint="eastAsia"/>
          <w:color w:val="0070C0"/>
        </w:rPr>
        <w:t>電話帳書き出し方法</w:t>
      </w:r>
      <w:r w:rsidRPr="00A55C4C">
        <w:rPr>
          <w:color w:val="0070C0"/>
        </w:rPr>
        <w:fldChar w:fldCharType="end"/>
      </w:r>
      <w:r w:rsidRPr="00292AE8">
        <w:rPr>
          <w:rFonts w:hint="eastAsia"/>
        </w:rPr>
        <w:t>」の「</w:t>
      </w:r>
      <w:r w:rsidRPr="00A55C4C">
        <w:rPr>
          <w:color w:val="0070C0"/>
        </w:rPr>
        <w:fldChar w:fldCharType="begin"/>
      </w:r>
      <w:r w:rsidRPr="00A55C4C">
        <w:rPr>
          <w:color w:val="0070C0"/>
        </w:rPr>
        <w:instrText xml:space="preserve"> </w:instrText>
      </w:r>
      <w:r w:rsidRPr="00A55C4C">
        <w:rPr>
          <w:rFonts w:hint="eastAsia"/>
          <w:color w:val="0070C0"/>
        </w:rPr>
        <w:instrText>REF _Ref412393504 \w \h</w:instrText>
      </w:r>
      <w:r w:rsidRPr="00A55C4C">
        <w:rPr>
          <w:color w:val="0070C0"/>
        </w:rPr>
        <w:instrText xml:space="preserve">  \* MERGEFORMAT </w:instrText>
      </w:r>
      <w:r w:rsidRPr="00A55C4C">
        <w:rPr>
          <w:color w:val="0070C0"/>
        </w:rPr>
      </w:r>
      <w:r w:rsidRPr="00A55C4C">
        <w:rPr>
          <w:color w:val="0070C0"/>
        </w:rPr>
        <w:fldChar w:fldCharType="separate"/>
      </w:r>
      <w:r w:rsidR="005868E0" w:rsidRPr="00A55C4C">
        <w:rPr>
          <w:rFonts w:hint="eastAsia"/>
          <w:color w:val="0070C0"/>
        </w:rPr>
        <w:t>６(6)3)</w:t>
      </w:r>
      <w:r w:rsidRPr="00A55C4C">
        <w:rPr>
          <w:color w:val="0070C0"/>
        </w:rPr>
        <w:fldChar w:fldCharType="end"/>
      </w:r>
      <w:r w:rsidRPr="00292AE8">
        <w:rPr>
          <w:rFonts w:hint="eastAsia"/>
        </w:rPr>
        <w:t>」項をご覧ください。</w:t>
      </w:r>
    </w:p>
    <w:p w14:paraId="28BFAB09" w14:textId="77777777" w:rsidR="00874BF5" w:rsidRPr="00292AE8" w:rsidRDefault="00874BF5" w:rsidP="00292AE8">
      <w:pPr>
        <w:pStyle w:val="2"/>
        <w:rPr>
          <w:rFonts w:hAnsiTheme="minorEastAsia"/>
        </w:rPr>
      </w:pPr>
      <w:bookmarkStart w:id="163" w:name="_Ref412377789"/>
      <w:bookmarkStart w:id="164" w:name="_Toc57055599"/>
      <w:bookmarkStart w:id="165" w:name="_Toc57062993"/>
      <w:bookmarkStart w:id="166" w:name="_Toc166600575"/>
      <w:r w:rsidRPr="00292AE8">
        <w:rPr>
          <w:rFonts w:hAnsiTheme="minorEastAsia" w:hint="eastAsia"/>
        </w:rPr>
        <w:t>２行目以下のデータの編集方法</w:t>
      </w:r>
      <w:bookmarkEnd w:id="163"/>
      <w:bookmarkEnd w:id="164"/>
      <w:bookmarkEnd w:id="165"/>
      <w:bookmarkEnd w:id="166"/>
    </w:p>
    <w:p w14:paraId="5C113C87" w14:textId="7B7F1B99" w:rsidR="00874BF5" w:rsidRPr="00292AE8" w:rsidRDefault="00874BF5" w:rsidP="005868E0">
      <w:pPr>
        <w:pStyle w:val="3"/>
      </w:pPr>
      <w:r w:rsidRPr="00292AE8">
        <w:rPr>
          <w:rFonts w:hint="eastAsia"/>
        </w:rPr>
        <w:t>1行目のタイトルを考慮してデータを入力しますが、シートへ直接入力も可能です。</w:t>
      </w:r>
      <w:r w:rsidRPr="00292AE8">
        <w:br/>
      </w:r>
      <w:r w:rsidRPr="00292AE8">
        <w:rPr>
          <w:rFonts w:hint="eastAsia"/>
        </w:rPr>
        <w:t>文字数制限やIME「データ入力規則」により入力をし易くしておりますが、エラー</w:t>
      </w:r>
      <w:r w:rsidR="006C0AAE">
        <w:rPr>
          <w:rFonts w:hint="eastAsia"/>
        </w:rPr>
        <w:t>と</w:t>
      </w:r>
      <w:r w:rsidRPr="00292AE8">
        <w:rPr>
          <w:rFonts w:hint="eastAsia"/>
        </w:rPr>
        <w:t>なる入力をした場合は後位のセルに移動後エラーが発生したセルに戻りますが無視するとエラーのままになるのでその点はご注意ください。</w:t>
      </w:r>
      <w:r w:rsidRPr="00292AE8">
        <w:br/>
      </w:r>
      <w:r w:rsidRPr="00292AE8">
        <w:rPr>
          <w:rFonts w:hint="eastAsia"/>
        </w:rPr>
        <w:t>次の方法で入力されることを推奨します。</w:t>
      </w:r>
    </w:p>
    <w:p w14:paraId="0420DE98" w14:textId="3936A97F" w:rsidR="00874BF5" w:rsidRPr="00292AE8" w:rsidRDefault="00874BF5" w:rsidP="005868E0">
      <w:pPr>
        <w:pStyle w:val="3"/>
      </w:pPr>
      <w:r w:rsidRPr="00292AE8">
        <w:rPr>
          <w:rFonts w:hint="eastAsia"/>
        </w:rPr>
        <w:t>「データ入力」ダイアログボックスで入力する。</w:t>
      </w:r>
      <w:r w:rsidRPr="00292AE8">
        <w:br/>
      </w:r>
      <w:r w:rsidRPr="00292AE8">
        <w:rPr>
          <w:rFonts w:hint="eastAsia"/>
          <w:u w:val="wave"/>
        </w:rPr>
        <w:t>２行目A～E列のセル</w:t>
      </w:r>
      <w:r w:rsidR="005E7A62" w:rsidRPr="00292AE8">
        <w:rPr>
          <w:rFonts w:hint="eastAsia"/>
          <w:u w:val="wave"/>
        </w:rPr>
        <w:t>を選択して</w:t>
      </w:r>
      <w:r w:rsidR="005E7A62" w:rsidRPr="00292AE8">
        <w:rPr>
          <w:rFonts w:hint="eastAsia"/>
        </w:rPr>
        <w:t>＜Pana電話帳編集＞―＜</w:t>
      </w:r>
      <w:r w:rsidRPr="00292AE8">
        <w:rPr>
          <w:rFonts w:hint="eastAsia"/>
        </w:rPr>
        <w:t>「データ入力</w:t>
      </w:r>
      <w:r w:rsidR="005E7A62" w:rsidRPr="00292AE8">
        <w:rPr>
          <w:rFonts w:hint="eastAsia"/>
        </w:rPr>
        <w:t>＞</w:t>
      </w:r>
      <w:r w:rsidRPr="00292AE8">
        <w:rPr>
          <w:rFonts w:hint="eastAsia"/>
        </w:rPr>
        <w:t>アイコン</w:t>
      </w:r>
      <w:r w:rsidR="005E7A62" w:rsidRPr="00292AE8">
        <w:rPr>
          <w:rFonts w:hint="eastAsia"/>
        </w:rPr>
        <w:t>をクリックする</w:t>
      </w:r>
      <w:r w:rsidRPr="00292AE8">
        <w:rPr>
          <w:rFonts w:hint="eastAsia"/>
        </w:rPr>
        <w:t>、またはセル「A2」（２行目A列）右クリックして「</w:t>
      </w:r>
      <w:r w:rsidR="006001A6" w:rsidRPr="00A55C4C">
        <w:rPr>
          <w:color w:val="0070C0"/>
        </w:rPr>
        <w:fldChar w:fldCharType="begin"/>
      </w:r>
      <w:r w:rsidR="006001A6" w:rsidRPr="00A55C4C">
        <w:rPr>
          <w:color w:val="0070C0"/>
        </w:rPr>
        <w:instrText xml:space="preserve"> </w:instrText>
      </w:r>
      <w:r w:rsidR="006001A6" w:rsidRPr="00A55C4C">
        <w:rPr>
          <w:rFonts w:hint="eastAsia"/>
          <w:color w:val="0070C0"/>
        </w:rPr>
        <w:instrText>REF _Ref57105179 \h</w:instrText>
      </w:r>
      <w:r w:rsidR="006001A6" w:rsidRPr="00A55C4C">
        <w:rPr>
          <w:color w:val="0070C0"/>
        </w:rPr>
        <w:instrText xml:space="preserve"> </w:instrText>
      </w:r>
      <w:r w:rsidR="00292AE8" w:rsidRPr="00A55C4C">
        <w:rPr>
          <w:color w:val="0070C0"/>
        </w:rPr>
        <w:instrText xml:space="preserve"> \* MERGEFORMAT </w:instrText>
      </w:r>
      <w:r w:rsidR="006001A6" w:rsidRPr="00A55C4C">
        <w:rPr>
          <w:color w:val="0070C0"/>
        </w:rPr>
      </w:r>
      <w:r w:rsidR="006001A6" w:rsidRPr="00A55C4C">
        <w:rPr>
          <w:color w:val="0070C0"/>
        </w:rPr>
        <w:fldChar w:fldCharType="separate"/>
      </w:r>
      <w:r w:rsidR="005868E0" w:rsidRPr="00A55C4C">
        <w:rPr>
          <w:rFonts w:hint="eastAsia"/>
          <w:color w:val="0070C0"/>
        </w:rPr>
        <w:t xml:space="preserve">図 </w:t>
      </w:r>
      <w:r w:rsidR="005868E0" w:rsidRPr="00A55C4C">
        <w:rPr>
          <w:noProof/>
          <w:color w:val="0070C0"/>
        </w:rPr>
        <w:t>8</w:t>
      </w:r>
      <w:r w:rsidR="005868E0" w:rsidRPr="00A55C4C">
        <w:rPr>
          <w:color w:val="0070C0"/>
        </w:rPr>
        <w:t xml:space="preserve"> </w:t>
      </w:r>
      <w:r w:rsidR="005868E0" w:rsidRPr="00A55C4C">
        <w:rPr>
          <w:rFonts w:hint="eastAsia"/>
          <w:color w:val="0070C0"/>
        </w:rPr>
        <w:t>「データ入力」ダイアログボックス</w:t>
      </w:r>
      <w:r w:rsidR="006001A6" w:rsidRPr="00A55C4C">
        <w:rPr>
          <w:color w:val="0070C0"/>
        </w:rPr>
        <w:fldChar w:fldCharType="end"/>
      </w:r>
      <w:r w:rsidRPr="00292AE8">
        <w:rPr>
          <w:rFonts w:hint="eastAsia"/>
        </w:rPr>
        <w:t>」を表示します。</w:t>
      </w:r>
      <w:r w:rsidRPr="00292AE8">
        <w:br/>
      </w:r>
      <w:r w:rsidRPr="00292AE8">
        <w:rPr>
          <w:rFonts w:hint="eastAsia"/>
        </w:rPr>
        <w:t>（２行目以下の「A」列で右クリックするのが最も簡単です。表示した「データ入力」ダイアログの「説明」ボタンの内容をご覧ください。）</w:t>
      </w:r>
    </w:p>
    <w:p w14:paraId="1C4BF318" w14:textId="128B1D01" w:rsidR="00874BF5" w:rsidRPr="00292AE8" w:rsidRDefault="00874BF5" w:rsidP="005868E0">
      <w:pPr>
        <w:pStyle w:val="3"/>
        <w:numPr>
          <w:ilvl w:val="0"/>
          <w:numId w:val="0"/>
        </w:numPr>
        <w:ind w:left="993"/>
      </w:pPr>
      <w:r w:rsidRPr="00292AE8">
        <w:rPr>
          <w:rFonts w:hint="eastAsia"/>
        </w:rPr>
        <w:t xml:space="preserve">※ </w:t>
      </w:r>
      <w:r w:rsidR="006001A6" w:rsidRPr="00292AE8">
        <w:rPr>
          <w:rFonts w:hint="eastAsia"/>
        </w:rPr>
        <w:t>「</w:t>
      </w:r>
      <w:r w:rsidR="006001A6" w:rsidRPr="00A55C4C">
        <w:rPr>
          <w:color w:val="0070C0"/>
        </w:rPr>
        <w:fldChar w:fldCharType="begin"/>
      </w:r>
      <w:r w:rsidR="006001A6" w:rsidRPr="00A55C4C">
        <w:rPr>
          <w:color w:val="0070C0"/>
        </w:rPr>
        <w:instrText xml:space="preserve"> </w:instrText>
      </w:r>
      <w:r w:rsidR="006001A6" w:rsidRPr="00A55C4C">
        <w:rPr>
          <w:rFonts w:hint="eastAsia"/>
          <w:color w:val="0070C0"/>
        </w:rPr>
        <w:instrText>REF _Ref57105179 \h</w:instrText>
      </w:r>
      <w:r w:rsidR="006001A6" w:rsidRPr="00A55C4C">
        <w:rPr>
          <w:color w:val="0070C0"/>
        </w:rPr>
        <w:instrText xml:space="preserve"> </w:instrText>
      </w:r>
      <w:r w:rsidR="00292AE8" w:rsidRPr="00A55C4C">
        <w:rPr>
          <w:color w:val="0070C0"/>
        </w:rPr>
        <w:instrText xml:space="preserve"> \* MERGEFORMAT </w:instrText>
      </w:r>
      <w:r w:rsidR="006001A6" w:rsidRPr="00A55C4C">
        <w:rPr>
          <w:color w:val="0070C0"/>
        </w:rPr>
      </w:r>
      <w:r w:rsidR="006001A6" w:rsidRPr="00A55C4C">
        <w:rPr>
          <w:color w:val="0070C0"/>
        </w:rPr>
        <w:fldChar w:fldCharType="separate"/>
      </w:r>
      <w:r w:rsidR="005868E0" w:rsidRPr="00A55C4C">
        <w:rPr>
          <w:rFonts w:hint="eastAsia"/>
          <w:color w:val="0070C0"/>
        </w:rPr>
        <w:t xml:space="preserve">図 </w:t>
      </w:r>
      <w:r w:rsidR="005868E0" w:rsidRPr="00A55C4C">
        <w:rPr>
          <w:noProof/>
          <w:color w:val="0070C0"/>
        </w:rPr>
        <w:t>8</w:t>
      </w:r>
      <w:r w:rsidR="005868E0" w:rsidRPr="00A55C4C">
        <w:rPr>
          <w:color w:val="0070C0"/>
        </w:rPr>
        <w:t xml:space="preserve"> </w:t>
      </w:r>
      <w:r w:rsidR="005868E0" w:rsidRPr="00A55C4C">
        <w:rPr>
          <w:rFonts w:hint="eastAsia"/>
          <w:color w:val="0070C0"/>
        </w:rPr>
        <w:t>「データ入力」ダイアログボックス</w:t>
      </w:r>
      <w:r w:rsidR="006001A6" w:rsidRPr="00A55C4C">
        <w:rPr>
          <w:color w:val="0070C0"/>
        </w:rPr>
        <w:fldChar w:fldCharType="end"/>
      </w:r>
      <w:r w:rsidR="006001A6" w:rsidRPr="00292AE8">
        <w:rPr>
          <w:rFonts w:hint="eastAsia"/>
        </w:rPr>
        <w:t>」</w:t>
      </w:r>
      <w:r w:rsidRPr="00292AE8">
        <w:rPr>
          <w:rFonts w:hint="eastAsia"/>
        </w:rPr>
        <w:t>は「Panasonic電話帳編集_0_サンプル</w:t>
      </w:r>
      <w:r w:rsidR="002E477D">
        <w:rPr>
          <w:rFonts w:hint="eastAsia"/>
        </w:rPr>
        <w:t>201</w:t>
      </w:r>
      <w:r w:rsidRPr="00292AE8">
        <w:rPr>
          <w:rFonts w:hint="eastAsia"/>
        </w:rPr>
        <w:t>.xlsm」を開き「A2」セルで右クリックして開いた図です。ユーザー用の電話帳ファイルを作る場合は、全行削除した上でこの「A2」セルで右クリックすると名前から</w:t>
      </w:r>
      <w:r w:rsidRPr="00292AE8">
        <w:rPr>
          <w:rFonts w:hint="eastAsia"/>
        </w:rPr>
        <w:lastRenderedPageBreak/>
        <w:t>下が空白のダイアログボックスを開くのでセルに直接入力するよりも簡単にデータが作れます。</w:t>
      </w:r>
    </w:p>
    <w:p w14:paraId="28B99059" w14:textId="77777777" w:rsidR="00874BF5" w:rsidRPr="00292AE8" w:rsidRDefault="00874BF5" w:rsidP="005868E0">
      <w:pPr>
        <w:pStyle w:val="3"/>
      </w:pPr>
      <w:r w:rsidRPr="00292AE8">
        <w:rPr>
          <w:rStyle w:val="30"/>
          <w:rFonts w:asciiTheme="minorEastAsia" w:eastAsiaTheme="minorEastAsia" w:hAnsiTheme="minorEastAsia" w:hint="eastAsia"/>
        </w:rPr>
        <w:t>２行以下のE列の識別用「グループ」は電話帳のデータファイル「*.TXT」には書き出しませんので省略しても構いません。（A列グループを編集者に分かり易くするためで</w:t>
      </w:r>
      <w:r w:rsidRPr="00292AE8">
        <w:rPr>
          <w:rFonts w:hint="eastAsia"/>
        </w:rPr>
        <w:t>す。E列より右方向の列は上記同様ですので記入することは自由です。）</w:t>
      </w:r>
    </w:p>
    <w:p w14:paraId="71E37BBF" w14:textId="77777777" w:rsidR="00874BF5" w:rsidRPr="00292AE8" w:rsidRDefault="00874BF5" w:rsidP="005868E0">
      <w:pPr>
        <w:pStyle w:val="3"/>
      </w:pPr>
      <w:r w:rsidRPr="00292AE8">
        <w:rPr>
          <w:rFonts w:hint="eastAsia"/>
        </w:rPr>
        <w:t>２行目より下の行については、並べ替えは自由です。</w:t>
      </w:r>
    </w:p>
    <w:p w14:paraId="3F0F5149" w14:textId="77777777" w:rsidR="00874BF5" w:rsidRPr="00292AE8" w:rsidRDefault="00874BF5" w:rsidP="00292AE8">
      <w:pPr>
        <w:topLinePunct/>
        <w:ind w:leftChars="337" w:left="708"/>
        <w:rPr>
          <w:rFonts w:asciiTheme="minorEastAsia" w:hAnsiTheme="minorEastAsia"/>
        </w:rPr>
      </w:pPr>
      <w:r w:rsidRPr="00292AE8">
        <w:rPr>
          <w:rFonts w:asciiTheme="minorEastAsia" w:hAnsiTheme="minorEastAsia" w:hint="eastAsia"/>
        </w:rPr>
        <w:t>※ ダイアログのデータ入力については試してみるとすぐに分かるので省略します。</w:t>
      </w:r>
    </w:p>
    <w:p w14:paraId="4F331043" w14:textId="209215BD" w:rsidR="00AF63B8" w:rsidRPr="00292AE8" w:rsidRDefault="00F20468" w:rsidP="00292AE8">
      <w:pPr>
        <w:topLinePunct/>
        <w:ind w:leftChars="800" w:left="1680"/>
        <w:rPr>
          <w:rFonts w:asciiTheme="minorEastAsia" w:hAnsiTheme="minorEastAsia"/>
        </w:rPr>
      </w:pPr>
      <w:r w:rsidRPr="00292AE8">
        <w:rPr>
          <w:rFonts w:asciiTheme="minorEastAsia" w:hAnsiTheme="minorEastAsia" w:hint="eastAsia"/>
          <w:noProof/>
        </w:rPr>
        <mc:AlternateContent>
          <mc:Choice Requires="wpg">
            <w:drawing>
              <wp:inline distT="0" distB="0" distL="0" distR="0" wp14:anchorId="696DB1B7" wp14:editId="1930330E">
                <wp:extent cx="3395980" cy="2012950"/>
                <wp:effectExtent l="0" t="0" r="0" b="6350"/>
                <wp:docPr id="14" name="グループ化 14"/>
                <wp:cNvGraphicFramePr/>
                <a:graphic xmlns:a="http://schemas.openxmlformats.org/drawingml/2006/main">
                  <a:graphicData uri="http://schemas.microsoft.com/office/word/2010/wordprocessingGroup">
                    <wpg:wgp>
                      <wpg:cNvGrpSpPr/>
                      <wpg:grpSpPr>
                        <a:xfrm>
                          <a:off x="0" y="0"/>
                          <a:ext cx="3395980" cy="2012950"/>
                          <a:chOff x="0" y="0"/>
                          <a:chExt cx="3395980" cy="2012998"/>
                        </a:xfrm>
                      </wpg:grpSpPr>
                      <wps:wsp>
                        <wps:cNvPr id="22" name="テキスト ボックス 22"/>
                        <wps:cNvSpPr txBox="1"/>
                        <wps:spPr>
                          <a:xfrm>
                            <a:off x="0" y="1784393"/>
                            <a:ext cx="3395345" cy="228605"/>
                          </a:xfrm>
                          <a:prstGeom prst="rect">
                            <a:avLst/>
                          </a:prstGeom>
                          <a:solidFill>
                            <a:prstClr val="white"/>
                          </a:solidFill>
                          <a:ln>
                            <a:noFill/>
                          </a:ln>
                        </wps:spPr>
                        <wps:txbx>
                          <w:txbxContent>
                            <w:p w14:paraId="2CB92B0B" w14:textId="741BFA71" w:rsidR="00B415C6" w:rsidRDefault="00B415C6" w:rsidP="00874BF5">
                              <w:pPr>
                                <w:pStyle w:val="ac"/>
                                <w:jc w:val="center"/>
                                <w:rPr>
                                  <w:noProof/>
                                </w:rPr>
                              </w:pPr>
                              <w:bookmarkStart w:id="167" w:name="_Ref57105179"/>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70A77">
                                <w:rPr>
                                  <w:noProof/>
                                </w:rPr>
                                <w:t>8</w:t>
                              </w:r>
                              <w:r>
                                <w:fldChar w:fldCharType="end"/>
                              </w:r>
                              <w:r>
                                <w:t xml:space="preserve"> </w:t>
                              </w:r>
                              <w:r w:rsidRPr="00874BF5">
                                <w:rPr>
                                  <w:rFonts w:hint="eastAsia"/>
                                </w:rPr>
                                <w:t>「データ入力」ダイアログボックス</w:t>
                              </w:r>
                              <w:bookmarkEnd w:id="167"/>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pic:pic xmlns:pic="http://schemas.openxmlformats.org/drawingml/2006/picture">
                        <pic:nvPicPr>
                          <pic:cNvPr id="13" name="図 13"/>
                          <pic:cNvPicPr>
                            <a:picLocks noChangeAspect="1"/>
                          </pic:cNvPicPr>
                        </pic:nvPicPr>
                        <pic:blipFill>
                          <a:blip r:embed="rId26">
                            <a:extLst>
                              <a:ext uri="{28A0092B-C50C-407E-A947-70E740481C1C}">
                                <a14:useLocalDpi xmlns:a14="http://schemas.microsoft.com/office/drawing/2010/main" val="0"/>
                              </a:ext>
                            </a:extLst>
                          </a:blip>
                          <a:stretch>
                            <a:fillRect/>
                          </a:stretch>
                        </pic:blipFill>
                        <pic:spPr>
                          <a:xfrm>
                            <a:off x="0" y="0"/>
                            <a:ext cx="3395980" cy="1754505"/>
                          </a:xfrm>
                          <a:prstGeom prst="rect">
                            <a:avLst/>
                          </a:prstGeom>
                        </pic:spPr>
                      </pic:pic>
                    </wpg:wgp>
                  </a:graphicData>
                </a:graphic>
              </wp:inline>
            </w:drawing>
          </mc:Choice>
          <mc:Fallback>
            <w:pict>
              <v:group w14:anchorId="696DB1B7" id="グループ化 14" o:spid="_x0000_s1049" style="width:267.4pt;height:158.5pt;mso-position-horizontal-relative:char;mso-position-vertical-relative:line" coordsize="33959,20129"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">
                <v:shape id="テキスト ボックス 22" o:spid="_x0000_s1050" type="#_x0000_t202" style="position:absolute;top:17843;width:33953;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" stroked="f">
                  <v:textbox style="mso-fit-shape-to-text:t" inset="0,0,0,0">
                    <w:txbxContent>
                      <w:p w14:paraId="2CB92B0B" w14:textId="741BFA71" w:rsidR="00B415C6" w:rsidRDefault="00B415C6" w:rsidP="00874BF5">
                        <w:pPr>
                          <w:pStyle w:val="ac"/>
                          <w:jc w:val="center"/>
                          <w:rPr>
                            <w:noProof/>
                          </w:rPr>
                        </w:pPr>
                        <w:bookmarkStart w:id="168" w:name="_Ref57105179"/>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70A77">
                          <w:rPr>
                            <w:noProof/>
                          </w:rPr>
                          <w:t>8</w:t>
                        </w:r>
                        <w:r>
                          <w:fldChar w:fldCharType="end"/>
                        </w:r>
                        <w:r>
                          <w:t xml:space="preserve"> </w:t>
                        </w:r>
                        <w:r w:rsidRPr="00874BF5">
                          <w:rPr>
                            <w:rFonts w:hint="eastAsia"/>
                          </w:rPr>
                          <w:t>「データ入力」ダイアログボックス</w:t>
                        </w:r>
                        <w:bookmarkEnd w:id="168"/>
                      </w:p>
                    </w:txbxContent>
                  </v:textbox>
                </v:shape>
                <v:shape id="図 13" o:spid="_x0000_s1051" type="#_x0000_t75" style="position:absolute;width:33959;height:175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">
                  <v:imagedata r:id="rId27" o:title=""/>
                </v:shape>
                <w10:anchorlock/>
              </v:group>
            </w:pict>
          </mc:Fallback>
        </mc:AlternateContent>
      </w:r>
    </w:p>
    <w:p w14:paraId="7D0CDDA5" w14:textId="5A1D5CCF" w:rsidR="00874BF5" w:rsidRPr="00292AE8" w:rsidRDefault="00010E94" w:rsidP="00292AE8">
      <w:pPr>
        <w:pStyle w:val="2"/>
        <w:rPr>
          <w:rFonts w:hAnsiTheme="minorEastAsia"/>
        </w:rPr>
      </w:pPr>
      <w:bookmarkStart w:id="169" w:name="_Ref412393404"/>
      <w:bookmarkStart w:id="170" w:name="_Ref412393409"/>
      <w:bookmarkStart w:id="171" w:name="_Toc57055600"/>
      <w:bookmarkStart w:id="172" w:name="_Toc57062994"/>
      <w:bookmarkStart w:id="173" w:name="_Toc166600576"/>
      <w:r w:rsidRPr="00292AE8">
        <w:rPr>
          <w:rFonts w:hAnsiTheme="minorEastAsia" w:hint="eastAsia"/>
          <w:noProof/>
        </w:rPr>
        <mc:AlternateContent>
          <mc:Choice Requires="wpg">
            <w:drawing>
              <wp:anchor distT="0" distB="0" distL="114300" distR="114300" simplePos="0" relativeHeight="251656192" behindDoc="0" locked="0" layoutInCell="1" allowOverlap="1" wp14:anchorId="295A9A9F" wp14:editId="76DAF3EF">
                <wp:simplePos x="0" y="0"/>
                <wp:positionH relativeFrom="margin">
                  <wp:posOffset>3430270</wp:posOffset>
                </wp:positionH>
                <wp:positionV relativeFrom="paragraph">
                  <wp:posOffset>34290</wp:posOffset>
                </wp:positionV>
                <wp:extent cx="2234565" cy="2178050"/>
                <wp:effectExtent l="0" t="0" r="0" b="0"/>
                <wp:wrapSquare wrapText="bothSides"/>
                <wp:docPr id="3" name="グループ化 3"/>
                <wp:cNvGraphicFramePr/>
                <a:graphic xmlns:a="http://schemas.openxmlformats.org/drawingml/2006/main">
                  <a:graphicData uri="http://schemas.microsoft.com/office/word/2010/wordprocessingGroup">
                    <wpg:wgp>
                      <wpg:cNvGrpSpPr/>
                      <wpg:grpSpPr>
                        <a:xfrm>
                          <a:off x="0" y="0"/>
                          <a:ext cx="2234565" cy="2178050"/>
                          <a:chOff x="0" y="0"/>
                          <a:chExt cx="2234565" cy="2178052"/>
                        </a:xfrm>
                      </wpg:grpSpPr>
                      <wps:wsp>
                        <wps:cNvPr id="26" name="テキスト ボックス 26"/>
                        <wps:cNvSpPr txBox="1"/>
                        <wps:spPr>
                          <a:xfrm>
                            <a:off x="25879" y="1949452"/>
                            <a:ext cx="2183765" cy="228600"/>
                          </a:xfrm>
                          <a:prstGeom prst="rect">
                            <a:avLst/>
                          </a:prstGeom>
                          <a:solidFill>
                            <a:prstClr val="white"/>
                          </a:solidFill>
                          <a:ln>
                            <a:noFill/>
                          </a:ln>
                          <a:effectLst/>
                        </wps:spPr>
                        <wps:txbx>
                          <w:txbxContent>
                            <w:p w14:paraId="764FE8A0" w14:textId="65A296D6" w:rsidR="00B415C6" w:rsidRPr="00C772B6" w:rsidRDefault="00B415C6" w:rsidP="00874BF5">
                              <w:pPr>
                                <w:pStyle w:val="ac"/>
                                <w:jc w:val="center"/>
                                <w:rPr>
                                  <w:noProof/>
                                </w:rPr>
                              </w:pPr>
                              <w:bookmarkStart w:id="174" w:name="_Ref412464587"/>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70A77">
                                <w:rPr>
                                  <w:noProof/>
                                </w:rPr>
                                <w:t>9</w:t>
                              </w:r>
                              <w:r>
                                <w:fldChar w:fldCharType="end"/>
                              </w:r>
                              <w:r>
                                <w:rPr>
                                  <w:rFonts w:hint="eastAsia"/>
                                </w:rPr>
                                <w:t xml:space="preserve"> </w:t>
                              </w:r>
                              <w:r>
                                <w:rPr>
                                  <w:rFonts w:hint="eastAsia"/>
                                </w:rPr>
                                <w:t>電話帳データ保存</w:t>
                              </w:r>
                              <w:bookmarkEnd w:id="174"/>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pic:pic xmlns:pic="http://schemas.openxmlformats.org/drawingml/2006/picture">
                        <pic:nvPicPr>
                          <pic:cNvPr id="2" name="図 2"/>
                          <pic:cNvPicPr>
                            <a:picLocks noChangeAspect="1"/>
                          </pic:cNvPicPr>
                        </pic:nvPicPr>
                        <pic:blipFill>
                          <a:blip r:embed="rId28">
                            <a:extLst>
                              <a:ext uri="{28A0092B-C50C-407E-A947-70E740481C1C}">
                                <a14:useLocalDpi xmlns:a14="http://schemas.microsoft.com/office/drawing/2010/main" val="0"/>
                              </a:ext>
                            </a:extLst>
                          </a:blip>
                          <a:stretch>
                            <a:fillRect/>
                          </a:stretch>
                        </pic:blipFill>
                        <pic:spPr>
                          <a:xfrm>
                            <a:off x="0" y="0"/>
                            <a:ext cx="2234565" cy="1940560"/>
                          </a:xfrm>
                          <a:prstGeom prst="rect">
                            <a:avLst/>
                          </a:prstGeom>
                        </pic:spPr>
                      </pic:pic>
                    </wpg:wgp>
                  </a:graphicData>
                </a:graphic>
              </wp:anchor>
            </w:drawing>
          </mc:Choice>
          <mc:Fallback>
            <w:pict>
              <v:group w14:anchorId="295A9A9F" id="グループ化 3" o:spid="_x0000_s1052" style="position:absolute;left:0;text-align:left;margin-left:270.1pt;margin-top:2.7pt;width:175.95pt;height:171.5pt;z-index:251656192;mso-position-horizontal-relative:margin;mso-position-vertical-relative:text" coordsize="22345,21780"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">
                <v:shape id="テキスト ボックス 26" o:spid="_x0000_s1053" type="#_x0000_t202" style="position:absolute;left:258;top:19494;width:21838;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" stroked="f">
                  <v:textbox style="mso-fit-shape-to-text:t" inset="0,0,0,0">
                    <w:txbxContent>
                      <w:p w14:paraId="764FE8A0" w14:textId="65A296D6" w:rsidR="00B415C6" w:rsidRPr="00C772B6" w:rsidRDefault="00B415C6" w:rsidP="00874BF5">
                        <w:pPr>
                          <w:pStyle w:val="ac"/>
                          <w:jc w:val="center"/>
                          <w:rPr>
                            <w:noProof/>
                          </w:rPr>
                        </w:pPr>
                        <w:bookmarkStart w:id="175" w:name="_Ref412464587"/>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70A77">
                          <w:rPr>
                            <w:noProof/>
                          </w:rPr>
                          <w:t>9</w:t>
                        </w:r>
                        <w:r>
                          <w:fldChar w:fldCharType="end"/>
                        </w:r>
                        <w:r>
                          <w:rPr>
                            <w:rFonts w:hint="eastAsia"/>
                          </w:rPr>
                          <w:t xml:space="preserve"> </w:t>
                        </w:r>
                        <w:r>
                          <w:rPr>
                            <w:rFonts w:hint="eastAsia"/>
                          </w:rPr>
                          <w:t>電話帳データ保存</w:t>
                        </w:r>
                        <w:bookmarkEnd w:id="175"/>
                      </w:p>
                    </w:txbxContent>
                  </v:textbox>
                </v:shape>
                <v:shape id="図 2" o:spid="_x0000_s1054" type="#_x0000_t75" style="position:absolute;width:22345;height:194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">
                  <v:imagedata r:id="rId29" o:title=""/>
                </v:shape>
                <w10:wrap type="square" anchorx="margin"/>
              </v:group>
            </w:pict>
          </mc:Fallback>
        </mc:AlternateContent>
      </w:r>
      <w:r w:rsidR="00874BF5" w:rsidRPr="00292AE8">
        <w:rPr>
          <w:rFonts w:hAnsiTheme="minorEastAsia" w:hint="eastAsia"/>
        </w:rPr>
        <w:t>電話帳書き出し方法</w:t>
      </w:r>
      <w:bookmarkEnd w:id="169"/>
      <w:bookmarkEnd w:id="170"/>
      <w:bookmarkEnd w:id="171"/>
      <w:bookmarkEnd w:id="172"/>
      <w:bookmarkEnd w:id="173"/>
    </w:p>
    <w:p w14:paraId="71A0041D" w14:textId="0190D2B2" w:rsidR="00874BF5" w:rsidRPr="00292AE8" w:rsidRDefault="00874BF5" w:rsidP="005868E0">
      <w:pPr>
        <w:pStyle w:val="3"/>
      </w:pPr>
      <w:r w:rsidRPr="00292AE8">
        <w:rPr>
          <w:rFonts w:hint="eastAsia"/>
        </w:rPr>
        <w:t>シートに作成した電話帳データを Panasonic 電話機またはFAXの「SDメモリーカード」に保存します。</w:t>
      </w:r>
    </w:p>
    <w:p w14:paraId="22CAD26F" w14:textId="037419C3" w:rsidR="00874BF5" w:rsidRPr="00292AE8" w:rsidRDefault="005E7A62" w:rsidP="005868E0">
      <w:pPr>
        <w:pStyle w:val="3"/>
      </w:pPr>
      <w:r w:rsidRPr="00292AE8">
        <w:rPr>
          <w:rFonts w:hint="eastAsia"/>
        </w:rPr>
        <w:t>＜Pana電話帳編集＞―＜</w:t>
      </w:r>
      <w:r w:rsidR="00874BF5" w:rsidRPr="00292AE8">
        <w:rPr>
          <w:rFonts w:hint="eastAsia"/>
        </w:rPr>
        <w:t>電話帳書き出し</w:t>
      </w:r>
      <w:r w:rsidRPr="00292AE8">
        <w:rPr>
          <w:rFonts w:hint="eastAsia"/>
        </w:rPr>
        <w:t>＞</w:t>
      </w:r>
      <w:r w:rsidR="00874BF5" w:rsidRPr="00292AE8">
        <w:rPr>
          <w:rFonts w:hint="eastAsia"/>
        </w:rPr>
        <w:t>をクリック</w:t>
      </w:r>
      <w:r w:rsidRPr="00292AE8">
        <w:rPr>
          <w:rFonts w:hint="eastAsia"/>
        </w:rPr>
        <w:t>すると</w:t>
      </w:r>
      <w:r w:rsidR="00874BF5" w:rsidRPr="00292AE8">
        <w:rPr>
          <w:rFonts w:hint="eastAsia"/>
        </w:rPr>
        <w:t>「</w:t>
      </w:r>
      <w:r w:rsidR="00874BF5" w:rsidRPr="00A55C4C">
        <w:rPr>
          <w:color w:val="0070C0"/>
        </w:rPr>
        <w:fldChar w:fldCharType="begin"/>
      </w:r>
      <w:r w:rsidR="00874BF5" w:rsidRPr="00A55C4C">
        <w:rPr>
          <w:color w:val="0070C0"/>
        </w:rPr>
        <w:instrText xml:space="preserve"> </w:instrText>
      </w:r>
      <w:r w:rsidR="00874BF5" w:rsidRPr="00A55C4C">
        <w:rPr>
          <w:rFonts w:hint="eastAsia"/>
          <w:color w:val="0070C0"/>
        </w:rPr>
        <w:instrText>REF _Ref412464587 \h</w:instrText>
      </w:r>
      <w:r w:rsidR="00874BF5" w:rsidRPr="00A55C4C">
        <w:rPr>
          <w:color w:val="0070C0"/>
        </w:rPr>
        <w:instrText xml:space="preserve">  \* MERGEFORMAT </w:instrText>
      </w:r>
      <w:r w:rsidR="00874BF5" w:rsidRPr="00A55C4C">
        <w:rPr>
          <w:color w:val="0070C0"/>
        </w:rPr>
      </w:r>
      <w:r w:rsidR="00874BF5" w:rsidRPr="00A55C4C">
        <w:rPr>
          <w:color w:val="0070C0"/>
        </w:rPr>
        <w:fldChar w:fldCharType="separate"/>
      </w:r>
      <w:r w:rsidR="005868E0" w:rsidRPr="00A55C4C">
        <w:rPr>
          <w:rFonts w:hint="eastAsia"/>
          <w:color w:val="0070C0"/>
        </w:rPr>
        <w:t xml:space="preserve">図 </w:t>
      </w:r>
      <w:r w:rsidR="005868E0" w:rsidRPr="00A55C4C">
        <w:rPr>
          <w:noProof/>
          <w:color w:val="0070C0"/>
        </w:rPr>
        <w:t>9</w:t>
      </w:r>
      <w:r w:rsidR="005868E0" w:rsidRPr="00A55C4C">
        <w:rPr>
          <w:rFonts w:hint="eastAsia"/>
          <w:color w:val="0070C0"/>
        </w:rPr>
        <w:t xml:space="preserve"> 電話帳データ保存</w:t>
      </w:r>
      <w:r w:rsidR="00874BF5" w:rsidRPr="00A55C4C">
        <w:rPr>
          <w:color w:val="0070C0"/>
        </w:rPr>
        <w:fldChar w:fldCharType="end"/>
      </w:r>
      <w:r w:rsidR="00874BF5" w:rsidRPr="00292AE8">
        <w:rPr>
          <w:rFonts w:hint="eastAsia"/>
        </w:rPr>
        <w:t>」</w:t>
      </w:r>
      <w:r w:rsidRPr="00292AE8">
        <w:rPr>
          <w:rFonts w:hint="eastAsia"/>
        </w:rPr>
        <w:t>の図</w:t>
      </w:r>
      <w:r w:rsidR="00874BF5" w:rsidRPr="00292AE8">
        <w:rPr>
          <w:rFonts w:hint="eastAsia"/>
        </w:rPr>
        <w:t>が表示します。</w:t>
      </w:r>
    </w:p>
    <w:p w14:paraId="40BB0978" w14:textId="52CB835D" w:rsidR="00D5273B" w:rsidRDefault="00874BF5" w:rsidP="005868E0">
      <w:pPr>
        <w:pStyle w:val="3"/>
      </w:pPr>
      <w:bookmarkStart w:id="176" w:name="_Ref412393504"/>
      <w:r w:rsidRPr="00292AE8">
        <w:rPr>
          <w:rFonts w:hint="eastAsia"/>
        </w:rPr>
        <w:t>表示の「電話帳タイトル」は</w:t>
      </w:r>
      <w:r w:rsidR="006C0AAE">
        <w:rPr>
          <w:rFonts w:hint="eastAsia"/>
        </w:rPr>
        <w:t>「</w:t>
      </w:r>
      <w:r w:rsidRPr="00292AE8">
        <w:rPr>
          <w:rFonts w:hint="eastAsia"/>
        </w:rPr>
        <w:t>E1</w:t>
      </w:r>
      <w:r w:rsidR="006C0AAE">
        <w:rPr>
          <w:rFonts w:hint="eastAsia"/>
        </w:rPr>
        <w:t>」セル</w:t>
      </w:r>
      <w:r w:rsidRPr="00292AE8">
        <w:rPr>
          <w:rFonts w:hint="eastAsia"/>
        </w:rPr>
        <w:t>、保存ファイル名はシート名</w:t>
      </w:r>
      <w:r w:rsidR="00010E94">
        <w:rPr>
          <w:rFonts w:hint="eastAsia"/>
        </w:rPr>
        <w:t>の</w:t>
      </w:r>
      <w:r w:rsidR="005E7A62" w:rsidRPr="00292AE8">
        <w:rPr>
          <w:rFonts w:hint="eastAsia"/>
        </w:rPr>
        <w:t>「00000000」</w:t>
      </w:r>
      <w:r w:rsidRPr="00292AE8">
        <w:rPr>
          <w:rFonts w:hint="eastAsia"/>
        </w:rPr>
        <w:t>を基に読み、本ダイアログで</w:t>
      </w:r>
      <w:r w:rsidR="00010E94">
        <w:rPr>
          <w:rFonts w:hint="eastAsia"/>
        </w:rPr>
        <w:t>「保存ファイル名」を</w:t>
      </w:r>
      <w:r w:rsidRPr="00292AE8">
        <w:rPr>
          <w:rFonts w:hint="eastAsia"/>
        </w:rPr>
        <w:t>変更するとシート名とファイル名を共に変更して保存します。</w:t>
      </w:r>
      <w:r w:rsidR="00010E94">
        <w:rPr>
          <w:rFonts w:hint="eastAsia"/>
        </w:rPr>
        <w:t>ダイアログに表示している「電話帳タイトル」や「保存ファイル名」は書き出しするデータ</w:t>
      </w:r>
      <w:r w:rsidR="00010E94" w:rsidRPr="00292AE8">
        <w:rPr>
          <w:rFonts w:hint="eastAsia"/>
        </w:rPr>
        <w:t>「</w:t>
      </w:r>
      <w:r w:rsidR="000151FA">
        <w:rPr>
          <w:rFonts w:hint="eastAsia"/>
        </w:rPr>
        <w:t>*</w:t>
      </w:r>
      <w:r w:rsidR="00010E94">
        <w:rPr>
          <w:rFonts w:hint="eastAsia"/>
        </w:rPr>
        <w:t>.TXT</w:t>
      </w:r>
      <w:r w:rsidR="00010E94" w:rsidRPr="00292AE8">
        <w:rPr>
          <w:rFonts w:hint="eastAsia"/>
        </w:rPr>
        <w:t>」</w:t>
      </w:r>
      <w:r w:rsidR="00010E94">
        <w:rPr>
          <w:rFonts w:hint="eastAsia"/>
        </w:rPr>
        <w:t>の中に書き込まれるデータになります。</w:t>
      </w:r>
      <w:r w:rsidRPr="00292AE8">
        <w:br/>
      </w:r>
      <w:bookmarkStart w:id="177" w:name="_Hlk57209259"/>
      <w:r w:rsidRPr="000151FA">
        <w:rPr>
          <w:rFonts w:hint="eastAsia"/>
          <w:u w:val="wave"/>
        </w:rPr>
        <w:t>シート名は手動変更を避けて</w:t>
      </w:r>
      <w:r w:rsidRPr="00292AE8">
        <w:rPr>
          <w:rFonts w:hint="eastAsia"/>
        </w:rPr>
        <w:t>「保存ファイル名」</w:t>
      </w:r>
      <w:r w:rsidR="00EE4691" w:rsidRPr="00292AE8">
        <w:rPr>
          <w:rFonts w:hint="eastAsia"/>
        </w:rPr>
        <w:t>のコンボ</w:t>
      </w:r>
      <w:r w:rsidRPr="00292AE8">
        <w:rPr>
          <w:rFonts w:hint="eastAsia"/>
        </w:rPr>
        <w:t>ボックスで</w:t>
      </w:r>
      <w:r w:rsidR="00EE4691" w:rsidRPr="00292AE8">
        <w:rPr>
          <w:rFonts w:hint="eastAsia"/>
        </w:rPr>
        <w:t>リストを変更</w:t>
      </w:r>
      <w:r w:rsidR="00010E94">
        <w:rPr>
          <w:rFonts w:hint="eastAsia"/>
        </w:rPr>
        <w:t>すると</w:t>
      </w:r>
      <w:r w:rsidR="000151FA">
        <w:rPr>
          <w:rFonts w:hint="eastAsia"/>
        </w:rPr>
        <w:t>「保存」ボタンを押した時に</w:t>
      </w:r>
      <w:r w:rsidR="00010E94">
        <w:rPr>
          <w:rFonts w:hint="eastAsia"/>
        </w:rPr>
        <w:t>シートの見出しにも書き込みます</w:t>
      </w:r>
      <w:r w:rsidRPr="00292AE8">
        <w:rPr>
          <w:rFonts w:hint="eastAsia"/>
        </w:rPr>
        <w:t>。</w:t>
      </w:r>
      <w:r w:rsidR="00D5273B">
        <w:br/>
      </w:r>
      <w:r w:rsidR="00D5273B">
        <w:rPr>
          <w:rFonts w:hint="eastAsia"/>
        </w:rPr>
        <w:t>このため「保存ファイル名」を00000001などにして＜保存＞するとシート名が「00000001」になり「00000001.TXT」ファイルが選択している「保存ドライブ名」に作成しますからその点はご注意ください。</w:t>
      </w:r>
      <w:bookmarkEnd w:id="177"/>
      <w:r w:rsidR="00D5273B">
        <w:rPr>
          <w:rFonts w:hint="eastAsia"/>
        </w:rPr>
        <w:t>上書き保存しなければシート名は元のままですが、「00000001.TXT」ファイルは「保存ドライブ名」の場所から手動で削除しなければなりません。一般には「</w:t>
      </w:r>
      <w:r w:rsidR="00D5273B" w:rsidRPr="00292AE8">
        <w:rPr>
          <w:rFonts w:hint="eastAsia"/>
        </w:rPr>
        <w:t>00000000</w:t>
      </w:r>
      <w:r w:rsidR="00D5273B">
        <w:rPr>
          <w:rFonts w:hint="eastAsia"/>
        </w:rPr>
        <w:t>」ですから変更することは無いはずです。</w:t>
      </w:r>
      <w:r w:rsidRPr="00292AE8">
        <w:br/>
      </w:r>
      <w:r w:rsidR="00D5273B">
        <w:rPr>
          <w:rFonts w:hint="eastAsia"/>
        </w:rPr>
        <w:t>「</w:t>
      </w:r>
      <w:r w:rsidRPr="00292AE8">
        <w:rPr>
          <w:rFonts w:hint="eastAsia"/>
        </w:rPr>
        <w:t>保存ファイル名</w:t>
      </w:r>
      <w:r w:rsidR="00D5273B">
        <w:rPr>
          <w:rFonts w:hint="eastAsia"/>
        </w:rPr>
        <w:t>」</w:t>
      </w:r>
      <w:r w:rsidRPr="00292AE8">
        <w:rPr>
          <w:rFonts w:hint="eastAsia"/>
        </w:rPr>
        <w:t>は次の「</w:t>
      </w:r>
      <w:r w:rsidRPr="00A55C4C">
        <w:rPr>
          <w:color w:val="0070C0"/>
        </w:rPr>
        <w:fldChar w:fldCharType="begin"/>
      </w:r>
      <w:r w:rsidRPr="00A55C4C">
        <w:rPr>
          <w:color w:val="0070C0"/>
        </w:rPr>
        <w:instrText xml:space="preserve"> </w:instrText>
      </w:r>
      <w:r w:rsidRPr="00A55C4C">
        <w:rPr>
          <w:rFonts w:hint="eastAsia"/>
          <w:color w:val="0070C0"/>
        </w:rPr>
        <w:instrText>REF _Ref412549837 \n \h</w:instrText>
      </w:r>
      <w:r w:rsidRPr="00A55C4C">
        <w:rPr>
          <w:color w:val="0070C0"/>
        </w:rPr>
        <w:instrText xml:space="preserve">  \* MERGEFORMAT </w:instrText>
      </w:r>
      <w:r w:rsidRPr="00A55C4C">
        <w:rPr>
          <w:color w:val="0070C0"/>
        </w:rPr>
      </w:r>
      <w:r w:rsidRPr="00A55C4C">
        <w:rPr>
          <w:color w:val="0070C0"/>
        </w:rPr>
        <w:fldChar w:fldCharType="separate"/>
      </w:r>
      <w:r w:rsidR="005868E0" w:rsidRPr="00A55C4C">
        <w:rPr>
          <w:color w:val="0070C0"/>
        </w:rPr>
        <w:t>7)</w:t>
      </w:r>
      <w:r w:rsidRPr="00A55C4C">
        <w:rPr>
          <w:color w:val="0070C0"/>
        </w:rPr>
        <w:fldChar w:fldCharType="end"/>
      </w:r>
      <w:r w:rsidRPr="00292AE8">
        <w:rPr>
          <w:rFonts w:hint="eastAsia"/>
        </w:rPr>
        <w:t>」項と「</w:t>
      </w:r>
      <w:r w:rsidRPr="00A55C4C">
        <w:rPr>
          <w:color w:val="0070C0"/>
        </w:rPr>
        <w:fldChar w:fldCharType="begin"/>
      </w:r>
      <w:r w:rsidRPr="00A55C4C">
        <w:rPr>
          <w:color w:val="0070C0"/>
        </w:rPr>
        <w:instrText xml:space="preserve"> </w:instrText>
      </w:r>
      <w:r w:rsidRPr="00A55C4C">
        <w:rPr>
          <w:rFonts w:hint="eastAsia"/>
          <w:color w:val="0070C0"/>
        </w:rPr>
        <w:instrText>REF _Ref412549848 \n \h</w:instrText>
      </w:r>
      <w:r w:rsidRPr="00A55C4C">
        <w:rPr>
          <w:color w:val="0070C0"/>
        </w:rPr>
        <w:instrText xml:space="preserve">  \* MERGEFORMAT </w:instrText>
      </w:r>
      <w:r w:rsidRPr="00A55C4C">
        <w:rPr>
          <w:color w:val="0070C0"/>
        </w:rPr>
      </w:r>
      <w:r w:rsidRPr="00A55C4C">
        <w:rPr>
          <w:color w:val="0070C0"/>
        </w:rPr>
        <w:fldChar w:fldCharType="separate"/>
      </w:r>
      <w:r w:rsidR="005868E0" w:rsidRPr="00A55C4C">
        <w:rPr>
          <w:color w:val="0070C0"/>
        </w:rPr>
        <w:t>8)</w:t>
      </w:r>
      <w:r w:rsidRPr="00A55C4C">
        <w:rPr>
          <w:color w:val="0070C0"/>
        </w:rPr>
        <w:fldChar w:fldCharType="end"/>
      </w:r>
      <w:r w:rsidRPr="00292AE8">
        <w:rPr>
          <w:rFonts w:hint="eastAsia"/>
        </w:rPr>
        <w:t>」項で説明しています</w:t>
      </w:r>
      <w:r w:rsidR="00D5273B">
        <w:rPr>
          <w:rFonts w:hint="eastAsia"/>
        </w:rPr>
        <w:t>。</w:t>
      </w:r>
    </w:p>
    <w:bookmarkEnd w:id="176"/>
    <w:p w14:paraId="0F2425D5" w14:textId="0DB15F2C" w:rsidR="00874BF5" w:rsidRPr="00292AE8" w:rsidRDefault="00874BF5" w:rsidP="005868E0">
      <w:pPr>
        <w:pStyle w:val="3"/>
      </w:pPr>
      <w:r w:rsidRPr="00292AE8">
        <w:rPr>
          <w:rFonts w:hint="eastAsia"/>
        </w:rPr>
        <w:t>「電話帳タイトル」は文字列を短くすると電話機またはFAX等に取り込む時、右端が切れません。｛機種によるでしょうが、全角６文字(半角12文字)以内に収めるのが適当で</w:t>
      </w:r>
      <w:r w:rsidRPr="00292AE8">
        <w:rPr>
          <w:rFonts w:hint="eastAsia"/>
        </w:rPr>
        <w:lastRenderedPageBreak/>
        <w:t>はと思います？｝</w:t>
      </w:r>
    </w:p>
    <w:p w14:paraId="78CC1C97" w14:textId="24F1BC49" w:rsidR="00874BF5" w:rsidRPr="00292AE8" w:rsidRDefault="00874BF5" w:rsidP="005868E0">
      <w:pPr>
        <w:pStyle w:val="3"/>
      </w:pPr>
      <w:r w:rsidRPr="00292AE8">
        <w:rPr>
          <w:rFonts w:hint="eastAsia"/>
        </w:rPr>
        <w:t>「保存ドライブ名」リストの【プログラムと同場所】を選んだ場合は「保存」を押した場合、このプログラムが保存されているフォルダと同じフォルダ内に電話帳のデータファイル「*.TXT」を保存します。この場合、次の６項で説明するようなフォルダ「PRIVATE\」は作らないで「*.TXT」だけ保存します。</w:t>
      </w:r>
      <w:r w:rsidR="000151FA">
        <w:br/>
      </w:r>
      <w:r w:rsidR="000151FA" w:rsidRPr="00292AE8">
        <w:rPr>
          <w:rFonts w:hint="eastAsia"/>
        </w:rPr>
        <w:t>【プログラムと同場所】</w:t>
      </w:r>
      <w:r w:rsidR="000151FA">
        <w:rPr>
          <w:rFonts w:hint="eastAsia"/>
        </w:rPr>
        <w:t>に保存して見て確認が済んだなどの場合の状況に</w:t>
      </w:r>
      <w:r w:rsidRPr="00292AE8">
        <w:rPr>
          <w:rFonts w:hint="eastAsia"/>
        </w:rPr>
        <w:t>応じ</w:t>
      </w:r>
      <w:r w:rsidR="000151FA">
        <w:rPr>
          <w:rFonts w:hint="eastAsia"/>
        </w:rPr>
        <w:t>て</w:t>
      </w:r>
      <w:r w:rsidR="00371290">
        <w:rPr>
          <w:rFonts w:hint="eastAsia"/>
        </w:rPr>
        <w:t>次の項を参考に</w:t>
      </w:r>
      <w:r w:rsidRPr="00292AE8">
        <w:rPr>
          <w:rFonts w:hint="eastAsia"/>
        </w:rPr>
        <w:t>「SDメモリーカード」の「PRIVATE\MEIGROUP\PCC\PCC_DAT\ADDRESS\」フォルダ内にテキストデータ「*.TXT」を保存してください。</w:t>
      </w:r>
      <w:r w:rsidR="000151FA">
        <w:br/>
      </w:r>
      <w:r w:rsidRPr="00292AE8">
        <w:rPr>
          <w:rFonts w:hint="eastAsia"/>
        </w:rPr>
        <w:t>（\マークは各フォルダ間の区切りと解釈してください）</w:t>
      </w:r>
    </w:p>
    <w:p w14:paraId="4971C03F" w14:textId="29581253" w:rsidR="00874BF5" w:rsidRPr="00292AE8" w:rsidRDefault="00071422" w:rsidP="005868E0">
      <w:pPr>
        <w:pStyle w:val="3"/>
      </w:pPr>
      <w:bookmarkStart w:id="178" w:name="_Ref412465506"/>
      <w:r w:rsidRPr="00292AE8">
        <w:rPr>
          <w:rFonts w:hint="eastAsia"/>
          <w:noProof/>
        </w:rPr>
        <mc:AlternateContent>
          <mc:Choice Requires="wpg">
            <w:drawing>
              <wp:anchor distT="0" distB="0" distL="114300" distR="114300" simplePos="0" relativeHeight="251658240" behindDoc="0" locked="0" layoutInCell="1" allowOverlap="1" wp14:anchorId="3880FDDE" wp14:editId="48CD1D32">
                <wp:simplePos x="0" y="0"/>
                <wp:positionH relativeFrom="margin">
                  <wp:posOffset>3382219</wp:posOffset>
                </wp:positionH>
                <wp:positionV relativeFrom="paragraph">
                  <wp:posOffset>177439</wp:posOffset>
                </wp:positionV>
                <wp:extent cx="2233930" cy="2169160"/>
                <wp:effectExtent l="0" t="0" r="0" b="2540"/>
                <wp:wrapSquare wrapText="bothSides"/>
                <wp:docPr id="6" name="グループ化 6"/>
                <wp:cNvGraphicFramePr/>
                <a:graphic xmlns:a="http://schemas.openxmlformats.org/drawingml/2006/main">
                  <a:graphicData uri="http://schemas.microsoft.com/office/word/2010/wordprocessingGroup">
                    <wpg:wgp>
                      <wpg:cNvGrpSpPr/>
                      <wpg:grpSpPr>
                        <a:xfrm>
                          <a:off x="0" y="0"/>
                          <a:ext cx="2233930" cy="2169160"/>
                          <a:chOff x="0" y="0"/>
                          <a:chExt cx="2233930" cy="2169551"/>
                        </a:xfrm>
                      </wpg:grpSpPr>
                      <wps:wsp>
                        <wps:cNvPr id="29" name="テキスト ボックス 29"/>
                        <wps:cNvSpPr txBox="1"/>
                        <wps:spPr>
                          <a:xfrm>
                            <a:off x="17252" y="1940910"/>
                            <a:ext cx="2199005" cy="228641"/>
                          </a:xfrm>
                          <a:prstGeom prst="rect">
                            <a:avLst/>
                          </a:prstGeom>
                          <a:solidFill>
                            <a:prstClr val="white"/>
                          </a:solidFill>
                          <a:ln>
                            <a:noFill/>
                          </a:ln>
                          <a:effectLst/>
                        </wps:spPr>
                        <wps:txbx>
                          <w:txbxContent>
                            <w:p w14:paraId="705B9A3E" w14:textId="437C2B27" w:rsidR="00B415C6" w:rsidRPr="00CF5B82" w:rsidRDefault="00B415C6" w:rsidP="00874BF5">
                              <w:pPr>
                                <w:pStyle w:val="ac"/>
                                <w:jc w:val="center"/>
                                <w:rPr>
                                  <w:noProof/>
                                </w:rPr>
                              </w:pPr>
                              <w:bookmarkStart w:id="179" w:name="_Ref412464615"/>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70A77">
                                <w:rPr>
                                  <w:noProof/>
                                </w:rPr>
                                <w:t>10</w:t>
                              </w:r>
                              <w:r>
                                <w:fldChar w:fldCharType="end"/>
                              </w:r>
                              <w:r>
                                <w:rPr>
                                  <w:rFonts w:hint="eastAsia"/>
                                </w:rPr>
                                <w:t xml:space="preserve"> </w:t>
                              </w:r>
                              <w:r>
                                <w:rPr>
                                  <w:rFonts w:hint="eastAsia"/>
                                </w:rPr>
                                <w:t>電話帳データ保存</w:t>
                              </w:r>
                              <w:r>
                                <w:rPr>
                                  <w:rFonts w:hint="eastAsia"/>
                                </w:rPr>
                                <w:t>(SD)</w:t>
                              </w:r>
                              <w:bookmarkEnd w:id="179"/>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pic:pic xmlns:pic="http://schemas.openxmlformats.org/drawingml/2006/picture">
                        <pic:nvPicPr>
                          <pic:cNvPr id="5" name="図 5"/>
                          <pic:cNvPicPr>
                            <a:picLocks noChangeAspect="1"/>
                          </pic:cNvPicPr>
                        </pic:nvPicPr>
                        <pic:blipFill>
                          <a:blip r:embed="rId28">
                            <a:extLst>
                              <a:ext uri="{28A0092B-C50C-407E-A947-70E740481C1C}">
                                <a14:useLocalDpi xmlns:a14="http://schemas.microsoft.com/office/drawing/2010/main" val="0"/>
                              </a:ext>
                            </a:extLst>
                          </a:blip>
                          <a:stretch>
                            <a:fillRect/>
                          </a:stretch>
                        </pic:blipFill>
                        <pic:spPr>
                          <a:xfrm>
                            <a:off x="0" y="0"/>
                            <a:ext cx="2233930" cy="1939925"/>
                          </a:xfrm>
                          <a:prstGeom prst="rect">
                            <a:avLst/>
                          </a:prstGeom>
                        </pic:spPr>
                      </pic:pic>
                    </wpg:wgp>
                  </a:graphicData>
                </a:graphic>
              </wp:anchor>
            </w:drawing>
          </mc:Choice>
          <mc:Fallback>
            <w:pict>
              <v:group w14:anchorId="3880FDDE" id="グループ化 6" o:spid="_x0000_s1055" style="position:absolute;left:0;text-align:left;margin-left:266.3pt;margin-top:13.95pt;width:175.9pt;height:170.8pt;z-index:251658240;mso-position-horizontal-relative:margin;mso-position-vertical-relative:text" coordsize="22339,2169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">
                <v:shape id="テキスト ボックス 29" o:spid="_x0000_s1056" type="#_x0000_t202" style="position:absolute;left:172;top:19409;width:21990;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" stroked="f">
                  <v:textbox style="mso-fit-shape-to-text:t" inset="0,0,0,0">
                    <w:txbxContent>
                      <w:p w14:paraId="705B9A3E" w14:textId="437C2B27" w:rsidR="00B415C6" w:rsidRPr="00CF5B82" w:rsidRDefault="00B415C6" w:rsidP="00874BF5">
                        <w:pPr>
                          <w:pStyle w:val="ac"/>
                          <w:jc w:val="center"/>
                          <w:rPr>
                            <w:noProof/>
                          </w:rPr>
                        </w:pPr>
                        <w:bookmarkStart w:id="180" w:name="_Ref412464615"/>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70A77">
                          <w:rPr>
                            <w:noProof/>
                          </w:rPr>
                          <w:t>10</w:t>
                        </w:r>
                        <w:r>
                          <w:fldChar w:fldCharType="end"/>
                        </w:r>
                        <w:r>
                          <w:rPr>
                            <w:rFonts w:hint="eastAsia"/>
                          </w:rPr>
                          <w:t xml:space="preserve"> </w:t>
                        </w:r>
                        <w:r>
                          <w:rPr>
                            <w:rFonts w:hint="eastAsia"/>
                          </w:rPr>
                          <w:t>電話帳データ保存</w:t>
                        </w:r>
                        <w:r>
                          <w:rPr>
                            <w:rFonts w:hint="eastAsia"/>
                          </w:rPr>
                          <w:t>(SD)</w:t>
                        </w:r>
                        <w:bookmarkEnd w:id="180"/>
                      </w:p>
                    </w:txbxContent>
                  </v:textbox>
                </v:shape>
                <v:shape id="図 5" o:spid="_x0000_s1057" type="#_x0000_t75" style="position:absolute;width:22339;height:1939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">
                  <v:imagedata r:id="rId29" o:title=""/>
                </v:shape>
                <w10:wrap type="square" anchorx="margin"/>
              </v:group>
            </w:pict>
          </mc:Fallback>
        </mc:AlternateContent>
      </w:r>
      <w:r w:rsidR="00371290" w:rsidRPr="00292AE8">
        <w:rPr>
          <w:rFonts w:hint="eastAsia"/>
        </w:rPr>
        <w:t>「</w:t>
      </w:r>
      <w:r w:rsidR="00371290" w:rsidRPr="00A55C4C">
        <w:rPr>
          <w:color w:val="0070C0"/>
        </w:rPr>
        <w:fldChar w:fldCharType="begin"/>
      </w:r>
      <w:r w:rsidR="00371290" w:rsidRPr="00A55C4C">
        <w:rPr>
          <w:color w:val="0070C0"/>
        </w:rPr>
        <w:instrText xml:space="preserve"> </w:instrText>
      </w:r>
      <w:r w:rsidR="00371290" w:rsidRPr="00A55C4C">
        <w:rPr>
          <w:rFonts w:hint="eastAsia"/>
          <w:color w:val="0070C0"/>
        </w:rPr>
        <w:instrText>REF _Ref412464615 \h</w:instrText>
      </w:r>
      <w:r w:rsidR="00371290" w:rsidRPr="00A55C4C">
        <w:rPr>
          <w:color w:val="0070C0"/>
        </w:rPr>
        <w:instrText xml:space="preserve">  \* MERGEFORMAT </w:instrText>
      </w:r>
      <w:r w:rsidR="00371290" w:rsidRPr="00A55C4C">
        <w:rPr>
          <w:color w:val="0070C0"/>
        </w:rPr>
      </w:r>
      <w:r w:rsidR="00371290" w:rsidRPr="00A55C4C">
        <w:rPr>
          <w:color w:val="0070C0"/>
        </w:rPr>
        <w:fldChar w:fldCharType="separate"/>
      </w:r>
      <w:r w:rsidR="005868E0" w:rsidRPr="00A55C4C">
        <w:rPr>
          <w:rFonts w:hint="eastAsia"/>
          <w:color w:val="0070C0"/>
        </w:rPr>
        <w:t xml:space="preserve">図 </w:t>
      </w:r>
      <w:r w:rsidR="005868E0" w:rsidRPr="00A55C4C">
        <w:rPr>
          <w:noProof/>
          <w:color w:val="0070C0"/>
        </w:rPr>
        <w:t>10</w:t>
      </w:r>
      <w:r w:rsidR="005868E0" w:rsidRPr="00A55C4C">
        <w:rPr>
          <w:rFonts w:hint="eastAsia"/>
          <w:color w:val="0070C0"/>
        </w:rPr>
        <w:t xml:space="preserve"> 電話帳データ保存(SD)</w:t>
      </w:r>
      <w:r w:rsidR="00371290" w:rsidRPr="00A55C4C">
        <w:rPr>
          <w:color w:val="0070C0"/>
        </w:rPr>
        <w:fldChar w:fldCharType="end"/>
      </w:r>
      <w:r w:rsidR="00371290" w:rsidRPr="00292AE8">
        <w:rPr>
          <w:rFonts w:hint="eastAsia"/>
        </w:rPr>
        <w:t>」のように「F\」を表示して操作し易くなります。</w:t>
      </w:r>
      <w:r w:rsidR="00371290" w:rsidRPr="00292AE8">
        <w:br/>
      </w:r>
      <w:r w:rsidR="00371290" w:rsidRPr="00292AE8">
        <w:rPr>
          <w:rFonts w:hint="eastAsia"/>
        </w:rPr>
        <w:t>（「F\」のようなドライブ名は使用するパソコンの状態によって違います。）未装着の場合は「保存ドライブ名」に表示しません。</w:t>
      </w:r>
      <w:r w:rsidR="00371290" w:rsidRPr="00292AE8">
        <w:br/>
      </w:r>
      <w:r w:rsidR="00874BF5" w:rsidRPr="00292AE8">
        <w:rPr>
          <w:rFonts w:hint="eastAsia"/>
          <w:u w:val="wave"/>
        </w:rPr>
        <w:t>「SDメモリーカード」に保存する場合は</w:t>
      </w:r>
      <w:r w:rsidR="000151FA">
        <w:rPr>
          <w:rFonts w:hint="eastAsia"/>
          <w:u w:val="wave"/>
        </w:rPr>
        <w:t>このプログラム「</w:t>
      </w:r>
      <w:r w:rsidR="000151FA" w:rsidRPr="000151FA">
        <w:rPr>
          <w:rFonts w:hint="eastAsia"/>
          <w:u w:val="wave"/>
        </w:rPr>
        <w:t>Panasonic電話帳編集_0_サンプル</w:t>
      </w:r>
      <w:r w:rsidR="002E477D">
        <w:rPr>
          <w:rFonts w:hint="eastAsia"/>
          <w:u w:val="wave"/>
        </w:rPr>
        <w:t>201</w:t>
      </w:r>
      <w:r w:rsidR="000151FA" w:rsidRPr="000151FA">
        <w:rPr>
          <w:rFonts w:hint="eastAsia"/>
          <w:u w:val="wave"/>
        </w:rPr>
        <w:t>.xlsm</w:t>
      </w:r>
      <w:r w:rsidR="000151FA">
        <w:rPr>
          <w:rFonts w:hint="eastAsia"/>
          <w:u w:val="wave"/>
        </w:rPr>
        <w:t>」を開く</w:t>
      </w:r>
      <w:r w:rsidR="00874BF5" w:rsidRPr="00292AE8">
        <w:rPr>
          <w:rFonts w:hint="eastAsia"/>
          <w:u w:val="wave"/>
        </w:rPr>
        <w:t>前にスロットに装着してください。</w:t>
      </w:r>
      <w:r w:rsidR="00874BF5" w:rsidRPr="00292AE8">
        <w:rPr>
          <w:rFonts w:hint="eastAsia"/>
        </w:rPr>
        <w:t>（「SDメモリーカード」とUSBメモリーはドライブ名を選択する上で区別がつかないので事前に</w:t>
      </w:r>
      <w:r w:rsidR="00EE4691" w:rsidRPr="00292AE8">
        <w:rPr>
          <w:rFonts w:hint="eastAsia"/>
        </w:rPr>
        <w:t>USBメモリーは</w:t>
      </w:r>
      <w:r w:rsidR="00874BF5" w:rsidRPr="00292AE8">
        <w:rPr>
          <w:rFonts w:hint="eastAsia"/>
        </w:rPr>
        <w:t>抜いて置いてください。</w:t>
      </w:r>
      <w:r w:rsidR="000151FA">
        <w:rPr>
          <w:rFonts w:hint="eastAsia"/>
        </w:rPr>
        <w:t>動作しないわけではないのでダイアログの「保存ドライブ名」を</w:t>
      </w:r>
      <w:r w:rsidR="00371290">
        <w:rPr>
          <w:rFonts w:hint="eastAsia"/>
        </w:rPr>
        <w:t>デスクトップのPCなどを開いて確認して</w:t>
      </w:r>
      <w:r w:rsidR="000151FA">
        <w:rPr>
          <w:rFonts w:hint="eastAsia"/>
        </w:rPr>
        <w:t>「SCメモリ</w:t>
      </w:r>
      <w:r w:rsidR="00371290">
        <w:rPr>
          <w:rFonts w:hint="eastAsia"/>
        </w:rPr>
        <w:t>ー</w:t>
      </w:r>
      <w:r w:rsidR="000151FA">
        <w:rPr>
          <w:rFonts w:hint="eastAsia"/>
        </w:rPr>
        <w:t>カード」の</w:t>
      </w:r>
      <w:r w:rsidR="00371290">
        <w:rPr>
          <w:rFonts w:hint="eastAsia"/>
        </w:rPr>
        <w:t>方側を正しく選択してください</w:t>
      </w:r>
      <w:r w:rsidR="00874BF5" w:rsidRPr="00292AE8">
        <w:rPr>
          <w:rFonts w:hint="eastAsia"/>
        </w:rPr>
        <w:t>）「保存ドライブ名」で「SDメモリーカード」のドライブを選択し、「保存」を押した場合「PRIVATE\MEIGROUP\PCC\PCC_DAT\ADDRESS\00000000.TXT」フォルダに保存します。（同フォルダがない場合はプログラムが自動でフォルダを作り保存します）</w:t>
      </w:r>
      <w:bookmarkEnd w:id="178"/>
    </w:p>
    <w:p w14:paraId="2BE9003D" w14:textId="63438016" w:rsidR="00874BF5" w:rsidRPr="00292AE8" w:rsidRDefault="00874BF5" w:rsidP="005868E0">
      <w:pPr>
        <w:pStyle w:val="3"/>
      </w:pPr>
      <w:bookmarkStart w:id="181" w:name="_Ref412549837"/>
      <w:r w:rsidRPr="00292AE8">
        <w:rPr>
          <w:rFonts w:hint="eastAsia"/>
        </w:rPr>
        <w:t>保存ファイル名は 000000000～00000009 までの10個</w:t>
      </w:r>
      <w:r w:rsidR="00371290">
        <w:rPr>
          <w:rFonts w:hint="eastAsia"/>
        </w:rPr>
        <w:t>の内の1個</w:t>
      </w:r>
      <w:r w:rsidRPr="00292AE8">
        <w:rPr>
          <w:rFonts w:hint="eastAsia"/>
        </w:rPr>
        <w:t>で、プログラムが</w:t>
      </w:r>
      <w:r w:rsidR="00EE4691" w:rsidRPr="00292AE8">
        <w:rPr>
          <w:rFonts w:hint="eastAsia"/>
        </w:rPr>
        <w:t>拡張子</w:t>
      </w:r>
      <w:r w:rsidRPr="00292AE8">
        <w:rPr>
          <w:rFonts w:hint="eastAsia"/>
        </w:rPr>
        <w:t>「.TXT」を付けて保存します。</w:t>
      </w:r>
      <w:bookmarkEnd w:id="181"/>
    </w:p>
    <w:p w14:paraId="24BAE55A" w14:textId="230A38F7" w:rsidR="00874BF5" w:rsidRPr="00292AE8" w:rsidRDefault="005868E0" w:rsidP="005868E0">
      <w:pPr>
        <w:pStyle w:val="3"/>
      </w:pPr>
      <w:bookmarkStart w:id="182" w:name="_Ref412549848"/>
      <w:r w:rsidRPr="00292AE8">
        <w:rPr>
          <w:rFonts w:hint="eastAsia"/>
          <w:noProof/>
        </w:rPr>
        <mc:AlternateContent>
          <mc:Choice Requires="wpg">
            <w:drawing>
              <wp:anchor distT="0" distB="0" distL="114300" distR="114300" simplePos="0" relativeHeight="251674624" behindDoc="0" locked="0" layoutInCell="1" allowOverlap="1" wp14:anchorId="668C293B" wp14:editId="078B1F51">
                <wp:simplePos x="0" y="0"/>
                <wp:positionH relativeFrom="column">
                  <wp:posOffset>3593051</wp:posOffset>
                </wp:positionH>
                <wp:positionV relativeFrom="paragraph">
                  <wp:posOffset>580</wp:posOffset>
                </wp:positionV>
                <wp:extent cx="2290167" cy="2799080"/>
                <wp:effectExtent l="0" t="0" r="0" b="1270"/>
                <wp:wrapSquare wrapText="bothSides"/>
                <wp:docPr id="21" name="グループ化 21"/>
                <wp:cNvGraphicFramePr/>
                <a:graphic xmlns:a="http://schemas.openxmlformats.org/drawingml/2006/main">
                  <a:graphicData uri="http://schemas.microsoft.com/office/word/2010/wordprocessingGroup">
                    <wpg:wgp>
                      <wpg:cNvGrpSpPr/>
                      <wpg:grpSpPr>
                        <a:xfrm>
                          <a:off x="0" y="0"/>
                          <a:ext cx="2290167" cy="2799080"/>
                          <a:chOff x="0" y="0"/>
                          <a:chExt cx="2290167" cy="2799080"/>
                        </a:xfrm>
                      </wpg:grpSpPr>
                      <pic:pic xmlns:pic="http://schemas.openxmlformats.org/drawingml/2006/picture">
                        <pic:nvPicPr>
                          <pic:cNvPr id="19" name="図 19"/>
                          <pic:cNvPicPr>
                            <a:picLocks noChangeAspect="1"/>
                          </pic:cNvPicPr>
                        </pic:nvPicPr>
                        <pic:blipFill>
                          <a:blip r:embed="rId30">
                            <a:extLst>
                              <a:ext uri="{28A0092B-C50C-407E-A947-70E740481C1C}">
                                <a14:useLocalDpi xmlns:a14="http://schemas.microsoft.com/office/drawing/2010/main" val="0"/>
                              </a:ext>
                            </a:extLst>
                          </a:blip>
                          <a:stretch>
                            <a:fillRect/>
                          </a:stretch>
                        </pic:blipFill>
                        <pic:spPr>
                          <a:xfrm>
                            <a:off x="0" y="0"/>
                            <a:ext cx="2285365" cy="2578735"/>
                          </a:xfrm>
                          <a:prstGeom prst="rect">
                            <a:avLst/>
                          </a:prstGeom>
                        </pic:spPr>
                      </pic:pic>
                      <wps:wsp>
                        <wps:cNvPr id="20" name="テキスト ボックス 20"/>
                        <wps:cNvSpPr txBox="1"/>
                        <wps:spPr>
                          <a:xfrm>
                            <a:off x="8612" y="2570480"/>
                            <a:ext cx="2281555" cy="228600"/>
                          </a:xfrm>
                          <a:prstGeom prst="rect">
                            <a:avLst/>
                          </a:prstGeom>
                          <a:solidFill>
                            <a:prstClr val="white"/>
                          </a:solidFill>
                          <a:ln>
                            <a:noFill/>
                          </a:ln>
                        </wps:spPr>
                        <wps:txbx>
                          <w:txbxContent>
                            <w:p w14:paraId="490014B6" w14:textId="13B2CEE0" w:rsidR="00B415C6" w:rsidRDefault="00B415C6" w:rsidP="00920307">
                              <w:pPr>
                                <w:pStyle w:val="ac"/>
                                <w:jc w:val="center"/>
                                <w:rPr>
                                  <w:noProof/>
                                </w:rPr>
                              </w:pPr>
                              <w:bookmarkStart w:id="183" w:name="_Ref57195714"/>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70A77">
                                <w:rPr>
                                  <w:noProof/>
                                </w:rPr>
                                <w:t>11</w:t>
                              </w:r>
                              <w:r>
                                <w:fldChar w:fldCharType="end"/>
                              </w:r>
                              <w:r>
                                <w:t xml:space="preserve"> </w:t>
                              </w:r>
                              <w:r>
                                <w:rPr>
                                  <w:rFonts w:hint="eastAsia"/>
                                </w:rPr>
                                <w:t>シートに別のデータを追加</w:t>
                              </w:r>
                              <w:bookmarkEnd w:id="183"/>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668C293B" id="グループ化 21" o:spid="_x0000_s1058" style="position:absolute;left:0;text-align:left;margin-left:282.9pt;margin-top:.05pt;width:180.35pt;height:220.4pt;z-index:251674624;mso-position-horizontal-relative:text;mso-position-vertical-relative:text" coordsize="22901,27990"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">
                <v:shape id="図 19" o:spid="_x0000_s1059" type="#_x0000_t75" style="position:absolute;width:22853;height:25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">
                  <v:imagedata r:id="rId31" o:title=""/>
                </v:shape>
                <v:shape id="テキスト ボックス 20" o:spid="_x0000_s1060" type="#_x0000_t202" style="position:absolute;left:86;top:25704;width:22815;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" stroked="f">
                  <v:textbox style="mso-fit-shape-to-text:t" inset="0,0,0,0">
                    <w:txbxContent>
                      <w:p w14:paraId="490014B6" w14:textId="13B2CEE0" w:rsidR="00B415C6" w:rsidRDefault="00B415C6" w:rsidP="00920307">
                        <w:pPr>
                          <w:pStyle w:val="ac"/>
                          <w:jc w:val="center"/>
                          <w:rPr>
                            <w:noProof/>
                          </w:rPr>
                        </w:pPr>
                        <w:bookmarkStart w:id="184" w:name="_Ref57195714"/>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70A77">
                          <w:rPr>
                            <w:noProof/>
                          </w:rPr>
                          <w:t>11</w:t>
                        </w:r>
                        <w:r>
                          <w:fldChar w:fldCharType="end"/>
                        </w:r>
                        <w:r>
                          <w:t xml:space="preserve"> </w:t>
                        </w:r>
                        <w:r>
                          <w:rPr>
                            <w:rFonts w:hint="eastAsia"/>
                          </w:rPr>
                          <w:t>シートに別のデータを追加</w:t>
                        </w:r>
                        <w:bookmarkEnd w:id="184"/>
                      </w:p>
                    </w:txbxContent>
                  </v:textbox>
                </v:shape>
                <w10:wrap type="square"/>
              </v:group>
            </w:pict>
          </mc:Fallback>
        </mc:AlternateContent>
      </w:r>
      <w:r w:rsidR="00874BF5" w:rsidRPr="00292AE8">
        <w:rPr>
          <w:rFonts w:hint="eastAsia"/>
        </w:rPr>
        <w:t>「保存ファイル名」を変更した場合は「電話帳タイトル」の末尾が変わります。</w:t>
      </w:r>
      <w:r w:rsidR="00874BF5" w:rsidRPr="00292AE8">
        <w:br/>
      </w:r>
      <w:r w:rsidR="00874BF5" w:rsidRPr="00292AE8">
        <w:rPr>
          <w:rFonts w:hint="eastAsia"/>
        </w:rPr>
        <w:t>「電話帳タイトル」の末尾に番号が無い場合は「保存ドライブ名」の末尾の番号を「電話帳タイトル」の末尾に付け加えます。付け加える番号は半角の「0」～「9」です。</w:t>
      </w:r>
      <w:r w:rsidR="00874BF5" w:rsidRPr="00292AE8">
        <w:br/>
      </w:r>
      <w:r w:rsidR="00874BF5" w:rsidRPr="00292AE8">
        <w:rPr>
          <w:rFonts w:hint="eastAsia"/>
        </w:rPr>
        <w:t>既に「電話帳タイトル」の末尾に番号がある場合は「保存ドライブ名」の末尾の番号を「保存ドライブ名」の末尾の番号に変えます。</w:t>
      </w:r>
      <w:r w:rsidR="00874BF5" w:rsidRPr="00292AE8">
        <w:br/>
      </w:r>
      <w:r w:rsidR="00874BF5" w:rsidRPr="00292AE8">
        <w:rPr>
          <w:rFonts w:hint="eastAsia"/>
        </w:rPr>
        <w:t>通常は表示した状態の「保存ファイル名」でご使用ください。</w:t>
      </w:r>
      <w:bookmarkEnd w:id="182"/>
    </w:p>
    <w:p w14:paraId="35DD3D72" w14:textId="302007A4" w:rsidR="00997CEE" w:rsidRPr="00292AE8" w:rsidRDefault="00920307" w:rsidP="00292AE8">
      <w:pPr>
        <w:pStyle w:val="2"/>
        <w:rPr>
          <w:rFonts w:hAnsiTheme="minorEastAsia"/>
        </w:rPr>
      </w:pPr>
      <w:bookmarkStart w:id="185" w:name="_Toc166600577"/>
      <w:r w:rsidRPr="00292AE8">
        <w:rPr>
          <w:rFonts w:hAnsiTheme="minorEastAsia" w:hint="eastAsia"/>
        </w:rPr>
        <w:t>シートに別のデータを追加するには</w:t>
      </w:r>
      <w:bookmarkEnd w:id="185"/>
    </w:p>
    <w:p w14:paraId="4CB84F34" w14:textId="1DE6319E" w:rsidR="00920307" w:rsidRPr="00292AE8" w:rsidRDefault="00997CEE" w:rsidP="00292AE8">
      <w:pPr>
        <w:topLinePunct/>
        <w:ind w:leftChars="337" w:left="708"/>
        <w:rPr>
          <w:rFonts w:asciiTheme="minorEastAsia" w:hAnsiTheme="minorEastAsia"/>
        </w:rPr>
      </w:pPr>
      <w:r w:rsidRPr="00292AE8">
        <w:rPr>
          <w:rFonts w:asciiTheme="minorEastAsia" w:hAnsiTheme="minorEastAsia" w:hint="eastAsia"/>
        </w:rPr>
        <w:lastRenderedPageBreak/>
        <w:t>シートの2枚目</w:t>
      </w:r>
      <w:r w:rsidR="00333CBD">
        <w:rPr>
          <w:rFonts w:asciiTheme="minorEastAsia" w:hAnsiTheme="minorEastAsia" w:hint="eastAsia"/>
        </w:rPr>
        <w:t>以降</w:t>
      </w:r>
      <w:r w:rsidRPr="00292AE8">
        <w:rPr>
          <w:rFonts w:asciiTheme="minorEastAsia" w:hAnsiTheme="minorEastAsia" w:hint="eastAsia"/>
        </w:rPr>
        <w:t>にデータを追加して作ることもできます。</w:t>
      </w:r>
    </w:p>
    <w:p w14:paraId="75FC0960" w14:textId="77777777" w:rsidR="00920307" w:rsidRPr="00292AE8" w:rsidRDefault="00997CEE" w:rsidP="005868E0">
      <w:pPr>
        <w:pStyle w:val="3"/>
        <w:rPr>
          <w:rStyle w:val="30"/>
          <w:rFonts w:asciiTheme="minorEastAsia" w:eastAsiaTheme="minorEastAsia" w:hAnsiTheme="minorEastAsia"/>
        </w:rPr>
      </w:pPr>
      <w:r w:rsidRPr="00292AE8">
        <w:rPr>
          <w:rStyle w:val="30"/>
          <w:rFonts w:asciiTheme="minorEastAsia" w:eastAsiaTheme="minorEastAsia" w:hAnsiTheme="minorEastAsia"/>
        </w:rPr>
        <w:t>シート見出しの上で右クリックして＜</w:t>
      </w:r>
      <w:r w:rsidR="00920307" w:rsidRPr="00292AE8">
        <w:rPr>
          <w:rStyle w:val="30"/>
          <w:rFonts w:asciiTheme="minorEastAsia" w:eastAsiaTheme="minorEastAsia" w:hAnsiTheme="minorEastAsia" w:hint="eastAsia"/>
        </w:rPr>
        <w:t>移動またはコピー(M)</w:t>
      </w:r>
      <w:r w:rsidRPr="00292AE8">
        <w:rPr>
          <w:rStyle w:val="30"/>
          <w:rFonts w:asciiTheme="minorEastAsia" w:eastAsiaTheme="minorEastAsia" w:hAnsiTheme="minorEastAsia"/>
        </w:rPr>
        <w:t>＞</w:t>
      </w:r>
      <w:r w:rsidR="00920307" w:rsidRPr="00292AE8">
        <w:rPr>
          <w:rStyle w:val="30"/>
          <w:rFonts w:asciiTheme="minorEastAsia" w:eastAsiaTheme="minorEastAsia" w:hAnsiTheme="minorEastAsia" w:hint="eastAsia"/>
        </w:rPr>
        <w:t>をクリックします。</w:t>
      </w:r>
    </w:p>
    <w:p w14:paraId="55ABD035" w14:textId="442BFDD6" w:rsidR="00920307" w:rsidRPr="00292AE8" w:rsidRDefault="00920307" w:rsidP="005868E0">
      <w:pPr>
        <w:pStyle w:val="3"/>
      </w:pPr>
      <w:r w:rsidRPr="00292AE8">
        <w:rPr>
          <w:rStyle w:val="30"/>
          <w:rFonts w:asciiTheme="minorEastAsia" w:eastAsiaTheme="minorEastAsia" w:hAnsiTheme="minorEastAsia" w:hint="eastAsia"/>
        </w:rPr>
        <w:t>「</w:t>
      </w:r>
      <w:r w:rsidRPr="00A55C4C">
        <w:rPr>
          <w:rStyle w:val="30"/>
          <w:rFonts w:asciiTheme="minorEastAsia" w:eastAsiaTheme="minorEastAsia" w:hAnsiTheme="minorEastAsia"/>
          <w:color w:val="0070C0"/>
        </w:rPr>
        <w:fldChar w:fldCharType="begin"/>
      </w:r>
      <w:r w:rsidRPr="00A55C4C">
        <w:rPr>
          <w:rStyle w:val="30"/>
          <w:rFonts w:asciiTheme="minorEastAsia" w:eastAsiaTheme="minorEastAsia" w:hAnsiTheme="minorEastAsia"/>
          <w:color w:val="0070C0"/>
        </w:rPr>
        <w:instrText xml:space="preserve"> </w:instrText>
      </w:r>
      <w:r w:rsidRPr="00A55C4C">
        <w:rPr>
          <w:rStyle w:val="30"/>
          <w:rFonts w:asciiTheme="minorEastAsia" w:eastAsiaTheme="minorEastAsia" w:hAnsiTheme="minorEastAsia" w:hint="eastAsia"/>
          <w:color w:val="0070C0"/>
        </w:rPr>
        <w:instrText>REF _Ref57195714 \h</w:instrText>
      </w:r>
      <w:r w:rsidRPr="00A55C4C">
        <w:rPr>
          <w:rStyle w:val="30"/>
          <w:rFonts w:asciiTheme="minorEastAsia" w:eastAsiaTheme="minorEastAsia" w:hAnsiTheme="minorEastAsia"/>
          <w:color w:val="0070C0"/>
        </w:rPr>
        <w:instrText xml:space="preserve"> </w:instrText>
      </w:r>
      <w:r w:rsidR="00292AE8" w:rsidRPr="00A55C4C">
        <w:rPr>
          <w:rStyle w:val="30"/>
          <w:rFonts w:asciiTheme="minorEastAsia" w:eastAsiaTheme="minorEastAsia" w:hAnsiTheme="minorEastAsia"/>
          <w:color w:val="0070C0"/>
        </w:rPr>
        <w:instrText xml:space="preserve"> \* MERGEFORMAT </w:instrText>
      </w:r>
      <w:r w:rsidRPr="00A55C4C">
        <w:rPr>
          <w:rStyle w:val="30"/>
          <w:rFonts w:asciiTheme="minorEastAsia" w:eastAsiaTheme="minorEastAsia" w:hAnsiTheme="minorEastAsia"/>
          <w:color w:val="0070C0"/>
        </w:rPr>
      </w:r>
      <w:r w:rsidRPr="00A55C4C">
        <w:rPr>
          <w:rStyle w:val="30"/>
          <w:rFonts w:asciiTheme="minorEastAsia" w:eastAsiaTheme="minorEastAsia" w:hAnsiTheme="minorEastAsia"/>
          <w:color w:val="0070C0"/>
        </w:rPr>
        <w:fldChar w:fldCharType="separate"/>
      </w:r>
      <w:r w:rsidR="005868E0" w:rsidRPr="00A55C4C">
        <w:rPr>
          <w:rFonts w:hint="eastAsia"/>
          <w:color w:val="0070C0"/>
        </w:rPr>
        <w:t xml:space="preserve">図 </w:t>
      </w:r>
      <w:r w:rsidR="005868E0" w:rsidRPr="00A55C4C">
        <w:rPr>
          <w:noProof/>
          <w:color w:val="0070C0"/>
        </w:rPr>
        <w:t>11</w:t>
      </w:r>
      <w:r w:rsidR="005868E0" w:rsidRPr="00A55C4C">
        <w:rPr>
          <w:color w:val="0070C0"/>
        </w:rPr>
        <w:t xml:space="preserve"> </w:t>
      </w:r>
      <w:r w:rsidR="005868E0" w:rsidRPr="00A55C4C">
        <w:rPr>
          <w:rFonts w:hint="eastAsia"/>
          <w:color w:val="0070C0"/>
        </w:rPr>
        <w:t>シートに別のデータを追加</w:t>
      </w:r>
      <w:r w:rsidRPr="00A55C4C">
        <w:rPr>
          <w:rStyle w:val="30"/>
          <w:rFonts w:asciiTheme="minorEastAsia" w:eastAsiaTheme="minorEastAsia" w:hAnsiTheme="minorEastAsia"/>
          <w:color w:val="0070C0"/>
        </w:rPr>
        <w:fldChar w:fldCharType="end"/>
      </w:r>
      <w:r w:rsidRPr="00292AE8">
        <w:rPr>
          <w:rStyle w:val="30"/>
          <w:rFonts w:asciiTheme="minorEastAsia" w:eastAsiaTheme="minorEastAsia" w:hAnsiTheme="minorEastAsia" w:hint="eastAsia"/>
          <w:color w:val="0070C0"/>
        </w:rPr>
        <w:t>」</w:t>
      </w:r>
      <w:r w:rsidRPr="00292AE8">
        <w:rPr>
          <w:rFonts w:hint="eastAsia"/>
        </w:rPr>
        <w:t>の図が表示するので</w:t>
      </w:r>
      <w:r w:rsidRPr="00292AE8">
        <w:rPr>
          <w:rFonts w:hint="eastAsia"/>
          <w:b/>
          <w:bCs/>
          <w:color w:val="FF0000"/>
        </w:rPr>
        <w:t>①</w:t>
      </w:r>
      <w:r w:rsidRPr="00292AE8">
        <w:rPr>
          <w:rFonts w:hint="eastAsia"/>
        </w:rPr>
        <w:t>の＜（末尾へ移動）＞をクリックします。</w:t>
      </w:r>
    </w:p>
    <w:p w14:paraId="3B5F557A" w14:textId="77777777" w:rsidR="00920307" w:rsidRPr="00292AE8" w:rsidRDefault="00920307" w:rsidP="005868E0">
      <w:pPr>
        <w:pStyle w:val="3"/>
      </w:pPr>
      <w:r w:rsidRPr="00292AE8">
        <w:rPr>
          <w:rFonts w:hint="eastAsia"/>
          <w:b/>
          <w:bCs/>
          <w:color w:val="FF0000"/>
        </w:rPr>
        <w:t>②</w:t>
      </w:r>
      <w:r w:rsidRPr="00292AE8">
        <w:rPr>
          <w:rFonts w:hint="eastAsia"/>
        </w:rPr>
        <w:t>の＜コピーを作成する(C)＞にチェックをします。</w:t>
      </w:r>
    </w:p>
    <w:p w14:paraId="535EFA18" w14:textId="77777777" w:rsidR="00920307" w:rsidRPr="00292AE8" w:rsidRDefault="00920307" w:rsidP="005868E0">
      <w:pPr>
        <w:pStyle w:val="3"/>
      </w:pPr>
      <w:r w:rsidRPr="00292AE8">
        <w:rPr>
          <w:rFonts w:hint="eastAsia"/>
          <w:b/>
          <w:bCs/>
          <w:color w:val="FF0000"/>
        </w:rPr>
        <w:t>③</w:t>
      </w:r>
      <w:r w:rsidRPr="00292AE8">
        <w:rPr>
          <w:rFonts w:hint="eastAsia"/>
        </w:rPr>
        <w:t>の＜OK＞をクリックします。</w:t>
      </w:r>
    </w:p>
    <w:p w14:paraId="4AE6BE40" w14:textId="77777777" w:rsidR="00675336" w:rsidRDefault="00402DBF" w:rsidP="005868E0">
      <w:pPr>
        <w:pStyle w:val="3"/>
      </w:pPr>
      <w:r w:rsidRPr="00292AE8">
        <w:rPr>
          <w:rFonts w:hint="eastAsia"/>
        </w:rPr>
        <w:t>2枚目シートに「</w:t>
      </w:r>
      <w:r w:rsidRPr="00292AE8">
        <w:t>00000000 (2)</w:t>
      </w:r>
      <w:r w:rsidRPr="00292AE8">
        <w:rPr>
          <w:rFonts w:hint="eastAsia"/>
        </w:rPr>
        <w:t>」ができ</w:t>
      </w:r>
      <w:r w:rsidR="00675336">
        <w:rPr>
          <w:rFonts w:hint="eastAsia"/>
        </w:rPr>
        <w:t>ます。</w:t>
      </w:r>
    </w:p>
    <w:p w14:paraId="3D561D88" w14:textId="6D560820" w:rsidR="00402DBF" w:rsidRPr="00292AE8" w:rsidRDefault="00675336" w:rsidP="005868E0">
      <w:pPr>
        <w:pStyle w:val="3"/>
      </w:pPr>
      <w:r w:rsidRPr="000151FA">
        <w:rPr>
          <w:rFonts w:hint="eastAsia"/>
          <w:u w:val="wave"/>
        </w:rPr>
        <w:t>シート名は手動変更を避けて</w:t>
      </w:r>
      <w:r w:rsidRPr="00292AE8">
        <w:rPr>
          <w:rFonts w:hint="eastAsia"/>
        </w:rPr>
        <w:t>「保存ファイル名」の</w:t>
      </w:r>
      <w:r w:rsidR="00333CBD">
        <w:rPr>
          <w:rFonts w:hint="eastAsia"/>
        </w:rPr>
        <w:t>（</w:t>
      </w:r>
      <w:r w:rsidRPr="00292AE8">
        <w:rPr>
          <w:rFonts w:hint="eastAsia"/>
        </w:rPr>
        <w:t>コンボボックス</w:t>
      </w:r>
      <w:r w:rsidR="00333CBD">
        <w:rPr>
          <w:rFonts w:hint="eastAsia"/>
        </w:rPr>
        <w:t>）</w:t>
      </w:r>
      <w:r w:rsidRPr="00292AE8">
        <w:rPr>
          <w:rFonts w:hint="eastAsia"/>
        </w:rPr>
        <w:t>リストを変更</w:t>
      </w:r>
      <w:r>
        <w:rPr>
          <w:rFonts w:hint="eastAsia"/>
        </w:rPr>
        <w:t>すると「保存」ボタンを押した時にシートの見出しにも</w:t>
      </w:r>
      <w:r w:rsidR="00E7017C">
        <w:rPr>
          <w:rFonts w:hint="eastAsia"/>
        </w:rPr>
        <w:t>書き換え</w:t>
      </w:r>
      <w:r>
        <w:rPr>
          <w:rFonts w:hint="eastAsia"/>
        </w:rPr>
        <w:t>ます</w:t>
      </w:r>
      <w:r w:rsidRPr="00292AE8">
        <w:rPr>
          <w:rFonts w:hint="eastAsia"/>
        </w:rPr>
        <w:t>。</w:t>
      </w:r>
      <w:r w:rsidR="00E7017C">
        <w:rPr>
          <w:rFonts w:hint="eastAsia"/>
        </w:rPr>
        <w:t>シートは何個でも追加して</w:t>
      </w:r>
      <w:r w:rsidR="00E7017C" w:rsidRPr="00292AE8">
        <w:rPr>
          <w:rFonts w:hint="eastAsia"/>
        </w:rPr>
        <w:t>000000000～00000009 まで</w:t>
      </w:r>
      <w:r w:rsidR="00E7017C">
        <w:rPr>
          <w:rFonts w:hint="eastAsia"/>
        </w:rPr>
        <w:t>10個を作ることができます。</w:t>
      </w:r>
    </w:p>
    <w:p w14:paraId="461083D9" w14:textId="77777777" w:rsidR="00402DBF" w:rsidRPr="00292AE8" w:rsidRDefault="00402DBF" w:rsidP="005868E0">
      <w:pPr>
        <w:pStyle w:val="3"/>
      </w:pPr>
      <w:r w:rsidRPr="00292AE8">
        <w:rPr>
          <w:rFonts w:hint="eastAsia"/>
        </w:rPr>
        <w:t>後は2行目以下を削除して別の電話帳を編集することができます。</w:t>
      </w:r>
    </w:p>
    <w:p w14:paraId="7DAD3D36" w14:textId="12ADD004" w:rsidR="00920307" w:rsidRPr="00292AE8" w:rsidRDefault="00402DBF" w:rsidP="005868E0">
      <w:pPr>
        <w:pStyle w:val="3"/>
      </w:pPr>
      <w:r w:rsidRPr="00292AE8">
        <w:rPr>
          <w:rFonts w:hint="eastAsia"/>
        </w:rPr>
        <w:t>1台のFAXまたは電話機で両方の電話帳が使えると言うわけではないのですが、保存ファイル名が 000000000～00000009 までの10個</w:t>
      </w:r>
      <w:r w:rsidR="00675336">
        <w:rPr>
          <w:rFonts w:hint="eastAsia"/>
        </w:rPr>
        <w:t>の内の1個が</w:t>
      </w:r>
      <w:r w:rsidRPr="00292AE8">
        <w:rPr>
          <w:rFonts w:hint="eastAsia"/>
        </w:rPr>
        <w:t>できるように</w:t>
      </w:r>
      <w:r w:rsidR="00E7017C">
        <w:rPr>
          <w:rFonts w:hint="eastAsia"/>
        </w:rPr>
        <w:t>「</w:t>
      </w:r>
      <w:r w:rsidRPr="00292AE8">
        <w:rPr>
          <w:rFonts w:hint="eastAsia"/>
        </w:rPr>
        <w:t>Panasonic電話帳</w:t>
      </w:r>
      <w:r w:rsidR="00E7017C">
        <w:rPr>
          <w:rFonts w:hint="eastAsia"/>
        </w:rPr>
        <w:t>ソフト」にもあるので</w:t>
      </w:r>
      <w:r w:rsidRPr="00292AE8">
        <w:rPr>
          <w:rFonts w:hint="eastAsia"/>
        </w:rPr>
        <w:t>説明し</w:t>
      </w:r>
      <w:r w:rsidR="005A15E8" w:rsidRPr="00292AE8">
        <w:rPr>
          <w:rFonts w:hint="eastAsia"/>
        </w:rPr>
        <w:t>ました</w:t>
      </w:r>
      <w:r w:rsidRPr="00292AE8">
        <w:rPr>
          <w:rFonts w:hint="eastAsia"/>
        </w:rPr>
        <w:t>。</w:t>
      </w:r>
    </w:p>
    <w:p w14:paraId="49955D23" w14:textId="77777777" w:rsidR="00FD0247" w:rsidRPr="00292AE8" w:rsidRDefault="00FD0247" w:rsidP="00292AE8">
      <w:pPr>
        <w:pStyle w:val="2"/>
        <w:rPr>
          <w:rFonts w:hAnsiTheme="minorEastAsia"/>
        </w:rPr>
      </w:pPr>
      <w:bookmarkStart w:id="186" w:name="_Ref412540170"/>
      <w:bookmarkStart w:id="187" w:name="_Ref412540178"/>
      <w:bookmarkStart w:id="188" w:name="_Toc57055601"/>
      <w:bookmarkStart w:id="189" w:name="_Toc57062995"/>
      <w:bookmarkStart w:id="190" w:name="_Toc166600578"/>
      <w:r w:rsidRPr="00292AE8">
        <w:rPr>
          <w:rFonts w:hAnsiTheme="minorEastAsia" w:hint="eastAsia"/>
        </w:rPr>
        <w:t>電話帳取り込み方法</w:t>
      </w:r>
      <w:bookmarkEnd w:id="186"/>
      <w:bookmarkEnd w:id="187"/>
      <w:bookmarkEnd w:id="188"/>
      <w:bookmarkEnd w:id="189"/>
      <w:bookmarkEnd w:id="190"/>
    </w:p>
    <w:p w14:paraId="0222E7B4" w14:textId="7B8DB5D1" w:rsidR="00FD0247" w:rsidRPr="00292AE8" w:rsidRDefault="00FD0247" w:rsidP="005868E0">
      <w:pPr>
        <w:pStyle w:val="3"/>
      </w:pPr>
      <w:r w:rsidRPr="00292AE8">
        <w:rPr>
          <w:rFonts w:hint="eastAsia"/>
        </w:rPr>
        <w:t>既存の Panasonic 電話帳ファイル(*.TXT)を取り込み、</w:t>
      </w:r>
      <w:r w:rsidR="00C33765" w:rsidRPr="00292AE8">
        <w:rPr>
          <w:rFonts w:hint="eastAsia"/>
        </w:rPr>
        <w:t>リボンのアイコン</w:t>
      </w:r>
      <w:r w:rsidRPr="00292AE8">
        <w:rPr>
          <w:rFonts w:hint="eastAsia"/>
        </w:rPr>
        <w:t>を利用してデータの追加や変更が簡単に編集できます。</w:t>
      </w:r>
    </w:p>
    <w:p w14:paraId="101F8BA8" w14:textId="2CF4F033" w:rsidR="00FD0247" w:rsidRPr="00292AE8" w:rsidRDefault="00402DBF" w:rsidP="005868E0">
      <w:pPr>
        <w:pStyle w:val="3"/>
      </w:pPr>
      <w:bookmarkStart w:id="191" w:name="_Hlk57142264"/>
      <w:r w:rsidRPr="00292AE8">
        <w:rPr>
          <w:rFonts w:hint="eastAsia"/>
        </w:rPr>
        <w:t>＜Pana電話帳編集＞タブの</w:t>
      </w:r>
      <w:bookmarkEnd w:id="191"/>
      <w:r w:rsidRPr="00292AE8">
        <w:rPr>
          <w:rFonts w:hint="eastAsia"/>
        </w:rPr>
        <w:t>＜電話帳取り込み＞をクリックすると「</w:t>
      </w:r>
      <w:r w:rsidRPr="00A55C4C">
        <w:rPr>
          <w:color w:val="0070C0"/>
        </w:rPr>
        <w:fldChar w:fldCharType="begin"/>
      </w:r>
      <w:r w:rsidRPr="00A55C4C">
        <w:rPr>
          <w:color w:val="0070C0"/>
        </w:rPr>
        <w:instrText xml:space="preserve"> </w:instrText>
      </w:r>
      <w:r w:rsidRPr="00A55C4C">
        <w:rPr>
          <w:rFonts w:hint="eastAsia"/>
          <w:color w:val="0070C0"/>
        </w:rPr>
        <w:instrText>REF _Ref412465352 \h</w:instrText>
      </w:r>
      <w:r w:rsidRPr="00A55C4C">
        <w:rPr>
          <w:color w:val="0070C0"/>
        </w:rPr>
        <w:instrText xml:space="preserve">  \* MERGEFORMAT </w:instrText>
      </w:r>
      <w:r w:rsidRPr="00A55C4C">
        <w:rPr>
          <w:color w:val="0070C0"/>
        </w:rPr>
      </w:r>
      <w:r w:rsidRPr="00A55C4C">
        <w:rPr>
          <w:color w:val="0070C0"/>
        </w:rPr>
        <w:fldChar w:fldCharType="separate"/>
      </w:r>
      <w:r w:rsidR="005868E0" w:rsidRPr="00A55C4C">
        <w:rPr>
          <w:rFonts w:hint="eastAsia"/>
          <w:color w:val="0070C0"/>
        </w:rPr>
        <w:t xml:space="preserve">図 </w:t>
      </w:r>
      <w:r w:rsidR="005868E0" w:rsidRPr="00A55C4C">
        <w:rPr>
          <w:noProof/>
          <w:color w:val="0070C0"/>
        </w:rPr>
        <w:t>12</w:t>
      </w:r>
      <w:r w:rsidR="005868E0" w:rsidRPr="00A55C4C">
        <w:rPr>
          <w:rFonts w:hint="eastAsia"/>
          <w:color w:val="0070C0"/>
        </w:rPr>
        <w:t xml:space="preserve"> 電話帳取り込み</w:t>
      </w:r>
      <w:r w:rsidRPr="00A55C4C">
        <w:rPr>
          <w:color w:val="0070C0"/>
        </w:rPr>
        <w:fldChar w:fldCharType="end"/>
      </w:r>
      <w:r w:rsidRPr="00292AE8">
        <w:rPr>
          <w:rFonts w:hint="eastAsia"/>
        </w:rPr>
        <w:t>」を表示します。</w:t>
      </w:r>
    </w:p>
    <w:p w14:paraId="253D6668" w14:textId="797B8457" w:rsidR="00FD0247" w:rsidRPr="00292AE8" w:rsidRDefault="005A15E8" w:rsidP="005868E0">
      <w:pPr>
        <w:pStyle w:val="3"/>
      </w:pPr>
      <w:r w:rsidRPr="00292AE8">
        <w:rPr>
          <w:rFonts w:hint="eastAsia"/>
          <w:noProof/>
        </w:rPr>
        <mc:AlternateContent>
          <mc:Choice Requires="wpg">
            <w:drawing>
              <wp:anchor distT="0" distB="0" distL="114300" distR="114300" simplePos="0" relativeHeight="251660288" behindDoc="0" locked="0" layoutInCell="1" allowOverlap="1" wp14:anchorId="5CD9FE48" wp14:editId="7FE5ED4A">
                <wp:simplePos x="0" y="0"/>
                <wp:positionH relativeFrom="margin">
                  <wp:posOffset>3526371</wp:posOffset>
                </wp:positionH>
                <wp:positionV relativeFrom="paragraph">
                  <wp:posOffset>-228073</wp:posOffset>
                </wp:positionV>
                <wp:extent cx="2233295" cy="1814830"/>
                <wp:effectExtent l="0" t="0" r="0" b="0"/>
                <wp:wrapSquare wrapText="bothSides"/>
                <wp:docPr id="8" name="グループ化 8"/>
                <wp:cNvGraphicFramePr/>
                <a:graphic xmlns:a="http://schemas.openxmlformats.org/drawingml/2006/main">
                  <a:graphicData uri="http://schemas.microsoft.com/office/word/2010/wordprocessingGroup">
                    <wpg:wgp>
                      <wpg:cNvGrpSpPr/>
                      <wpg:grpSpPr>
                        <a:xfrm>
                          <a:off x="0" y="0"/>
                          <a:ext cx="2233295" cy="1814830"/>
                          <a:chOff x="0" y="0"/>
                          <a:chExt cx="2233295" cy="1815225"/>
                        </a:xfrm>
                      </wpg:grpSpPr>
                      <wps:wsp>
                        <wps:cNvPr id="32" name="テキスト ボックス 32"/>
                        <wps:cNvSpPr txBox="1"/>
                        <wps:spPr>
                          <a:xfrm>
                            <a:off x="25879" y="1586575"/>
                            <a:ext cx="2147570" cy="228650"/>
                          </a:xfrm>
                          <a:prstGeom prst="rect">
                            <a:avLst/>
                          </a:prstGeom>
                          <a:solidFill>
                            <a:prstClr val="white"/>
                          </a:solidFill>
                          <a:ln>
                            <a:noFill/>
                          </a:ln>
                          <a:effectLst/>
                        </wps:spPr>
                        <wps:txbx>
                          <w:txbxContent>
                            <w:p w14:paraId="2EDCD115" w14:textId="0C03D6B6" w:rsidR="00B415C6" w:rsidRPr="000F0337" w:rsidRDefault="00B415C6" w:rsidP="00FD0247">
                              <w:pPr>
                                <w:pStyle w:val="ac"/>
                                <w:jc w:val="center"/>
                                <w:rPr>
                                  <w:noProof/>
                                </w:rPr>
                              </w:pPr>
                              <w:bookmarkStart w:id="192" w:name="_Ref412465352"/>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70A77">
                                <w:rPr>
                                  <w:noProof/>
                                </w:rPr>
                                <w:t>12</w:t>
                              </w:r>
                              <w:r>
                                <w:fldChar w:fldCharType="end"/>
                              </w:r>
                              <w:r>
                                <w:rPr>
                                  <w:rFonts w:hint="eastAsia"/>
                                </w:rPr>
                                <w:t xml:space="preserve"> </w:t>
                              </w:r>
                              <w:r>
                                <w:rPr>
                                  <w:rFonts w:hint="eastAsia"/>
                                </w:rPr>
                                <w:t>電話帳取り込み</w:t>
                              </w:r>
                              <w:bookmarkEnd w:id="192"/>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pic:pic xmlns:pic="http://schemas.openxmlformats.org/drawingml/2006/picture">
                        <pic:nvPicPr>
                          <pic:cNvPr id="7" name="図 7"/>
                          <pic:cNvPicPr>
                            <a:picLocks noChangeAspect="1"/>
                          </pic:cNvPicPr>
                        </pic:nvPicPr>
                        <pic:blipFill>
                          <a:blip r:embed="rId32">
                            <a:extLst>
                              <a:ext uri="{28A0092B-C50C-407E-A947-70E740481C1C}">
                                <a14:useLocalDpi xmlns:a14="http://schemas.microsoft.com/office/drawing/2010/main" val="0"/>
                              </a:ext>
                            </a:extLst>
                          </a:blip>
                          <a:stretch>
                            <a:fillRect/>
                          </a:stretch>
                        </pic:blipFill>
                        <pic:spPr>
                          <a:xfrm>
                            <a:off x="0" y="0"/>
                            <a:ext cx="2233295" cy="1567180"/>
                          </a:xfrm>
                          <a:prstGeom prst="rect">
                            <a:avLst/>
                          </a:prstGeom>
                        </pic:spPr>
                      </pic:pic>
                    </wpg:wgp>
                  </a:graphicData>
                </a:graphic>
              </wp:anchor>
            </w:drawing>
          </mc:Choice>
          <mc:Fallback>
            <w:pict>
              <v:group w14:anchorId="5CD9FE48" id="グループ化 8" o:spid="_x0000_s1061" style="position:absolute;left:0;text-align:left;margin-left:277.65pt;margin-top:-17.95pt;width:175.85pt;height:142.9pt;z-index:251660288;mso-position-horizontal-relative:margin;mso-position-vertical-relative:text" coordsize="22332,18152"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">
                <v:shape id="テキスト ボックス 32" o:spid="_x0000_s1062" type="#_x0000_t202" style="position:absolute;left:258;top:15865;width:21476;height:22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" stroked="f">
                  <v:textbox style="mso-fit-shape-to-text:t" inset="0,0,0,0">
                    <w:txbxContent>
                      <w:p w14:paraId="2EDCD115" w14:textId="0C03D6B6" w:rsidR="00B415C6" w:rsidRPr="000F0337" w:rsidRDefault="00B415C6" w:rsidP="00FD0247">
                        <w:pPr>
                          <w:pStyle w:val="ac"/>
                          <w:jc w:val="center"/>
                          <w:rPr>
                            <w:noProof/>
                          </w:rPr>
                        </w:pPr>
                        <w:bookmarkStart w:id="193" w:name="_Ref412465352"/>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70A77">
                          <w:rPr>
                            <w:noProof/>
                          </w:rPr>
                          <w:t>12</w:t>
                        </w:r>
                        <w:r>
                          <w:fldChar w:fldCharType="end"/>
                        </w:r>
                        <w:r>
                          <w:rPr>
                            <w:rFonts w:hint="eastAsia"/>
                          </w:rPr>
                          <w:t xml:space="preserve"> </w:t>
                        </w:r>
                        <w:r>
                          <w:rPr>
                            <w:rFonts w:hint="eastAsia"/>
                          </w:rPr>
                          <w:t>電話帳取り込み</w:t>
                        </w:r>
                        <w:bookmarkEnd w:id="193"/>
                      </w:p>
                    </w:txbxContent>
                  </v:textbox>
                </v:shape>
                <v:shape id="図 7" o:spid="_x0000_s1063" type="#_x0000_t75" style="position:absolute;width:22332;height:156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">
                  <v:imagedata r:id="rId33" o:title=""/>
                </v:shape>
                <w10:wrap type="square" anchorx="margin"/>
              </v:group>
            </w:pict>
          </mc:Fallback>
        </mc:AlternateContent>
      </w:r>
      <w:r w:rsidR="00FD0247" w:rsidRPr="00292AE8">
        <w:rPr>
          <w:rFonts w:hint="eastAsia"/>
        </w:rPr>
        <w:t>「ドライブ名」リストの【プログラムと同場所】を選んだ場合は本プログラムと同じフォルダを開きます。</w:t>
      </w:r>
      <w:r w:rsidR="00FD0247" w:rsidRPr="00292AE8">
        <w:br/>
      </w:r>
      <w:r w:rsidR="00FD0247" w:rsidRPr="00292AE8">
        <w:rPr>
          <w:rFonts w:hint="eastAsia"/>
        </w:rPr>
        <w:t>「SDメモリーカード」が装着してあり同ドライブから取り込む場合は電話帳ファイル(*.TXT)のあるフォルダを開きます。</w:t>
      </w:r>
    </w:p>
    <w:p w14:paraId="3F8E5B01" w14:textId="292692D8" w:rsidR="00FD0247" w:rsidRPr="00292AE8" w:rsidRDefault="00FD0247" w:rsidP="005868E0">
      <w:pPr>
        <w:pStyle w:val="3"/>
      </w:pPr>
      <w:r w:rsidRPr="00292AE8">
        <w:rPr>
          <w:rFonts w:hint="eastAsia"/>
        </w:rPr>
        <w:t>「SDメモリーカード」から取り込む場合は事前にスロットに装着してください。「ドライブ名」ドロップリストから「</w:t>
      </w:r>
      <w:r w:rsidRPr="00A55C4C">
        <w:rPr>
          <w:color w:val="0070C0"/>
        </w:rPr>
        <w:fldChar w:fldCharType="begin"/>
      </w:r>
      <w:r w:rsidRPr="00A55C4C">
        <w:rPr>
          <w:color w:val="0070C0"/>
        </w:rPr>
        <w:instrText xml:space="preserve"> </w:instrText>
      </w:r>
      <w:r w:rsidRPr="00A55C4C">
        <w:rPr>
          <w:rFonts w:hint="eastAsia"/>
          <w:color w:val="0070C0"/>
        </w:rPr>
        <w:instrText>REF _Ref412465506 \w \h</w:instrText>
      </w:r>
      <w:r w:rsidRPr="00A55C4C">
        <w:rPr>
          <w:color w:val="0070C0"/>
        </w:rPr>
        <w:instrText xml:space="preserve">  \* MERGEFORMAT </w:instrText>
      </w:r>
      <w:r w:rsidRPr="00A55C4C">
        <w:rPr>
          <w:color w:val="0070C0"/>
        </w:rPr>
      </w:r>
      <w:r w:rsidRPr="00A55C4C">
        <w:rPr>
          <w:color w:val="0070C0"/>
        </w:rPr>
        <w:fldChar w:fldCharType="separate"/>
      </w:r>
      <w:r w:rsidR="005868E0" w:rsidRPr="00A55C4C">
        <w:rPr>
          <w:rFonts w:hint="eastAsia"/>
          <w:color w:val="0070C0"/>
        </w:rPr>
        <w:t>６(6)6)</w:t>
      </w:r>
      <w:r w:rsidRPr="00A55C4C">
        <w:rPr>
          <w:color w:val="0070C0"/>
        </w:rPr>
        <w:fldChar w:fldCharType="end"/>
      </w:r>
      <w:r w:rsidRPr="00292AE8">
        <w:rPr>
          <w:rFonts w:hint="eastAsia"/>
        </w:rPr>
        <w:t>」で説明したように「</w:t>
      </w:r>
      <w:r w:rsidR="00C02086" w:rsidRPr="00292AE8">
        <w:rPr>
          <w:rFonts w:hint="eastAsia"/>
        </w:rPr>
        <w:t>F\</w:t>
      </w:r>
      <w:r w:rsidRPr="00292AE8">
        <w:rPr>
          <w:rFonts w:hint="eastAsia"/>
        </w:rPr>
        <w:t>」などを選択して「SDカード」から直接取り込むことも可能です。未装着の場合は「ドライブ名」</w:t>
      </w:r>
      <w:r w:rsidR="00E05080" w:rsidRPr="00292AE8">
        <w:rPr>
          <w:rFonts w:hint="eastAsia"/>
        </w:rPr>
        <w:t>を</w:t>
      </w:r>
      <w:r w:rsidRPr="00292AE8">
        <w:rPr>
          <w:rFonts w:hint="eastAsia"/>
        </w:rPr>
        <w:t>表示しません。</w:t>
      </w:r>
    </w:p>
    <w:p w14:paraId="53460A2E" w14:textId="21DAEA43" w:rsidR="00FD0247" w:rsidRPr="00292AE8" w:rsidRDefault="00FD0247" w:rsidP="005868E0">
      <w:pPr>
        <w:pStyle w:val="3"/>
      </w:pPr>
      <w:bookmarkStart w:id="194" w:name="_Ref412466038"/>
      <w:r w:rsidRPr="00292AE8">
        <w:rPr>
          <w:rFonts w:hint="eastAsia"/>
        </w:rPr>
        <w:t>「SDメモリーカード」とUSBメモリーはドライブ名を選択する上で区別がつかないので事前に</w:t>
      </w:r>
      <w:r w:rsidR="00E7017C" w:rsidRPr="00292AE8">
        <w:rPr>
          <w:rFonts w:hint="eastAsia"/>
        </w:rPr>
        <w:t>USBメモリー</w:t>
      </w:r>
      <w:r w:rsidR="00E7017C">
        <w:rPr>
          <w:rFonts w:hint="eastAsia"/>
        </w:rPr>
        <w:t>を</w:t>
      </w:r>
      <w:r w:rsidRPr="00292AE8">
        <w:rPr>
          <w:rFonts w:hint="eastAsia"/>
        </w:rPr>
        <w:t>抜いて置いてください。</w:t>
      </w:r>
      <w:r w:rsidR="006E1773">
        <w:br/>
      </w:r>
      <w:r w:rsidRPr="00292AE8">
        <w:rPr>
          <w:rFonts w:hint="eastAsia"/>
        </w:rPr>
        <w:t>SDメモリーカードのフォルダ</w:t>
      </w:r>
      <w:r w:rsidR="00E96F69">
        <w:rPr>
          <w:rFonts w:hint="eastAsia"/>
        </w:rPr>
        <w:t>のドライブがF:\の場合の</w:t>
      </w:r>
      <w:r w:rsidRPr="00292AE8">
        <w:rPr>
          <w:rFonts w:hint="eastAsia"/>
        </w:rPr>
        <w:t>例は次のとおりです。</w:t>
      </w:r>
      <w:r w:rsidRPr="00292AE8">
        <w:br/>
      </w:r>
      <w:r w:rsidRPr="00292AE8">
        <w:rPr>
          <w:rFonts w:hint="eastAsia"/>
        </w:rPr>
        <w:t xml:space="preserve">例：　</w:t>
      </w:r>
      <w:r w:rsidR="00E05080" w:rsidRPr="00292AE8">
        <w:rPr>
          <w:rFonts w:hint="eastAsia"/>
        </w:rPr>
        <w:t>F</w:t>
      </w:r>
      <w:r w:rsidRPr="00292AE8">
        <w:rPr>
          <w:rFonts w:hint="eastAsia"/>
        </w:rPr>
        <w:t>:\PRIVATE\MEIGROUP\PCC\PCC_DAT\ADDRESS\00000000.TXT</w:t>
      </w:r>
      <w:bookmarkEnd w:id="194"/>
    </w:p>
    <w:p w14:paraId="4101783A" w14:textId="3F4105EE" w:rsidR="00FD0247" w:rsidRPr="00292AE8" w:rsidRDefault="00FD0247" w:rsidP="005868E0">
      <w:pPr>
        <w:pStyle w:val="3"/>
      </w:pPr>
      <w:r w:rsidRPr="00292AE8">
        <w:rPr>
          <w:rFonts w:hint="eastAsia"/>
        </w:rPr>
        <w:t>「SDメモリーカード」が装着してあるドライブで</w:t>
      </w:r>
      <w:r w:rsidR="006E1773">
        <w:rPr>
          <w:rFonts w:hint="eastAsia"/>
        </w:rPr>
        <w:t>、</w:t>
      </w:r>
      <w:r w:rsidRPr="00292AE8">
        <w:rPr>
          <w:rFonts w:hint="eastAsia"/>
        </w:rPr>
        <w:t>上記例のフォルダが無い場合で「</w:t>
      </w:r>
      <w:r w:rsidR="00E05080" w:rsidRPr="00292AE8">
        <w:rPr>
          <w:rFonts w:hint="eastAsia"/>
        </w:rPr>
        <w:t>F</w:t>
      </w:r>
      <w:r w:rsidRPr="00292AE8">
        <w:rPr>
          <w:rFonts w:hint="eastAsia"/>
        </w:rPr>
        <w:t>:\」などのルートディレクトリーに電話帳ファイル(*.TXT)があっても</w:t>
      </w:r>
      <w:r w:rsidR="00C62F45">
        <w:rPr>
          <w:rFonts w:hint="eastAsia"/>
        </w:rPr>
        <w:t>取り込みはできないので</w:t>
      </w:r>
      <w:r w:rsidRPr="00292AE8">
        <w:rPr>
          <w:rFonts w:hint="eastAsia"/>
        </w:rPr>
        <w:t>「ドライブ名」リストの【プログラムと同場所】を</w:t>
      </w:r>
      <w:r w:rsidR="00C62F45">
        <w:rPr>
          <w:rFonts w:hint="eastAsia"/>
        </w:rPr>
        <w:t>表示します。</w:t>
      </w:r>
      <w:r w:rsidRPr="00292AE8">
        <w:rPr>
          <w:rFonts w:hint="eastAsia"/>
        </w:rPr>
        <w:t>「SDメモリーカード」ドライブなどへ移動して「*.TXT」を選択して</w:t>
      </w:r>
      <w:r w:rsidR="00FC2130">
        <w:rPr>
          <w:rFonts w:hint="eastAsia"/>
        </w:rPr>
        <w:t>取り込みして</w:t>
      </w:r>
      <w:r w:rsidRPr="00292AE8">
        <w:rPr>
          <w:rFonts w:hint="eastAsia"/>
        </w:rPr>
        <w:t>ください。</w:t>
      </w:r>
      <w:r w:rsidR="00FC2130" w:rsidRPr="00292AE8">
        <w:rPr>
          <w:rFonts w:hint="eastAsia"/>
        </w:rPr>
        <w:t>＜Pana電話帳編集＞―＜電話帳書き出し＞</w:t>
      </w:r>
      <w:r w:rsidR="00FC2130">
        <w:rPr>
          <w:rFonts w:hint="eastAsia"/>
        </w:rPr>
        <w:t>プログラムにより正常な場所に保存した場合は「F:\」などのルートディレクトリーに有った</w:t>
      </w:r>
      <w:r w:rsidR="00FC2130" w:rsidRPr="00292AE8">
        <w:rPr>
          <w:rFonts w:hint="eastAsia"/>
        </w:rPr>
        <w:t>電話帳ファイル(*.TXT)</w:t>
      </w:r>
      <w:r w:rsidR="00FC2130">
        <w:rPr>
          <w:rFonts w:hint="eastAsia"/>
        </w:rPr>
        <w:t>を削除してください。こ</w:t>
      </w:r>
      <w:r w:rsidR="00FC2130">
        <w:rPr>
          <w:rFonts w:hint="eastAsia"/>
        </w:rPr>
        <w:lastRenderedPageBreak/>
        <w:t>の項の意味がよくわからない場合は気にしないで飛ばして次項に進んでください。</w:t>
      </w:r>
    </w:p>
    <w:p w14:paraId="706E2A06" w14:textId="6816A04D" w:rsidR="00FD0247" w:rsidRPr="00292AE8" w:rsidRDefault="00FD0247" w:rsidP="005868E0">
      <w:pPr>
        <w:pStyle w:val="3"/>
      </w:pPr>
      <w:r w:rsidRPr="00292AE8">
        <w:rPr>
          <w:rFonts w:hint="eastAsia"/>
        </w:rPr>
        <w:t>「ドライブ名」リスト【プログラムと同場所】を選んだ場合上記「</w:t>
      </w:r>
      <w:r w:rsidRPr="00A55C4C">
        <w:rPr>
          <w:color w:val="0070C0"/>
        </w:rPr>
        <w:fldChar w:fldCharType="begin"/>
      </w:r>
      <w:r w:rsidRPr="00A55C4C">
        <w:rPr>
          <w:color w:val="0070C0"/>
        </w:rPr>
        <w:instrText xml:space="preserve"> </w:instrText>
      </w:r>
      <w:r w:rsidRPr="00A55C4C">
        <w:rPr>
          <w:rFonts w:hint="eastAsia"/>
          <w:color w:val="0070C0"/>
        </w:rPr>
        <w:instrText>REF _Ref412466038 \n \h</w:instrText>
      </w:r>
      <w:r w:rsidRPr="00A55C4C">
        <w:rPr>
          <w:color w:val="0070C0"/>
        </w:rPr>
        <w:instrText xml:space="preserve">  \* MERGEFORMAT </w:instrText>
      </w:r>
      <w:r w:rsidRPr="00A55C4C">
        <w:rPr>
          <w:color w:val="0070C0"/>
        </w:rPr>
      </w:r>
      <w:r w:rsidRPr="00A55C4C">
        <w:rPr>
          <w:color w:val="0070C0"/>
        </w:rPr>
        <w:fldChar w:fldCharType="separate"/>
      </w:r>
      <w:r w:rsidR="005868E0" w:rsidRPr="00A55C4C">
        <w:rPr>
          <w:color w:val="0070C0"/>
        </w:rPr>
        <w:t>5)</w:t>
      </w:r>
      <w:r w:rsidRPr="00A55C4C">
        <w:rPr>
          <w:color w:val="0070C0"/>
        </w:rPr>
        <w:fldChar w:fldCharType="end"/>
      </w:r>
      <w:r w:rsidRPr="00292AE8">
        <w:rPr>
          <w:rFonts w:hint="eastAsia"/>
        </w:rPr>
        <w:t>」項の例で示すフォルダはありません</w:t>
      </w:r>
      <w:r w:rsidR="0095544D">
        <w:rPr>
          <w:rFonts w:hint="eastAsia"/>
        </w:rPr>
        <w:t>。</w:t>
      </w:r>
      <w:r w:rsidRPr="00292AE8">
        <w:rPr>
          <w:rFonts w:hint="eastAsia"/>
        </w:rPr>
        <w:t>電話帳ファイル(*.TXT)を選択して取り込んでください。</w:t>
      </w:r>
    </w:p>
    <w:p w14:paraId="4D4F2A08" w14:textId="77777777" w:rsidR="00FD0247" w:rsidRPr="00292AE8" w:rsidRDefault="00FD0247" w:rsidP="005868E0">
      <w:pPr>
        <w:pStyle w:val="3"/>
      </w:pPr>
      <w:r w:rsidRPr="00292AE8">
        <w:rPr>
          <w:rFonts w:hint="eastAsia"/>
        </w:rPr>
        <w:t>「開く」ボタンをクリックします。</w:t>
      </w:r>
    </w:p>
    <w:p w14:paraId="710C4680" w14:textId="77777777" w:rsidR="00FD0247" w:rsidRPr="00292AE8" w:rsidRDefault="00FD0247" w:rsidP="005868E0">
      <w:pPr>
        <w:pStyle w:val="3"/>
      </w:pPr>
      <w:r w:rsidRPr="00292AE8">
        <w:rPr>
          <w:rFonts w:hint="eastAsia"/>
        </w:rPr>
        <w:t>「電話帳テキストファイルを選択」ダイアログボックスが開き電話帳ファイル(*.TXT)の選択が済むと＜OK＞ボタンを押してください。</w:t>
      </w:r>
    </w:p>
    <w:p w14:paraId="47E0E3DE" w14:textId="60DC8A52" w:rsidR="00FD0247" w:rsidRPr="00292AE8" w:rsidRDefault="00FD0247" w:rsidP="00292AE8">
      <w:pPr>
        <w:pStyle w:val="2"/>
        <w:rPr>
          <w:rFonts w:hAnsiTheme="minorEastAsia"/>
        </w:rPr>
      </w:pPr>
      <w:bookmarkStart w:id="195" w:name="_Toc57055602"/>
      <w:bookmarkStart w:id="196" w:name="_Toc57062996"/>
      <w:bookmarkStart w:id="197" w:name="_Toc166600579"/>
      <w:r w:rsidRPr="00292AE8">
        <w:rPr>
          <w:rFonts w:hAnsiTheme="minorEastAsia" w:hint="eastAsia"/>
        </w:rPr>
        <w:t>シート内の個別のセルのデータを検索</w:t>
      </w:r>
      <w:bookmarkEnd w:id="195"/>
      <w:bookmarkEnd w:id="196"/>
      <w:bookmarkEnd w:id="197"/>
    </w:p>
    <w:p w14:paraId="1992871B" w14:textId="533D2F5D" w:rsidR="00FD0247" w:rsidRPr="00292AE8" w:rsidRDefault="00E05080" w:rsidP="005868E0">
      <w:pPr>
        <w:pStyle w:val="3"/>
      </w:pPr>
      <w:r w:rsidRPr="00292AE8">
        <w:rPr>
          <w:rFonts w:hint="eastAsia"/>
        </w:rPr>
        <w:t>＜Pana電話帳編集＞タブの＜名前</w:t>
      </w:r>
      <w:r w:rsidR="00FD0247" w:rsidRPr="00292AE8">
        <w:rPr>
          <w:rFonts w:hint="eastAsia"/>
        </w:rPr>
        <w:t>検索</w:t>
      </w:r>
      <w:r w:rsidRPr="00292AE8">
        <w:rPr>
          <w:rFonts w:hint="eastAsia"/>
        </w:rPr>
        <w:t>＞</w:t>
      </w:r>
      <w:r w:rsidR="00FD0247" w:rsidRPr="00292AE8">
        <w:rPr>
          <w:rFonts w:hint="eastAsia"/>
        </w:rPr>
        <w:t>をクリックします。</w:t>
      </w:r>
    </w:p>
    <w:p w14:paraId="2555C6EA" w14:textId="36F2CDA8" w:rsidR="00FD0247" w:rsidRPr="00292AE8" w:rsidRDefault="00FC2130" w:rsidP="005868E0">
      <w:pPr>
        <w:pStyle w:val="3"/>
      </w:pPr>
      <w:r>
        <w:rPr>
          <w:rFonts w:hint="eastAsia"/>
        </w:rPr>
        <w:t>「</w:t>
      </w:r>
      <w:r w:rsidRPr="00A55C4C">
        <w:rPr>
          <w:color w:val="0070C0"/>
        </w:rPr>
        <w:fldChar w:fldCharType="begin"/>
      </w:r>
      <w:r w:rsidRPr="00A55C4C">
        <w:rPr>
          <w:color w:val="0070C0"/>
        </w:rPr>
        <w:instrText xml:space="preserve"> </w:instrText>
      </w:r>
      <w:r w:rsidRPr="00A55C4C">
        <w:rPr>
          <w:rFonts w:hint="eastAsia"/>
          <w:color w:val="0070C0"/>
        </w:rPr>
        <w:instrText>REF _Ref57228113 \h</w:instrText>
      </w:r>
      <w:r w:rsidRPr="00A55C4C">
        <w:rPr>
          <w:color w:val="0070C0"/>
        </w:rPr>
        <w:instrText xml:space="preserve"> </w:instrText>
      </w:r>
      <w:r w:rsidRPr="00A55C4C">
        <w:rPr>
          <w:color w:val="0070C0"/>
        </w:rPr>
      </w:r>
      <w:r w:rsidRPr="00A55C4C">
        <w:rPr>
          <w:color w:val="0070C0"/>
        </w:rPr>
        <w:fldChar w:fldCharType="separate"/>
      </w:r>
      <w:r w:rsidR="005868E0" w:rsidRPr="00A55C4C">
        <w:rPr>
          <w:rFonts w:hint="eastAsia"/>
          <w:color w:val="0070C0"/>
        </w:rPr>
        <w:t xml:space="preserve">図 </w:t>
      </w:r>
      <w:r w:rsidR="005868E0" w:rsidRPr="00A55C4C">
        <w:rPr>
          <w:noProof/>
          <w:color w:val="0070C0"/>
        </w:rPr>
        <w:t>13</w:t>
      </w:r>
      <w:r w:rsidR="005868E0" w:rsidRPr="00A55C4C">
        <w:rPr>
          <w:rFonts w:hint="eastAsia"/>
          <w:color w:val="0070C0"/>
        </w:rPr>
        <w:t xml:space="preserve"> 検索</w:t>
      </w:r>
      <w:r w:rsidRPr="00A55C4C">
        <w:rPr>
          <w:color w:val="0070C0"/>
        </w:rPr>
        <w:fldChar w:fldCharType="end"/>
      </w:r>
      <w:r>
        <w:rPr>
          <w:rFonts w:hint="eastAsia"/>
        </w:rPr>
        <w:t>」の図を表示するので</w:t>
      </w:r>
      <w:r w:rsidR="00FD0247" w:rsidRPr="00292AE8">
        <w:rPr>
          <w:rFonts w:hint="eastAsia"/>
        </w:rPr>
        <w:t>「検索文字列」ボックスに検索する文字列を入力します。</w:t>
      </w:r>
    </w:p>
    <w:p w14:paraId="66BCCA02" w14:textId="42417017" w:rsidR="00FD0247" w:rsidRPr="00292AE8" w:rsidRDefault="00FC2130" w:rsidP="005868E0">
      <w:pPr>
        <w:pStyle w:val="3"/>
      </w:pPr>
      <w:r w:rsidRPr="00292AE8">
        <w:rPr>
          <w:rFonts w:hint="eastAsia"/>
          <w:noProof/>
        </w:rPr>
        <mc:AlternateContent>
          <mc:Choice Requires="wpg">
            <w:drawing>
              <wp:anchor distT="0" distB="0" distL="114300" distR="114300" simplePos="0" relativeHeight="251668480" behindDoc="0" locked="0" layoutInCell="1" allowOverlap="1" wp14:anchorId="4314B741" wp14:editId="0A2F899E">
                <wp:simplePos x="0" y="0"/>
                <wp:positionH relativeFrom="margin">
                  <wp:posOffset>3930015</wp:posOffset>
                </wp:positionH>
                <wp:positionV relativeFrom="paragraph">
                  <wp:posOffset>-424180</wp:posOffset>
                </wp:positionV>
                <wp:extent cx="1830070" cy="1608455"/>
                <wp:effectExtent l="0" t="0" r="0" b="0"/>
                <wp:wrapSquare wrapText="bothSides"/>
                <wp:docPr id="16" name="グループ化 16"/>
                <wp:cNvGraphicFramePr/>
                <a:graphic xmlns:a="http://schemas.openxmlformats.org/drawingml/2006/main">
                  <a:graphicData uri="http://schemas.microsoft.com/office/word/2010/wordprocessingGroup">
                    <wpg:wgp>
                      <wpg:cNvGrpSpPr/>
                      <wpg:grpSpPr>
                        <a:xfrm>
                          <a:off x="0" y="0"/>
                          <a:ext cx="1830070" cy="1608455"/>
                          <a:chOff x="0" y="0"/>
                          <a:chExt cx="1830442" cy="1608468"/>
                        </a:xfrm>
                      </wpg:grpSpPr>
                      <wps:wsp>
                        <wps:cNvPr id="35" name="テキスト ボックス 35"/>
                        <wps:cNvSpPr txBox="1"/>
                        <wps:spPr>
                          <a:xfrm>
                            <a:off x="0" y="1379866"/>
                            <a:ext cx="1819645" cy="228602"/>
                          </a:xfrm>
                          <a:prstGeom prst="rect">
                            <a:avLst/>
                          </a:prstGeom>
                          <a:solidFill>
                            <a:prstClr val="white"/>
                          </a:solidFill>
                          <a:ln>
                            <a:noFill/>
                          </a:ln>
                          <a:effectLst/>
                        </wps:spPr>
                        <wps:txbx>
                          <w:txbxContent>
                            <w:p w14:paraId="0F95535B" w14:textId="71E08084" w:rsidR="00B415C6" w:rsidRPr="005564DB" w:rsidRDefault="00B415C6" w:rsidP="00FD0247">
                              <w:pPr>
                                <w:pStyle w:val="ac"/>
                                <w:jc w:val="center"/>
                              </w:pPr>
                              <w:bookmarkStart w:id="198" w:name="_Ref57228113"/>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70A77">
                                <w:rPr>
                                  <w:noProof/>
                                </w:rPr>
                                <w:t>13</w:t>
                              </w:r>
                              <w:r>
                                <w:fldChar w:fldCharType="end"/>
                              </w:r>
                              <w:r>
                                <w:rPr>
                                  <w:rFonts w:hint="eastAsia"/>
                                </w:rPr>
                                <w:t xml:space="preserve"> </w:t>
                              </w:r>
                              <w:r>
                                <w:rPr>
                                  <w:rFonts w:hint="eastAsia"/>
                                </w:rPr>
                                <w:t>検索</w:t>
                              </w:r>
                              <w:bookmarkEnd w:id="198"/>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pic:pic xmlns:pic="http://schemas.openxmlformats.org/drawingml/2006/picture">
                        <pic:nvPicPr>
                          <pic:cNvPr id="15" name="図 15"/>
                          <pic:cNvPicPr>
                            <a:picLocks noChangeAspect="1"/>
                          </pic:cNvPicPr>
                        </pic:nvPicPr>
                        <pic:blipFill>
                          <a:blip r:embed="rId34">
                            <a:extLst>
                              <a:ext uri="{28A0092B-C50C-407E-A947-70E740481C1C}">
                                <a14:useLocalDpi xmlns:a14="http://schemas.microsoft.com/office/drawing/2010/main" val="0"/>
                              </a:ext>
                            </a:extLst>
                          </a:blip>
                          <a:stretch>
                            <a:fillRect/>
                          </a:stretch>
                        </pic:blipFill>
                        <pic:spPr>
                          <a:xfrm>
                            <a:off x="8627" y="0"/>
                            <a:ext cx="1821815" cy="1379855"/>
                          </a:xfrm>
                          <a:prstGeom prst="rect">
                            <a:avLst/>
                          </a:prstGeom>
                        </pic:spPr>
                      </pic:pic>
                    </wpg:wgp>
                  </a:graphicData>
                </a:graphic>
              </wp:anchor>
            </w:drawing>
          </mc:Choice>
          <mc:Fallback>
            <w:pict>
              <v:group w14:anchorId="4314B741" id="グループ化 16" o:spid="_x0000_s1064" style="position:absolute;left:0;text-align:left;margin-left:309.45pt;margin-top:-33.4pt;width:144.1pt;height:126.65pt;z-index:251668480;mso-position-horizontal-relative:margin;mso-position-vertical-relative:text" coordsize="18304,16084"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">
                <v:shape id="テキスト ボックス 35" o:spid="_x0000_s1065" type="#_x0000_t202" style="position:absolute;top:13798;width:18196;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" stroked="f">
                  <v:textbox style="mso-fit-shape-to-text:t" inset="0,0,0,0">
                    <w:txbxContent>
                      <w:p w14:paraId="0F95535B" w14:textId="71E08084" w:rsidR="00B415C6" w:rsidRPr="005564DB" w:rsidRDefault="00B415C6" w:rsidP="00FD0247">
                        <w:pPr>
                          <w:pStyle w:val="ac"/>
                          <w:jc w:val="center"/>
                        </w:pPr>
                        <w:bookmarkStart w:id="199" w:name="_Ref57228113"/>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70A77">
                          <w:rPr>
                            <w:noProof/>
                          </w:rPr>
                          <w:t>13</w:t>
                        </w:r>
                        <w:r>
                          <w:fldChar w:fldCharType="end"/>
                        </w:r>
                        <w:r>
                          <w:rPr>
                            <w:rFonts w:hint="eastAsia"/>
                          </w:rPr>
                          <w:t xml:space="preserve"> </w:t>
                        </w:r>
                        <w:r>
                          <w:rPr>
                            <w:rFonts w:hint="eastAsia"/>
                          </w:rPr>
                          <w:t>検索</w:t>
                        </w:r>
                        <w:bookmarkEnd w:id="199"/>
                      </w:p>
                    </w:txbxContent>
                  </v:textbox>
                </v:shape>
                <v:shape id="図 15" o:spid="_x0000_s1066" type="#_x0000_t75" style="position:absolute;left:86;width:18218;height:137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">
                  <v:imagedata r:id="rId35" o:title=""/>
                </v:shape>
                <w10:wrap type="square" anchorx="margin"/>
              </v:group>
            </w:pict>
          </mc:Fallback>
        </mc:AlternateContent>
      </w:r>
      <w:r w:rsidR="00FD0247" w:rsidRPr="00292AE8">
        <w:rPr>
          <w:rFonts w:hint="eastAsia"/>
        </w:rPr>
        <w:t>「あいまい検索」を選択した場合はセルの文字列の一部分でも検索できます。</w:t>
      </w:r>
    </w:p>
    <w:p w14:paraId="739EA81C" w14:textId="5058CFBE" w:rsidR="00FD0247" w:rsidRPr="00292AE8" w:rsidRDefault="00FD0247" w:rsidP="005868E0">
      <w:pPr>
        <w:pStyle w:val="3"/>
      </w:pPr>
      <w:r w:rsidRPr="00292AE8">
        <w:rPr>
          <w:rFonts w:hint="eastAsia"/>
        </w:rPr>
        <w:t>「完全一致文字列」を選択した場合はセルの文字列のすべてが完全に一致する文字列でないと検索できません。</w:t>
      </w:r>
    </w:p>
    <w:p w14:paraId="28A41DE7" w14:textId="01383A2D" w:rsidR="00FD0247" w:rsidRPr="00292AE8" w:rsidRDefault="00FD0247" w:rsidP="005868E0">
      <w:pPr>
        <w:pStyle w:val="3"/>
      </w:pPr>
      <w:r w:rsidRPr="00292AE8">
        <w:rPr>
          <w:rFonts w:hint="eastAsia"/>
        </w:rPr>
        <w:t>「エラーカラーの検索」を選択した場合は</w:t>
      </w:r>
      <w:r w:rsidR="00C33765" w:rsidRPr="00292AE8">
        <w:rPr>
          <w:rFonts w:hint="eastAsia"/>
        </w:rPr>
        <w:t>＜Pana電話帳編集＞タブの＜</w:t>
      </w:r>
      <w:r w:rsidRPr="00292AE8">
        <w:rPr>
          <w:rFonts w:hint="eastAsia"/>
        </w:rPr>
        <w:t>シートのA～D列エラー調査</w:t>
      </w:r>
      <w:r w:rsidR="00C33765" w:rsidRPr="00292AE8">
        <w:rPr>
          <w:rFonts w:hint="eastAsia"/>
        </w:rPr>
        <w:t>＞</w:t>
      </w:r>
      <w:r w:rsidRPr="00292AE8">
        <w:rPr>
          <w:rFonts w:hint="eastAsia"/>
        </w:rPr>
        <w:t>を実行して「エラーカラー」が付けられたセルを検索します。</w:t>
      </w:r>
    </w:p>
    <w:p w14:paraId="3AFCF3AB" w14:textId="77777777" w:rsidR="00FD0247" w:rsidRPr="00292AE8" w:rsidRDefault="00FD0247" w:rsidP="00292AE8">
      <w:pPr>
        <w:pStyle w:val="2"/>
        <w:rPr>
          <w:rFonts w:hAnsiTheme="minorEastAsia"/>
        </w:rPr>
      </w:pPr>
      <w:bookmarkStart w:id="200" w:name="_Toc57055603"/>
      <w:bookmarkStart w:id="201" w:name="_Toc57062997"/>
      <w:bookmarkStart w:id="202" w:name="_Toc166600580"/>
      <w:r w:rsidRPr="00292AE8">
        <w:rPr>
          <w:rFonts w:hAnsiTheme="minorEastAsia" w:hint="eastAsia"/>
        </w:rPr>
        <w:t>シートのA～D列エラー調査</w:t>
      </w:r>
      <w:bookmarkEnd w:id="200"/>
      <w:bookmarkEnd w:id="201"/>
      <w:bookmarkEnd w:id="202"/>
    </w:p>
    <w:p w14:paraId="151CBC51" w14:textId="7027AD59" w:rsidR="00FD0247" w:rsidRPr="00292AE8" w:rsidRDefault="00FD0247" w:rsidP="005868E0">
      <w:pPr>
        <w:pStyle w:val="3"/>
      </w:pPr>
      <w:r w:rsidRPr="00292AE8">
        <w:rPr>
          <w:rFonts w:hint="eastAsia"/>
        </w:rPr>
        <w:t>シートのデータがすべて入力し終わった場合に</w:t>
      </w:r>
      <w:r w:rsidR="00C33765" w:rsidRPr="00292AE8">
        <w:rPr>
          <w:rFonts w:hint="eastAsia"/>
        </w:rPr>
        <w:t>＜Pana電話帳編集＞タブの＜シートのA～D列エラー調査＞を</w:t>
      </w:r>
      <w:r w:rsidRPr="00292AE8">
        <w:rPr>
          <w:rFonts w:hint="eastAsia"/>
        </w:rPr>
        <w:t>実行するとエラーが発生しているセルに識別し易くするために赤色「エラーカラー」が付けられます。セルを修正して再度本プログラムを実行してエラーが無くなるまで再実行してください。</w:t>
      </w:r>
    </w:p>
    <w:p w14:paraId="0A713710" w14:textId="046CEBA1" w:rsidR="00FD0247" w:rsidRPr="00292AE8" w:rsidRDefault="00FD0247" w:rsidP="005868E0">
      <w:pPr>
        <w:pStyle w:val="3"/>
      </w:pPr>
      <w:r w:rsidRPr="00292AE8">
        <w:rPr>
          <w:rFonts w:hint="eastAsia"/>
        </w:rPr>
        <w:t>エラーカラーがある場合でエラーがある行で「データ入力」ダイアログボックスを起動してそのまま「セルへ転送」ボタンを押すとエラーのボックスへ移動してエラーの原因をダイアログで表示するのでエラー内容が見つけ易く便利です。</w:t>
      </w:r>
    </w:p>
    <w:p w14:paraId="7CC3C3D4" w14:textId="6198282C" w:rsidR="00FD0247" w:rsidRPr="00292AE8" w:rsidRDefault="005A15E8" w:rsidP="00292AE8">
      <w:pPr>
        <w:pStyle w:val="2"/>
        <w:rPr>
          <w:rFonts w:hAnsiTheme="minorEastAsia"/>
        </w:rPr>
      </w:pPr>
      <w:bookmarkStart w:id="203" w:name="_Toc57055604"/>
      <w:bookmarkStart w:id="204" w:name="_Toc57062998"/>
      <w:bookmarkStart w:id="205" w:name="_Toc166600581"/>
      <w:r w:rsidRPr="00292AE8">
        <w:rPr>
          <w:rFonts w:hAnsiTheme="minorEastAsia" w:hint="eastAsia"/>
          <w:noProof/>
        </w:rPr>
        <mc:AlternateContent>
          <mc:Choice Requires="wpg">
            <w:drawing>
              <wp:anchor distT="0" distB="0" distL="114300" distR="114300" simplePos="0" relativeHeight="251670528" behindDoc="0" locked="0" layoutInCell="1" allowOverlap="1" wp14:anchorId="7F286D4E" wp14:editId="5CBF33D0">
                <wp:simplePos x="0" y="0"/>
                <wp:positionH relativeFrom="column">
                  <wp:posOffset>3509118</wp:posOffset>
                </wp:positionH>
                <wp:positionV relativeFrom="paragraph">
                  <wp:posOffset>-576939</wp:posOffset>
                </wp:positionV>
                <wp:extent cx="2177415" cy="1503687"/>
                <wp:effectExtent l="0" t="0" r="0" b="1270"/>
                <wp:wrapSquare wrapText="bothSides"/>
                <wp:docPr id="18" name="グループ化 18"/>
                <wp:cNvGraphicFramePr/>
                <a:graphic xmlns:a="http://schemas.openxmlformats.org/drawingml/2006/main">
                  <a:graphicData uri="http://schemas.microsoft.com/office/word/2010/wordprocessingGroup">
                    <wpg:wgp>
                      <wpg:cNvGrpSpPr/>
                      <wpg:grpSpPr>
                        <a:xfrm>
                          <a:off x="0" y="0"/>
                          <a:ext cx="2177415" cy="1503687"/>
                          <a:chOff x="0" y="0"/>
                          <a:chExt cx="2177415" cy="1504047"/>
                        </a:xfrm>
                      </wpg:grpSpPr>
                      <wps:wsp>
                        <wps:cNvPr id="38" name="テキスト ボックス 38"/>
                        <wps:cNvSpPr txBox="1"/>
                        <wps:spPr>
                          <a:xfrm>
                            <a:off x="0" y="1275392"/>
                            <a:ext cx="2177415" cy="228655"/>
                          </a:xfrm>
                          <a:prstGeom prst="rect">
                            <a:avLst/>
                          </a:prstGeom>
                          <a:solidFill>
                            <a:prstClr val="white"/>
                          </a:solidFill>
                          <a:ln>
                            <a:noFill/>
                          </a:ln>
                          <a:effectLst/>
                        </wps:spPr>
                        <wps:txbx>
                          <w:txbxContent>
                            <w:p w14:paraId="46182A21" w14:textId="743C0A8E" w:rsidR="00B415C6" w:rsidRPr="00B9416F" w:rsidRDefault="00B415C6" w:rsidP="00FD0247">
                              <w:pPr>
                                <w:pStyle w:val="ac"/>
                                <w:rPr>
                                  <w:noProof/>
                                </w:rPr>
                              </w:pPr>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70A77">
                                <w:rPr>
                                  <w:noProof/>
                                </w:rPr>
                                <w:t>14</w:t>
                              </w:r>
                              <w:r>
                                <w:fldChar w:fldCharType="end"/>
                              </w:r>
                              <w:r>
                                <w:rPr>
                                  <w:rFonts w:hint="eastAsia"/>
                                </w:rPr>
                                <w:t xml:space="preserve"> </w:t>
                              </w:r>
                              <w:r>
                                <w:rPr>
                                  <w:rFonts w:hint="eastAsia"/>
                                </w:rPr>
                                <w:t>シートの</w:t>
                              </w:r>
                              <w:r>
                                <w:rPr>
                                  <w:rFonts w:hint="eastAsia"/>
                                </w:rPr>
                                <w:t>A</w:t>
                              </w:r>
                              <w:r>
                                <w:rPr>
                                  <w:rFonts w:hint="eastAsia"/>
                                </w:rPr>
                                <w:t>～</w:t>
                              </w:r>
                              <w:r>
                                <w:rPr>
                                  <w:rFonts w:hint="eastAsia"/>
                                </w:rPr>
                                <w:t>D</w:t>
                              </w:r>
                              <w:r>
                                <w:rPr>
                                  <w:rFonts w:hint="eastAsia"/>
                                </w:rPr>
                                <w:t>列エラー調査</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pic:pic xmlns:pic="http://schemas.openxmlformats.org/drawingml/2006/picture">
                        <pic:nvPicPr>
                          <pic:cNvPr id="17" name="図 17"/>
                          <pic:cNvPicPr>
                            <a:picLocks noChangeAspect="1"/>
                          </pic:cNvPicPr>
                        </pic:nvPicPr>
                        <pic:blipFill>
                          <a:blip r:embed="rId36">
                            <a:extLst>
                              <a:ext uri="{28A0092B-C50C-407E-A947-70E740481C1C}">
                                <a14:useLocalDpi xmlns:a14="http://schemas.microsoft.com/office/drawing/2010/main" val="0"/>
                              </a:ext>
                            </a:extLst>
                          </a:blip>
                          <a:stretch>
                            <a:fillRect/>
                          </a:stretch>
                        </pic:blipFill>
                        <pic:spPr>
                          <a:xfrm>
                            <a:off x="0" y="0"/>
                            <a:ext cx="2177415" cy="1278255"/>
                          </a:xfrm>
                          <a:prstGeom prst="rect">
                            <a:avLst/>
                          </a:prstGeom>
                        </pic:spPr>
                      </pic:pic>
                    </wpg:wgp>
                  </a:graphicData>
                </a:graphic>
              </wp:anchor>
            </w:drawing>
          </mc:Choice>
          <mc:Fallback>
            <w:pict>
              <v:group w14:anchorId="7F286D4E" id="グループ化 18" o:spid="_x0000_s1067" style="position:absolute;left:0;text-align:left;margin-left:276.3pt;margin-top:-45.45pt;width:171.45pt;height:118.4pt;z-index:251670528;mso-position-horizontal-relative:text;mso-position-vertical-relative:text" coordsize="21774,15040"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">
                <v:shape id="テキスト ボックス 38" o:spid="_x0000_s1068" type="#_x0000_t202" style="position:absolute;top:12753;width:21774;height:22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" stroked="f">
                  <v:textbox style="mso-fit-shape-to-text:t" inset="0,0,0,0">
                    <w:txbxContent>
                      <w:p w14:paraId="46182A21" w14:textId="743C0A8E" w:rsidR="00B415C6" w:rsidRPr="00B9416F" w:rsidRDefault="00B415C6" w:rsidP="00FD0247">
                        <w:pPr>
                          <w:pStyle w:val="ac"/>
                          <w:rPr>
                            <w:noProof/>
                          </w:rPr>
                        </w:pPr>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70A77">
                          <w:rPr>
                            <w:noProof/>
                          </w:rPr>
                          <w:t>14</w:t>
                        </w:r>
                        <w:r>
                          <w:fldChar w:fldCharType="end"/>
                        </w:r>
                        <w:r>
                          <w:rPr>
                            <w:rFonts w:hint="eastAsia"/>
                          </w:rPr>
                          <w:t xml:space="preserve"> </w:t>
                        </w:r>
                        <w:r>
                          <w:rPr>
                            <w:rFonts w:hint="eastAsia"/>
                          </w:rPr>
                          <w:t>シートの</w:t>
                        </w:r>
                        <w:r>
                          <w:rPr>
                            <w:rFonts w:hint="eastAsia"/>
                          </w:rPr>
                          <w:t>A</w:t>
                        </w:r>
                        <w:r>
                          <w:rPr>
                            <w:rFonts w:hint="eastAsia"/>
                          </w:rPr>
                          <w:t>～</w:t>
                        </w:r>
                        <w:r>
                          <w:rPr>
                            <w:rFonts w:hint="eastAsia"/>
                          </w:rPr>
                          <w:t>D</w:t>
                        </w:r>
                        <w:r>
                          <w:rPr>
                            <w:rFonts w:hint="eastAsia"/>
                          </w:rPr>
                          <w:t>列エラー調査</w:t>
                        </w:r>
                      </w:p>
                    </w:txbxContent>
                  </v:textbox>
                </v:shape>
                <v:shape id="図 17" o:spid="_x0000_s1069" type="#_x0000_t75" style="position:absolute;width:21774;height:127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">
                  <v:imagedata r:id="rId37" o:title=""/>
                </v:shape>
                <w10:wrap type="square"/>
              </v:group>
            </w:pict>
          </mc:Fallback>
        </mc:AlternateContent>
      </w:r>
      <w:r w:rsidR="00FD0247" w:rsidRPr="00292AE8">
        <w:rPr>
          <w:rFonts w:hAnsiTheme="minorEastAsia" w:hint="eastAsia"/>
        </w:rPr>
        <w:t>他のアプリケーションファイルを応用する場合の注意と参考事項</w:t>
      </w:r>
      <w:bookmarkEnd w:id="203"/>
      <w:bookmarkEnd w:id="204"/>
      <w:bookmarkEnd w:id="205"/>
    </w:p>
    <w:p w14:paraId="7D3CA8A7" w14:textId="756B64DB" w:rsidR="00FD0247" w:rsidRPr="00292AE8" w:rsidRDefault="00C33765" w:rsidP="005868E0">
      <w:pPr>
        <w:pStyle w:val="3"/>
      </w:pPr>
      <w:r w:rsidRPr="00292AE8">
        <w:rPr>
          <w:rFonts w:hint="eastAsia"/>
        </w:rPr>
        <w:t>＜Pana電話帳編集＞タブの＜</w:t>
      </w:r>
      <w:r w:rsidR="00FD0247" w:rsidRPr="00292AE8">
        <w:rPr>
          <w:rFonts w:hint="eastAsia"/>
        </w:rPr>
        <w:t>電話帳書き出し</w:t>
      </w:r>
      <w:r w:rsidRPr="00292AE8">
        <w:rPr>
          <w:rFonts w:hint="eastAsia"/>
        </w:rPr>
        <w:t>＞</w:t>
      </w:r>
      <w:r w:rsidR="00FD0247" w:rsidRPr="00292AE8">
        <w:rPr>
          <w:rFonts w:hint="eastAsia"/>
        </w:rPr>
        <w:t>の説明ボタンをクリックすると次のことを書いた行があります。【変更・追加をし、SDメモリーカードから機器への転送には条件があり、別ファイルからの取り込みをする場合は書式の破壊をしないため添付説明書をご覧ください。】とあり、それは次の</w:t>
      </w:r>
      <w:r w:rsidR="00E96F69">
        <w:rPr>
          <w:rFonts w:hint="eastAsia"/>
        </w:rPr>
        <w:t>「</w:t>
      </w:r>
      <w:r w:rsidR="00E96F69" w:rsidRPr="00A55C4C">
        <w:rPr>
          <w:color w:val="0070C0"/>
        </w:rPr>
        <w:fldChar w:fldCharType="begin"/>
      </w:r>
      <w:r w:rsidR="00E96F69" w:rsidRPr="00A55C4C">
        <w:rPr>
          <w:color w:val="0070C0"/>
        </w:rPr>
        <w:instrText xml:space="preserve"> </w:instrText>
      </w:r>
      <w:r w:rsidR="00E96F69" w:rsidRPr="00A55C4C">
        <w:rPr>
          <w:rFonts w:hint="eastAsia"/>
          <w:color w:val="0070C0"/>
        </w:rPr>
        <w:instrText>REF _Ref412471434 \r \h</w:instrText>
      </w:r>
      <w:r w:rsidR="00E96F69" w:rsidRPr="00A55C4C">
        <w:rPr>
          <w:color w:val="0070C0"/>
        </w:rPr>
        <w:instrText xml:space="preserve"> </w:instrText>
      </w:r>
      <w:r w:rsidR="00E96F69" w:rsidRPr="00A55C4C">
        <w:rPr>
          <w:color w:val="0070C0"/>
        </w:rPr>
      </w:r>
      <w:r w:rsidR="00E96F69" w:rsidRPr="00A55C4C">
        <w:rPr>
          <w:color w:val="0070C0"/>
        </w:rPr>
        <w:fldChar w:fldCharType="separate"/>
      </w:r>
      <w:r w:rsidR="005868E0" w:rsidRPr="00A55C4C">
        <w:rPr>
          <w:color w:val="0070C0"/>
        </w:rPr>
        <w:t>2)</w:t>
      </w:r>
      <w:r w:rsidR="00E96F69" w:rsidRPr="00A55C4C">
        <w:rPr>
          <w:color w:val="0070C0"/>
        </w:rPr>
        <w:fldChar w:fldCharType="end"/>
      </w:r>
      <w:r w:rsidR="00E96F69">
        <w:rPr>
          <w:rFonts w:hint="eastAsia"/>
        </w:rPr>
        <w:t>」</w:t>
      </w:r>
      <w:r w:rsidR="00FD0247" w:rsidRPr="00292AE8">
        <w:rPr>
          <w:rFonts w:hint="eastAsia"/>
        </w:rPr>
        <w:t>項のことです。</w:t>
      </w:r>
    </w:p>
    <w:p w14:paraId="1B1F0CA0" w14:textId="6C971171" w:rsidR="00FD0247" w:rsidRPr="00292AE8" w:rsidRDefault="00FD0247" w:rsidP="005868E0">
      <w:pPr>
        <w:pStyle w:val="3"/>
      </w:pPr>
      <w:bookmarkStart w:id="206" w:name="_Ref412471434"/>
      <w:r w:rsidRPr="00292AE8">
        <w:rPr>
          <w:rFonts w:hint="eastAsia"/>
        </w:rPr>
        <w:t>シートの文字列書式はデータ入力規則を壊さないため注意が必要です。</w:t>
      </w:r>
      <w:r w:rsidRPr="00292AE8">
        <w:br/>
      </w:r>
      <w:r w:rsidRPr="00292AE8">
        <w:rPr>
          <w:rFonts w:hint="eastAsia"/>
        </w:rPr>
        <w:t>具体的には携帯電話の電話帳などを製造会社のソフトを利用して書き出し、本プログラムで利用することが可能でが、住所録ファイル、Outlookアドレス帳、年賀状ソフトなどからCSVの形式で新規のExcelブックに一端取り込みます。</w:t>
      </w:r>
      <w:r w:rsidRPr="00292AE8">
        <w:br/>
      </w:r>
      <w:r w:rsidRPr="00292AE8">
        <w:rPr>
          <w:rFonts w:hint="eastAsia"/>
        </w:rPr>
        <w:lastRenderedPageBreak/>
        <w:t>本プログラムにコピーする場合は、本プログラムはシート全行が「文字列」の書式であるのと、「データの入力規則」が設定してありE列から右はIMEの設定がしてあります。</w:t>
      </w:r>
      <w:r w:rsidRPr="00292AE8">
        <w:br/>
      </w:r>
      <w:r w:rsidRPr="00292AE8">
        <w:rPr>
          <w:rFonts w:hint="eastAsia"/>
        </w:rPr>
        <w:t>これらをコピー ＆ 貼り付けで壊さないために「値の貼り付け」、「貼り付け先の書式に合わせる(M)」やその他の方法で書式を破壊しないように留意してください。上記の操作をする場合、「A」列のワンセルで右クリックすると「データ入力」ダイアログボックスが表示するので「ホーム」タブの「貼り付け」リストをクリックして「値の貼り付け」、「貼り付け先の書式に合わせる(M)」、その他貼り付け時に表示するコマンドをご利用ください。（「値の貼り付け」「貼り付け先の書式に合わせる(M)」その他は範囲を選択しコピーコマンドを選択した時でないと表示しません。しかも貼り付け元のセルの書式によってExcelが自動認識して変わるので具体的説明はここでは省略します。）あれこれサンプルでお試しください。サンプルは事前にバックアップして置</w:t>
      </w:r>
      <w:r w:rsidR="00E44A24" w:rsidRPr="00292AE8">
        <w:rPr>
          <w:rFonts w:hint="eastAsia"/>
        </w:rPr>
        <w:t>きます。いろいろ試して見た場合でも</w:t>
      </w:r>
      <w:r w:rsidRPr="00292AE8">
        <w:rPr>
          <w:rFonts w:hint="eastAsia"/>
        </w:rPr>
        <w:t>保存さえしなければ</w:t>
      </w:r>
      <w:r w:rsidR="00E44A24" w:rsidRPr="00292AE8">
        <w:rPr>
          <w:rFonts w:hint="eastAsia"/>
        </w:rPr>
        <w:t>ファイルは変更されることはありません</w:t>
      </w:r>
      <w:r w:rsidRPr="00292AE8">
        <w:rPr>
          <w:rFonts w:hint="eastAsia"/>
        </w:rPr>
        <w:t>。</w:t>
      </w:r>
      <w:bookmarkEnd w:id="206"/>
    </w:p>
    <w:p w14:paraId="113416A4" w14:textId="37A09AC8" w:rsidR="00FD0247" w:rsidRPr="00292AE8" w:rsidRDefault="00FD0247" w:rsidP="005868E0">
      <w:pPr>
        <w:pStyle w:val="3"/>
      </w:pPr>
      <w:r w:rsidRPr="00292AE8">
        <w:rPr>
          <w:rFonts w:hint="eastAsia"/>
        </w:rPr>
        <w:t>本プログラムのシートは行数が「1048576」行までありいくらでもデータは書けますが、編集できる最大制限数を5000件としております。</w:t>
      </w:r>
      <w:r w:rsidRPr="00292AE8">
        <w:br/>
      </w:r>
      <w:r w:rsidRPr="00292AE8">
        <w:rPr>
          <w:rFonts w:hint="eastAsia"/>
        </w:rPr>
        <w:t>本プログラムのシートではトップにタイトルがあるので「行</w:t>
      </w:r>
      <w:r w:rsidR="00E96F69">
        <w:rPr>
          <w:rFonts w:hint="eastAsia"/>
        </w:rPr>
        <w:t xml:space="preserve"> </w:t>
      </w:r>
      <w:r w:rsidRPr="00292AE8">
        <w:rPr>
          <w:rFonts w:hint="eastAsia"/>
        </w:rPr>
        <w:t>-</w:t>
      </w:r>
      <w:r w:rsidR="00E96F69">
        <w:rPr>
          <w:rFonts w:hint="eastAsia"/>
        </w:rPr>
        <w:t xml:space="preserve"> </w:t>
      </w:r>
      <w:r w:rsidRPr="00292AE8">
        <w:rPr>
          <w:rFonts w:hint="eastAsia"/>
        </w:rPr>
        <w:t>1」</w:t>
      </w:r>
      <w:r w:rsidR="00E96F69">
        <w:rPr>
          <w:rFonts w:hint="eastAsia"/>
        </w:rPr>
        <w:t>（行マイナス１）</w:t>
      </w:r>
      <w:r w:rsidRPr="00292AE8">
        <w:rPr>
          <w:rFonts w:hint="eastAsia"/>
        </w:rPr>
        <w:t>が件数になります。</w:t>
      </w:r>
      <w:r w:rsidRPr="00292AE8">
        <w:br/>
      </w:r>
      <w:r w:rsidRPr="00292AE8">
        <w:rPr>
          <w:rFonts w:hint="eastAsia"/>
        </w:rPr>
        <w:t>Panasonic FAX： KX-PD603の場合は、最大登録件数は 150件です。使用している Panasonic 電話機・FAX等に添付の説明書を参照し最大登録数を超えない行範囲で編集してください。</w:t>
      </w:r>
      <w:r w:rsidRPr="00292AE8">
        <w:br/>
      </w:r>
      <w:r w:rsidRPr="00292AE8">
        <w:rPr>
          <w:rFonts w:hint="eastAsia"/>
        </w:rPr>
        <w:t>最大登録数を超えたSDメモリーカードを機器に装着して「SD→本体」を実行するとエラーになって基準を超えた分を読み込めません。</w:t>
      </w:r>
    </w:p>
    <w:p w14:paraId="1655541E" w14:textId="59A3C547" w:rsidR="00FD0247" w:rsidRPr="00292AE8" w:rsidRDefault="00FD0247" w:rsidP="005868E0">
      <w:pPr>
        <w:pStyle w:val="3"/>
      </w:pPr>
      <w:r w:rsidRPr="00292AE8">
        <w:rPr>
          <w:rFonts w:hint="eastAsia"/>
        </w:rPr>
        <w:t>作成したExcelの「</w:t>
      </w:r>
      <w:r w:rsidR="00E96F69" w:rsidRPr="00E96F69">
        <w:rPr>
          <w:rFonts w:hint="eastAsia"/>
        </w:rPr>
        <w:t>Panasonic電話帳編集_0_サンプル</w:t>
      </w:r>
      <w:r w:rsidR="002E477D">
        <w:rPr>
          <w:rFonts w:hint="eastAsia"/>
        </w:rPr>
        <w:t>201</w:t>
      </w:r>
      <w:r w:rsidR="00E96F69" w:rsidRPr="00E96F69">
        <w:rPr>
          <w:rFonts w:hint="eastAsia"/>
        </w:rPr>
        <w:t>.xlsm</w:t>
      </w:r>
      <w:r w:rsidRPr="00292AE8">
        <w:rPr>
          <w:rFonts w:hint="eastAsia"/>
        </w:rPr>
        <w:t>」データは上書き保存して置くと次回に使用する上で便利です。（パソコンでデータを入力すると漢字入力などがとても早く操作でき簡単です。）</w:t>
      </w:r>
    </w:p>
    <w:p w14:paraId="5924C7F4" w14:textId="77777777" w:rsidR="00FD0247" w:rsidRPr="00292AE8" w:rsidRDefault="00FD0247" w:rsidP="00292AE8">
      <w:pPr>
        <w:topLinePunct/>
        <w:rPr>
          <w:rFonts w:asciiTheme="minorEastAsia" w:hAnsiTheme="minorEastAsia"/>
        </w:rPr>
      </w:pPr>
    </w:p>
    <w:p w14:paraId="5A377D07" w14:textId="77777777" w:rsidR="00FD0247" w:rsidRPr="00292AE8" w:rsidRDefault="00FD0247" w:rsidP="00292AE8">
      <w:pPr>
        <w:pStyle w:val="1"/>
      </w:pPr>
      <w:bookmarkStart w:id="207" w:name="_Toc57055605"/>
      <w:bookmarkStart w:id="208" w:name="_Toc57062999"/>
      <w:bookmarkStart w:id="209" w:name="_Toc166600582"/>
      <w:r w:rsidRPr="00292AE8">
        <w:rPr>
          <w:rFonts w:hint="eastAsia"/>
        </w:rPr>
        <w:t>SDメモリーカードから親機に転送</w:t>
      </w:r>
      <w:bookmarkEnd w:id="207"/>
      <w:bookmarkEnd w:id="208"/>
      <w:bookmarkEnd w:id="209"/>
    </w:p>
    <w:p w14:paraId="5BF1A3BE" w14:textId="77777777" w:rsidR="00FD0247" w:rsidRPr="00292AE8" w:rsidRDefault="00FD0247" w:rsidP="005868E0">
      <w:pPr>
        <w:pStyle w:val="3"/>
      </w:pPr>
      <w:r w:rsidRPr="00292AE8">
        <w:rPr>
          <w:rFonts w:hint="eastAsia"/>
        </w:rPr>
        <w:t>作成したSDメモリーカードを機器に装着してSDメモリーカードから親機に転送する場合は機器で「上書読込」を選択します。</w:t>
      </w:r>
    </w:p>
    <w:p w14:paraId="6023A283" w14:textId="77777777" w:rsidR="00FD0247" w:rsidRPr="00292AE8" w:rsidRDefault="00FD0247" w:rsidP="005868E0">
      <w:pPr>
        <w:pStyle w:val="3"/>
      </w:pPr>
      <w:r w:rsidRPr="00292AE8">
        <w:rPr>
          <w:rFonts w:hint="eastAsia"/>
        </w:rPr>
        <w:t>受話子機や子に親機の電話帳を追加で転送する場合は受話子機や子機の電話帳データを事前に「すべて削除」して置かないと「メモリーが一杯で転送できない」らしく、「転送でません」などの表示がでるようです。</w:t>
      </w:r>
    </w:p>
    <w:p w14:paraId="521E6A68" w14:textId="6B24E642" w:rsidR="00FD0247" w:rsidRPr="00292AE8" w:rsidRDefault="00FD0247" w:rsidP="00292AE8">
      <w:pPr>
        <w:numPr>
          <w:ilvl w:val="0"/>
          <w:numId w:val="4"/>
        </w:numPr>
        <w:topLinePunct/>
        <w:ind w:left="993"/>
        <w:outlineLvl w:val="2"/>
        <w:rPr>
          <w:rFonts w:asciiTheme="minorEastAsia" w:hAnsiTheme="minorEastAsia" w:cstheme="majorBidi"/>
        </w:rPr>
      </w:pPr>
      <w:r w:rsidRPr="00292AE8">
        <w:rPr>
          <w:rFonts w:asciiTheme="minorEastAsia" w:hAnsiTheme="minorEastAsia" w:cstheme="majorBidi" w:hint="eastAsia"/>
        </w:rPr>
        <w:t>Panasonic FAX： KX-PD603　で新規の場合はこの限りではありませんでした。</w:t>
      </w:r>
    </w:p>
    <w:p w14:paraId="6067ADFA" w14:textId="6570A4E3" w:rsidR="00FD0247" w:rsidRPr="00292AE8" w:rsidRDefault="00FD0247" w:rsidP="00292AE8">
      <w:pPr>
        <w:topLinePunct/>
        <w:outlineLvl w:val="2"/>
        <w:rPr>
          <w:rFonts w:asciiTheme="minorEastAsia" w:hAnsiTheme="minorEastAsia" w:cstheme="majorBidi"/>
        </w:rPr>
      </w:pPr>
    </w:p>
    <w:p w14:paraId="4DCB1F08" w14:textId="5375D417" w:rsidR="00FD0247" w:rsidRPr="00292AE8" w:rsidRDefault="00FD0247" w:rsidP="00292AE8">
      <w:pPr>
        <w:pStyle w:val="1"/>
      </w:pPr>
      <w:bookmarkStart w:id="210" w:name="_Toc57055606"/>
      <w:bookmarkStart w:id="211" w:name="_Toc57063000"/>
      <w:bookmarkStart w:id="212" w:name="_Ref57145825"/>
      <w:bookmarkStart w:id="213" w:name="_Ref57145829"/>
      <w:bookmarkStart w:id="214" w:name="_Toc166600583"/>
      <w:r w:rsidRPr="00292AE8">
        <w:rPr>
          <w:rFonts w:hint="eastAsia"/>
        </w:rPr>
        <w:t>旧バージョンを新しいバージョンのPanasonic電話帳に取り込むには（更新）</w:t>
      </w:r>
      <w:bookmarkEnd w:id="210"/>
      <w:bookmarkEnd w:id="211"/>
      <w:bookmarkEnd w:id="212"/>
      <w:bookmarkEnd w:id="213"/>
      <w:bookmarkEnd w:id="214"/>
    </w:p>
    <w:p w14:paraId="2B0AECE4" w14:textId="11992BE5" w:rsidR="004F6086" w:rsidRPr="00292AE8" w:rsidRDefault="003C5FF3" w:rsidP="00292AE8">
      <w:pPr>
        <w:topLinePunct/>
        <w:ind w:leftChars="270" w:left="567"/>
        <w:rPr>
          <w:rFonts w:asciiTheme="minorEastAsia" w:hAnsiTheme="minorEastAsia"/>
        </w:rPr>
      </w:pPr>
      <w:r>
        <w:rPr>
          <w:rFonts w:asciiTheme="minorEastAsia" w:hAnsiTheme="minorEastAsia" w:hint="eastAsia"/>
        </w:rPr>
        <w:t>以下は</w:t>
      </w:r>
      <w:r w:rsidR="00B415C6">
        <w:rPr>
          <w:rFonts w:asciiTheme="minorEastAsia" w:hAnsiTheme="minorEastAsia" w:hint="eastAsia"/>
        </w:rPr>
        <w:t>旧バージョンから新バージョンにデータを取り込みする説明で要約すると</w:t>
      </w:r>
      <w:r>
        <w:rPr>
          <w:rFonts w:asciiTheme="minorEastAsia" w:hAnsiTheme="minorEastAsia" w:hint="eastAsia"/>
        </w:rPr>
        <w:t>新バージョン</w:t>
      </w:r>
      <w:r w:rsidR="00B415C6">
        <w:rPr>
          <w:rFonts w:asciiTheme="minorEastAsia" w:hAnsiTheme="minorEastAsia" w:hint="eastAsia"/>
        </w:rPr>
        <w:t>を開き次に現用の</w:t>
      </w:r>
      <w:r>
        <w:rPr>
          <w:rFonts w:asciiTheme="minorEastAsia" w:hAnsiTheme="minorEastAsia" w:hint="eastAsia"/>
        </w:rPr>
        <w:t>ユーザー用のファイルを同時に開き</w:t>
      </w:r>
      <w:r w:rsidR="00B415C6">
        <w:rPr>
          <w:rFonts w:asciiTheme="minorEastAsia" w:hAnsiTheme="minorEastAsia" w:hint="eastAsia"/>
        </w:rPr>
        <w:t>ます。</w:t>
      </w:r>
      <w:r>
        <w:rPr>
          <w:rFonts w:asciiTheme="minorEastAsia" w:hAnsiTheme="minorEastAsia" w:hint="eastAsia"/>
        </w:rPr>
        <w:t>ユーザー用のシートだけを新バージョンにコピペして</w:t>
      </w:r>
      <w:r w:rsidR="00B415C6">
        <w:rPr>
          <w:rFonts w:asciiTheme="minorEastAsia" w:hAnsiTheme="minorEastAsia" w:hint="eastAsia"/>
        </w:rPr>
        <w:t>新バージョンを</w:t>
      </w:r>
      <w:r>
        <w:rPr>
          <w:rFonts w:asciiTheme="minorEastAsia" w:hAnsiTheme="minorEastAsia" w:hint="eastAsia"/>
        </w:rPr>
        <w:t>ユーザー用のファイルにして保存する操作です。</w:t>
      </w:r>
      <w:r w:rsidR="00B415C6" w:rsidRPr="00292AE8">
        <w:rPr>
          <w:rFonts w:asciiTheme="minorEastAsia" w:hAnsiTheme="minorEastAsia" w:hint="eastAsia"/>
        </w:rPr>
        <w:t>フォルダ名やファイル名をユーザー用に変更している場合はファイルを置換</w:t>
      </w:r>
      <w:r w:rsidR="00B415C6">
        <w:rPr>
          <w:rFonts w:asciiTheme="minorEastAsia" w:hAnsiTheme="minorEastAsia" w:hint="eastAsia"/>
        </w:rPr>
        <w:t>えて</w:t>
      </w:r>
      <w:r w:rsidR="00B415C6" w:rsidRPr="00292AE8">
        <w:rPr>
          <w:rFonts w:asciiTheme="minorEastAsia" w:hAnsiTheme="minorEastAsia" w:hint="eastAsia"/>
        </w:rPr>
        <w:t>解釈してください。</w:t>
      </w:r>
    </w:p>
    <w:p w14:paraId="3BEAA90D" w14:textId="014C4342" w:rsidR="004F6086" w:rsidRPr="00292AE8" w:rsidRDefault="004F6086" w:rsidP="005868E0">
      <w:pPr>
        <w:pStyle w:val="3"/>
      </w:pPr>
      <w:bookmarkStart w:id="215" w:name="_Hlk57145391"/>
      <w:r w:rsidRPr="00292AE8">
        <w:rPr>
          <w:rFonts w:hint="eastAsia"/>
        </w:rPr>
        <w:lastRenderedPageBreak/>
        <w:t>新しいバージョンの「</w:t>
      </w:r>
      <w:r w:rsidRPr="00292AE8">
        <w:t>Tel_note_Editr</w:t>
      </w:r>
      <w:r w:rsidR="002E477D">
        <w:t>201</w:t>
      </w:r>
      <w:r w:rsidRPr="00292AE8">
        <w:rPr>
          <w:rFonts w:hint="eastAsia"/>
        </w:rPr>
        <w:t>」フォルダ内の「Panasonic電話帳編集_0_サンプル</w:t>
      </w:r>
      <w:r w:rsidR="002E477D">
        <w:rPr>
          <w:rFonts w:hint="eastAsia"/>
        </w:rPr>
        <w:t>201</w:t>
      </w:r>
      <w:r w:rsidRPr="00292AE8">
        <w:rPr>
          <w:rFonts w:hint="eastAsia"/>
        </w:rPr>
        <w:t>.xlsm」を開きます。</w:t>
      </w:r>
      <w:bookmarkEnd w:id="215"/>
    </w:p>
    <w:p w14:paraId="6B35932A" w14:textId="206B6B89" w:rsidR="00255C32" w:rsidRPr="00292AE8" w:rsidRDefault="004F6086" w:rsidP="005868E0">
      <w:pPr>
        <w:pStyle w:val="3"/>
      </w:pPr>
      <w:r w:rsidRPr="00292AE8">
        <w:rPr>
          <w:rFonts w:hint="eastAsia"/>
        </w:rPr>
        <w:t>旧バージョンの「</w:t>
      </w:r>
      <w:r w:rsidRPr="00292AE8">
        <w:t>Tel_note_Editr</w:t>
      </w:r>
      <w:r w:rsidR="002E477D">
        <w:rPr>
          <w:rFonts w:hint="eastAsia"/>
        </w:rPr>
        <w:t>200</w:t>
      </w:r>
      <w:r w:rsidRPr="00292AE8">
        <w:rPr>
          <w:rFonts w:hint="eastAsia"/>
        </w:rPr>
        <w:t>」フォルダ</w:t>
      </w:r>
      <w:r w:rsidR="00B415C6">
        <w:rPr>
          <w:rFonts w:hint="eastAsia"/>
        </w:rPr>
        <w:t>内</w:t>
      </w:r>
      <w:r w:rsidR="00255C32" w:rsidRPr="00292AE8">
        <w:rPr>
          <w:rFonts w:hint="eastAsia"/>
        </w:rPr>
        <w:t>の「Panasonic電話帳編集_0_サンプル101.xlsm」ファイル</w:t>
      </w:r>
      <w:r w:rsidR="00B415C6">
        <w:rPr>
          <w:rFonts w:hint="eastAsia"/>
        </w:rPr>
        <w:t>（または現用のユーザー用ファイル）</w:t>
      </w:r>
      <w:r w:rsidR="00255C32" w:rsidRPr="00292AE8">
        <w:rPr>
          <w:rFonts w:hint="eastAsia"/>
        </w:rPr>
        <w:t>を同時に開いてください。</w:t>
      </w:r>
    </w:p>
    <w:p w14:paraId="7BB6DBD1" w14:textId="73864E4A" w:rsidR="007A6D0E" w:rsidRPr="00292AE8" w:rsidRDefault="00255C32" w:rsidP="005868E0">
      <w:pPr>
        <w:pStyle w:val="3"/>
      </w:pPr>
      <w:r w:rsidRPr="00292AE8">
        <w:rPr>
          <w:rFonts w:hint="eastAsia"/>
        </w:rPr>
        <w:t>旧バージョンのシートで「</w:t>
      </w:r>
      <w:r w:rsidRPr="00A55C4C">
        <w:rPr>
          <w:color w:val="0070C0"/>
        </w:rPr>
        <w:fldChar w:fldCharType="begin"/>
      </w:r>
      <w:r w:rsidRPr="00A55C4C">
        <w:rPr>
          <w:color w:val="0070C0"/>
        </w:rPr>
        <w:instrText xml:space="preserve"> </w:instrText>
      </w:r>
      <w:r w:rsidRPr="00A55C4C">
        <w:rPr>
          <w:rFonts w:hint="eastAsia"/>
          <w:color w:val="0070C0"/>
        </w:rPr>
        <w:instrText>REF _Ref57145030 \h</w:instrText>
      </w:r>
      <w:r w:rsidRPr="00A55C4C">
        <w:rPr>
          <w:color w:val="0070C0"/>
        </w:rPr>
        <w:instrText xml:space="preserve"> </w:instrText>
      </w:r>
      <w:r w:rsidRPr="00A55C4C">
        <w:rPr>
          <w:color w:val="0070C0"/>
        </w:rPr>
      </w:r>
      <w:r w:rsidRPr="00A55C4C">
        <w:rPr>
          <w:color w:val="0070C0"/>
        </w:rPr>
        <w:fldChar w:fldCharType="separate"/>
      </w:r>
      <w:r w:rsidR="005868E0" w:rsidRPr="00A55C4C">
        <w:rPr>
          <w:rFonts w:hint="eastAsia"/>
          <w:color w:val="0070C0"/>
        </w:rPr>
        <w:t xml:space="preserve">図 </w:t>
      </w:r>
      <w:r w:rsidR="005868E0" w:rsidRPr="00A55C4C">
        <w:rPr>
          <w:noProof/>
          <w:color w:val="0070C0"/>
        </w:rPr>
        <w:t>15</w:t>
      </w:r>
      <w:r w:rsidR="005868E0" w:rsidRPr="00A55C4C">
        <w:rPr>
          <w:color w:val="0070C0"/>
        </w:rPr>
        <w:t xml:space="preserve"> </w:t>
      </w:r>
      <w:r w:rsidR="005868E0" w:rsidRPr="00A55C4C">
        <w:rPr>
          <w:rFonts w:hint="eastAsia"/>
          <w:color w:val="0070C0"/>
        </w:rPr>
        <w:t>全セル選択ボタン</w:t>
      </w:r>
      <w:r w:rsidRPr="00A55C4C">
        <w:rPr>
          <w:color w:val="0070C0"/>
        </w:rPr>
        <w:fldChar w:fldCharType="end"/>
      </w:r>
      <w:r w:rsidRPr="00292AE8">
        <w:rPr>
          <w:rFonts w:hint="eastAsia"/>
        </w:rPr>
        <w:t>」図</w:t>
      </w:r>
      <w:r w:rsidRPr="00292AE8">
        <w:rPr>
          <w:rFonts w:hint="eastAsia"/>
          <w:b/>
          <w:bCs/>
          <w:color w:val="FF0000"/>
        </w:rPr>
        <w:t>①</w:t>
      </w:r>
      <w:r w:rsidR="005A000A" w:rsidRPr="00292AE8">
        <w:rPr>
          <w:rFonts w:hint="eastAsia"/>
        </w:rPr>
        <w:t>の</w:t>
      </w:r>
      <w:r w:rsidR="009C1B24" w:rsidRPr="00292AE8">
        <w:rPr>
          <w:rFonts w:hint="eastAsia"/>
        </w:rPr>
        <w:t>全セル選択ボタン</w:t>
      </w:r>
      <w:r w:rsidR="007A6D0E" w:rsidRPr="00292AE8">
        <w:rPr>
          <w:rFonts w:hint="eastAsia"/>
        </w:rPr>
        <w:t>を右クリックして＜コピー(C)＞をクリックします。</w:t>
      </w:r>
    </w:p>
    <w:p w14:paraId="321C7F25" w14:textId="381E53E7" w:rsidR="00B55D8E" w:rsidRPr="00292AE8" w:rsidRDefault="005A000A" w:rsidP="005868E0">
      <w:pPr>
        <w:pStyle w:val="3"/>
      </w:pPr>
      <w:r w:rsidRPr="00292AE8">
        <w:rPr>
          <w:rFonts w:hint="eastAsia"/>
        </w:rPr>
        <w:t>タスクバーを切り替えて</w:t>
      </w:r>
      <w:r w:rsidR="00372782" w:rsidRPr="00292AE8">
        <w:rPr>
          <w:rFonts w:hint="eastAsia"/>
        </w:rPr>
        <w:t>新バージョンの「Panasonic電話帳編集_0_サンプル</w:t>
      </w:r>
      <w:r w:rsidR="002E477D">
        <w:rPr>
          <w:rFonts w:hint="eastAsia"/>
        </w:rPr>
        <w:t>201</w:t>
      </w:r>
      <w:r w:rsidR="00372782" w:rsidRPr="00292AE8">
        <w:rPr>
          <w:rFonts w:hint="eastAsia"/>
        </w:rPr>
        <w:t>.xlsm」ファイルをクリックして表示します。</w:t>
      </w:r>
      <w:r w:rsidRPr="00292AE8">
        <w:rPr>
          <w:rFonts w:hint="eastAsia"/>
        </w:rPr>
        <w:t>（</w:t>
      </w:r>
      <w:r w:rsidR="00F82E08" w:rsidRPr="00292AE8">
        <w:rPr>
          <w:rFonts w:hint="eastAsia"/>
        </w:rPr>
        <w:t>「</w:t>
      </w:r>
      <w:r w:rsidR="00F82E08" w:rsidRPr="00A55C4C">
        <w:rPr>
          <w:color w:val="0070C0"/>
        </w:rPr>
        <w:fldChar w:fldCharType="begin"/>
      </w:r>
      <w:r w:rsidR="00F82E08" w:rsidRPr="00A55C4C">
        <w:rPr>
          <w:color w:val="0070C0"/>
        </w:rPr>
        <w:instrText xml:space="preserve"> </w:instrText>
      </w:r>
      <w:r w:rsidR="00F82E08" w:rsidRPr="00A55C4C">
        <w:rPr>
          <w:rFonts w:hint="eastAsia"/>
          <w:color w:val="0070C0"/>
        </w:rPr>
        <w:instrText>REF _Ref57197295 \h</w:instrText>
      </w:r>
      <w:r w:rsidR="00F82E08" w:rsidRPr="00A55C4C">
        <w:rPr>
          <w:color w:val="0070C0"/>
        </w:rPr>
        <w:instrText xml:space="preserve">  \* MERGEFORMAT </w:instrText>
      </w:r>
      <w:r w:rsidR="00F82E08" w:rsidRPr="00A55C4C">
        <w:rPr>
          <w:color w:val="0070C0"/>
        </w:rPr>
      </w:r>
      <w:r w:rsidR="00F82E08" w:rsidRPr="00A55C4C">
        <w:rPr>
          <w:color w:val="0070C0"/>
        </w:rPr>
        <w:fldChar w:fldCharType="separate"/>
      </w:r>
      <w:r w:rsidR="005868E0" w:rsidRPr="00A55C4C">
        <w:rPr>
          <w:rFonts w:hint="eastAsia"/>
          <w:color w:val="0070C0"/>
        </w:rPr>
        <w:t xml:space="preserve">図 </w:t>
      </w:r>
      <w:r w:rsidR="005868E0" w:rsidRPr="00A55C4C">
        <w:rPr>
          <w:noProof/>
          <w:color w:val="0070C0"/>
        </w:rPr>
        <w:t>1</w:t>
      </w:r>
      <w:r w:rsidR="005868E0" w:rsidRPr="00A55C4C">
        <w:rPr>
          <w:color w:val="0070C0"/>
        </w:rPr>
        <w:t xml:space="preserve"> </w:t>
      </w:r>
      <w:r w:rsidR="005868E0" w:rsidRPr="00A55C4C">
        <w:rPr>
          <w:rFonts w:hint="eastAsia"/>
          <w:color w:val="0070C0"/>
        </w:rPr>
        <w:t>タスクバーを切替て使用</w:t>
      </w:r>
      <w:r w:rsidR="00F82E08" w:rsidRPr="00A55C4C">
        <w:rPr>
          <w:color w:val="0070C0"/>
        </w:rPr>
        <w:fldChar w:fldCharType="end"/>
      </w:r>
      <w:r w:rsidR="00F82E08" w:rsidRPr="00292AE8">
        <w:rPr>
          <w:rFonts w:hint="eastAsia"/>
        </w:rPr>
        <w:t>」</w:t>
      </w:r>
      <w:r w:rsidR="00B55D8E" w:rsidRPr="00292AE8">
        <w:rPr>
          <w:rFonts w:hint="eastAsia"/>
        </w:rPr>
        <w:t>の図</w:t>
      </w:r>
      <w:r w:rsidR="00372782" w:rsidRPr="00292AE8">
        <w:rPr>
          <w:rFonts w:hint="eastAsia"/>
        </w:rPr>
        <w:t>の</w:t>
      </w:r>
      <w:r w:rsidR="00B55D8E" w:rsidRPr="00292AE8">
        <w:rPr>
          <w:rFonts w:hint="eastAsia"/>
        </w:rPr>
        <w:t>赤枠で示すバーをタスクバーと言いExcelが2個開いている場合はアイコンの上をポイントすると表示していない</w:t>
      </w:r>
      <w:r w:rsidR="008B2307">
        <w:rPr>
          <w:rFonts w:hint="eastAsia"/>
        </w:rPr>
        <w:t>隠れた</w:t>
      </w:r>
      <w:r w:rsidR="00B55D8E" w:rsidRPr="00292AE8">
        <w:rPr>
          <w:rFonts w:hint="eastAsia"/>
        </w:rPr>
        <w:t>画面のExcelを</w:t>
      </w:r>
      <w:r w:rsidR="00372782" w:rsidRPr="00292AE8">
        <w:rPr>
          <w:rFonts w:hint="eastAsia"/>
        </w:rPr>
        <w:t>選択して</w:t>
      </w:r>
      <w:r w:rsidR="00B55D8E" w:rsidRPr="00292AE8">
        <w:rPr>
          <w:rFonts w:hint="eastAsia"/>
        </w:rPr>
        <w:t>開くことができます）</w:t>
      </w:r>
    </w:p>
    <w:p w14:paraId="702F2AB1" w14:textId="5CA94F42" w:rsidR="007A6D0E" w:rsidRPr="00292AE8" w:rsidRDefault="0079559A" w:rsidP="005868E0">
      <w:pPr>
        <w:pStyle w:val="3"/>
      </w:pPr>
      <w:r w:rsidRPr="00292AE8">
        <w:rPr>
          <w:rFonts w:hint="eastAsia"/>
          <w:noProof/>
        </w:rPr>
        <mc:AlternateContent>
          <mc:Choice Requires="wpg">
            <w:drawing>
              <wp:anchor distT="0" distB="0" distL="114300" distR="114300" simplePos="0" relativeHeight="251664384" behindDoc="0" locked="0" layoutInCell="1" allowOverlap="1" wp14:anchorId="0DEFAE5C" wp14:editId="32CD1FD4">
                <wp:simplePos x="0" y="0"/>
                <wp:positionH relativeFrom="margin">
                  <wp:posOffset>3129915</wp:posOffset>
                </wp:positionH>
                <wp:positionV relativeFrom="paragraph">
                  <wp:posOffset>-885190</wp:posOffset>
                </wp:positionV>
                <wp:extent cx="2623820" cy="1150026"/>
                <wp:effectExtent l="0" t="0" r="5080" b="0"/>
                <wp:wrapSquare wrapText="bothSides"/>
                <wp:docPr id="12" name="グループ化 12"/>
                <wp:cNvGraphicFramePr/>
                <a:graphic xmlns:a="http://schemas.openxmlformats.org/drawingml/2006/main">
                  <a:graphicData uri="http://schemas.microsoft.com/office/word/2010/wordprocessingGroup">
                    <wpg:wgp>
                      <wpg:cNvGrpSpPr/>
                      <wpg:grpSpPr>
                        <a:xfrm>
                          <a:off x="0" y="0"/>
                          <a:ext cx="2623820" cy="1150026"/>
                          <a:chOff x="0" y="0"/>
                          <a:chExt cx="2623820" cy="1150028"/>
                        </a:xfrm>
                      </wpg:grpSpPr>
                      <pic:pic xmlns:pic="http://schemas.openxmlformats.org/drawingml/2006/picture">
                        <pic:nvPicPr>
                          <pic:cNvPr id="10" name="図 10"/>
                          <pic:cNvPicPr>
                            <a:picLocks noChangeAspect="1"/>
                          </pic:cNvPicPr>
                        </pic:nvPicPr>
                        <pic:blipFill>
                          <a:blip r:embed="rId38">
                            <a:extLst>
                              <a:ext uri="{28A0092B-C50C-407E-A947-70E740481C1C}">
                                <a14:useLocalDpi xmlns:a14="http://schemas.microsoft.com/office/drawing/2010/main" val="0"/>
                              </a:ext>
                            </a:extLst>
                          </a:blip>
                          <a:stretch>
                            <a:fillRect/>
                          </a:stretch>
                        </pic:blipFill>
                        <pic:spPr>
                          <a:xfrm>
                            <a:off x="0" y="0"/>
                            <a:ext cx="2623820" cy="925195"/>
                          </a:xfrm>
                          <a:prstGeom prst="rect">
                            <a:avLst/>
                          </a:prstGeom>
                        </pic:spPr>
                      </pic:pic>
                      <wps:wsp>
                        <wps:cNvPr id="11" name="テキスト ボックス 11"/>
                        <wps:cNvSpPr txBox="1"/>
                        <wps:spPr>
                          <a:xfrm>
                            <a:off x="0" y="921428"/>
                            <a:ext cx="2623820" cy="228600"/>
                          </a:xfrm>
                          <a:prstGeom prst="rect">
                            <a:avLst/>
                          </a:prstGeom>
                          <a:solidFill>
                            <a:prstClr val="white"/>
                          </a:solidFill>
                          <a:ln>
                            <a:noFill/>
                          </a:ln>
                        </wps:spPr>
                        <wps:txbx>
                          <w:txbxContent>
                            <w:p w14:paraId="3218FC8B" w14:textId="6FB7201F" w:rsidR="00B415C6" w:rsidRPr="004C7409" w:rsidRDefault="00B415C6" w:rsidP="00255C32">
                              <w:pPr>
                                <w:pStyle w:val="ac"/>
                                <w:jc w:val="center"/>
                                <w:rPr>
                                  <w:rFonts w:ascii="ＭＳ 明朝" w:eastAsia="ＭＳ 明朝"/>
                                  <w:noProof/>
                                </w:rPr>
                              </w:pPr>
                              <w:bookmarkStart w:id="216" w:name="_Ref57145030"/>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70A77">
                                <w:rPr>
                                  <w:noProof/>
                                </w:rPr>
                                <w:t>15</w:t>
                              </w:r>
                              <w:r>
                                <w:fldChar w:fldCharType="end"/>
                              </w:r>
                              <w:r>
                                <w:t xml:space="preserve"> </w:t>
                              </w:r>
                              <w:r w:rsidRPr="00255C32">
                                <w:rPr>
                                  <w:rFonts w:hint="eastAsia"/>
                                </w:rPr>
                                <w:t>全セル選択ボタン</w:t>
                              </w:r>
                              <w:bookmarkEnd w:id="216"/>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0DEFAE5C" id="グループ化 12" o:spid="_x0000_s1070" style="position:absolute;left:0;text-align:left;margin-left:246.45pt;margin-top:-69.7pt;width:206.6pt;height:90.55pt;z-index:251664384;mso-position-horizontal-relative:margin;mso-position-vertical-relative:text" coordsize="26238,11500"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">
                <v:shape id="図 10" o:spid="_x0000_s1071" type="#_x0000_t75" style="position:absolute;width:26238;height:925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">
                  <v:imagedata r:id="rId39" o:title=""/>
                </v:shape>
                <v:shape id="テキスト ボックス 11" o:spid="_x0000_s1072" type="#_x0000_t202" style="position:absolute;top:9214;width:26238;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" stroked="f">
                  <v:textbox style="mso-fit-shape-to-text:t" inset="0,0,0,0">
                    <w:txbxContent>
                      <w:p w14:paraId="3218FC8B" w14:textId="6FB7201F" w:rsidR="00B415C6" w:rsidRPr="004C7409" w:rsidRDefault="00B415C6" w:rsidP="00255C32">
                        <w:pPr>
                          <w:pStyle w:val="ac"/>
                          <w:jc w:val="center"/>
                          <w:rPr>
                            <w:rFonts w:ascii="ＭＳ 明朝" w:eastAsia="ＭＳ 明朝"/>
                            <w:noProof/>
                          </w:rPr>
                        </w:pPr>
                        <w:bookmarkStart w:id="217" w:name="_Ref57145030"/>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70A77">
                          <w:rPr>
                            <w:noProof/>
                          </w:rPr>
                          <w:t>15</w:t>
                        </w:r>
                        <w:r>
                          <w:fldChar w:fldCharType="end"/>
                        </w:r>
                        <w:r>
                          <w:t xml:space="preserve"> </w:t>
                        </w:r>
                        <w:r w:rsidRPr="00255C32">
                          <w:rPr>
                            <w:rFonts w:hint="eastAsia"/>
                          </w:rPr>
                          <w:t>全セル選択ボタン</w:t>
                        </w:r>
                        <w:bookmarkEnd w:id="217"/>
                      </w:p>
                    </w:txbxContent>
                  </v:textbox>
                </v:shape>
                <w10:wrap type="square" anchorx="margin"/>
              </v:group>
            </w:pict>
          </mc:Fallback>
        </mc:AlternateContent>
      </w:r>
      <w:r w:rsidR="007A6D0E" w:rsidRPr="00292AE8">
        <w:rPr>
          <w:rFonts w:hint="eastAsia"/>
        </w:rPr>
        <w:t>新しいバージョンのシート</w:t>
      </w:r>
      <w:r w:rsidR="00372782" w:rsidRPr="00292AE8">
        <w:rPr>
          <w:rFonts w:hint="eastAsia"/>
        </w:rPr>
        <w:t>に切り替わったら</w:t>
      </w:r>
      <w:r w:rsidR="00501D6D">
        <w:rPr>
          <w:rFonts w:hint="eastAsia"/>
        </w:rPr>
        <w:t>「</w:t>
      </w:r>
      <w:r w:rsidR="007A6D0E" w:rsidRPr="00292AE8">
        <w:rPr>
          <w:rFonts w:hint="eastAsia"/>
        </w:rPr>
        <w:t>全セル選択ボタン</w:t>
      </w:r>
      <w:r w:rsidR="00501D6D">
        <w:rPr>
          <w:rFonts w:hint="eastAsia"/>
        </w:rPr>
        <w:t>」</w:t>
      </w:r>
      <w:r w:rsidR="007A6D0E" w:rsidRPr="00292AE8">
        <w:rPr>
          <w:rFonts w:hint="eastAsia"/>
        </w:rPr>
        <w:t>の上で右クリックして＜貼り付け(P)＞をクリクするとデータがコピペできます。</w:t>
      </w:r>
    </w:p>
    <w:p w14:paraId="0B48B6E0" w14:textId="1327F816" w:rsidR="00917B4F" w:rsidRPr="00292AE8" w:rsidRDefault="00917B4F" w:rsidP="005868E0">
      <w:pPr>
        <w:pStyle w:val="3"/>
      </w:pPr>
      <w:r w:rsidRPr="00292AE8">
        <w:rPr>
          <w:rFonts w:hint="eastAsia"/>
        </w:rPr>
        <w:t>タスクバーを切り替えて旧バージョンは「上書き保存」しないで閉じてください。</w:t>
      </w:r>
    </w:p>
    <w:p w14:paraId="7327ECA7" w14:textId="77777777" w:rsidR="005E687D" w:rsidRDefault="009C1B24" w:rsidP="005868E0">
      <w:pPr>
        <w:pStyle w:val="3"/>
      </w:pPr>
      <w:r>
        <w:rPr>
          <w:rFonts w:hint="eastAsia"/>
        </w:rPr>
        <w:t>次に</w:t>
      </w:r>
      <w:r w:rsidR="00372782" w:rsidRPr="00292AE8">
        <w:rPr>
          <w:rFonts w:hint="eastAsia"/>
        </w:rPr>
        <w:t>新しいバージョン</w:t>
      </w:r>
      <w:r w:rsidR="00917B4F" w:rsidRPr="00292AE8">
        <w:rPr>
          <w:rFonts w:hint="eastAsia"/>
        </w:rPr>
        <w:t>で</w:t>
      </w:r>
      <w:r w:rsidR="00372782" w:rsidRPr="00292AE8">
        <w:rPr>
          <w:rFonts w:hint="eastAsia"/>
        </w:rPr>
        <w:t>＜ファイル＞－＜</w:t>
      </w:r>
      <w:r w:rsidR="00917B4F" w:rsidRPr="00292AE8">
        <w:rPr>
          <w:rFonts w:hint="eastAsia"/>
        </w:rPr>
        <w:t>名前を付けて</w:t>
      </w:r>
      <w:r w:rsidR="00372782" w:rsidRPr="00292AE8">
        <w:rPr>
          <w:rFonts w:hint="eastAsia"/>
        </w:rPr>
        <w:t>保存＞をし</w:t>
      </w:r>
      <w:r w:rsidR="00F70136" w:rsidRPr="00292AE8">
        <w:rPr>
          <w:rFonts w:hint="eastAsia"/>
        </w:rPr>
        <w:t>ます</w:t>
      </w:r>
      <w:r w:rsidR="00372782" w:rsidRPr="00292AE8">
        <w:rPr>
          <w:rFonts w:hint="eastAsia"/>
        </w:rPr>
        <w:t>。</w:t>
      </w:r>
      <w:r w:rsidR="00917B4F" w:rsidRPr="00292AE8">
        <w:br/>
      </w:r>
      <w:r w:rsidR="00917B4F" w:rsidRPr="00292AE8">
        <w:rPr>
          <w:rFonts w:hint="eastAsia"/>
        </w:rPr>
        <w:t>名前を変更して保存しないと配布したファイルに上書きとなるので</w:t>
      </w:r>
      <w:r w:rsidR="008B2307">
        <w:rPr>
          <w:rFonts w:hint="eastAsia"/>
        </w:rPr>
        <w:t>ユーザーに合う適切</w:t>
      </w:r>
      <w:r w:rsidR="00917B4F" w:rsidRPr="00292AE8">
        <w:rPr>
          <w:rFonts w:hint="eastAsia"/>
        </w:rPr>
        <w:t>な名前を付けて保存してください。旧バージョンでご使用のファイル名に「_2」などを付け加えても良いと思います。以上で終わりです</w:t>
      </w:r>
      <w:r w:rsidR="005E687D">
        <w:rPr>
          <w:rFonts w:hint="eastAsia"/>
        </w:rPr>
        <w:t>。</w:t>
      </w:r>
    </w:p>
    <w:p w14:paraId="42972C5A" w14:textId="77777777" w:rsidR="00917B4F" w:rsidRPr="00292AE8" w:rsidRDefault="00917B4F" w:rsidP="00292AE8">
      <w:pPr>
        <w:topLinePunct/>
        <w:rPr>
          <w:rFonts w:asciiTheme="minorEastAsia" w:hAnsiTheme="minorEastAsia"/>
        </w:rPr>
      </w:pPr>
    </w:p>
    <w:p w14:paraId="4917C9C7" w14:textId="77777777" w:rsidR="00F92175" w:rsidRPr="00292AE8" w:rsidRDefault="00F92175" w:rsidP="00292AE8">
      <w:pPr>
        <w:pStyle w:val="1"/>
      </w:pPr>
      <w:bookmarkStart w:id="218" w:name="_Ref412473835"/>
      <w:bookmarkStart w:id="219" w:name="_Ref412473846"/>
      <w:bookmarkStart w:id="220" w:name="_Toc57055607"/>
      <w:bookmarkStart w:id="221" w:name="_Toc57063001"/>
      <w:bookmarkStart w:id="222" w:name="_Toc166600584"/>
      <w:r w:rsidRPr="00292AE8">
        <w:rPr>
          <w:rFonts w:hint="eastAsia"/>
        </w:rPr>
        <w:t>その他動作環境と試験した機種：</w:t>
      </w:r>
      <w:bookmarkEnd w:id="218"/>
      <w:bookmarkEnd w:id="219"/>
      <w:bookmarkEnd w:id="220"/>
      <w:bookmarkEnd w:id="221"/>
      <w:bookmarkEnd w:id="222"/>
    </w:p>
    <w:p w14:paraId="30A4A7C5" w14:textId="751F2E01" w:rsidR="005A15E8" w:rsidRPr="00292AE8" w:rsidRDefault="00F92175" w:rsidP="005868E0">
      <w:pPr>
        <w:pStyle w:val="3"/>
      </w:pPr>
      <w:r w:rsidRPr="00292AE8">
        <w:rPr>
          <w:rFonts w:hint="eastAsia"/>
        </w:rPr>
        <w:t xml:space="preserve">OS:　</w:t>
      </w:r>
      <w:bookmarkStart w:id="223" w:name="_Hlk141868843"/>
      <w:r w:rsidRPr="00292AE8">
        <w:rPr>
          <w:rFonts w:hint="eastAsia"/>
        </w:rPr>
        <w:t>Windows</w:t>
      </w:r>
      <w:r w:rsidR="00152B6D" w:rsidRPr="00292AE8">
        <w:rPr>
          <w:rFonts w:hint="eastAsia"/>
        </w:rPr>
        <w:t>1</w:t>
      </w:r>
      <w:r w:rsidR="00670F5C">
        <w:rPr>
          <w:rFonts w:hint="eastAsia"/>
        </w:rPr>
        <w:t>1</w:t>
      </w:r>
      <w:r w:rsidRPr="00292AE8">
        <w:rPr>
          <w:rFonts w:hint="eastAsia"/>
        </w:rPr>
        <w:t>、</w:t>
      </w:r>
      <w:bookmarkEnd w:id="223"/>
      <w:r w:rsidR="00670F5C" w:rsidRPr="00292AE8">
        <w:rPr>
          <w:rFonts w:hint="eastAsia"/>
        </w:rPr>
        <w:t>Windows10、</w:t>
      </w:r>
      <w:r w:rsidRPr="00292AE8">
        <w:rPr>
          <w:rFonts w:hint="eastAsia"/>
        </w:rPr>
        <w:t>Windows</w:t>
      </w:r>
      <w:r w:rsidR="00152B6D" w:rsidRPr="00292AE8">
        <w:rPr>
          <w:rFonts w:hint="eastAsia"/>
        </w:rPr>
        <w:t>8</w:t>
      </w:r>
      <w:r w:rsidRPr="00292AE8">
        <w:br/>
      </w:r>
      <w:r w:rsidRPr="00292AE8">
        <w:rPr>
          <w:rFonts w:hint="eastAsia"/>
        </w:rPr>
        <w:t xml:space="preserve">Application：　</w:t>
      </w:r>
      <w:bookmarkStart w:id="224" w:name="_Hlk141864545"/>
      <w:r w:rsidR="00071422" w:rsidRPr="00292AE8">
        <w:rPr>
          <w:rFonts w:hint="eastAsia"/>
        </w:rPr>
        <w:t>Excel20</w:t>
      </w:r>
      <w:r w:rsidR="00071422">
        <w:rPr>
          <w:rFonts w:hint="eastAsia"/>
        </w:rPr>
        <w:t>21</w:t>
      </w:r>
      <w:r w:rsidR="00071422" w:rsidRPr="00292AE8">
        <w:rPr>
          <w:rFonts w:hint="eastAsia"/>
        </w:rPr>
        <w:t>、</w:t>
      </w:r>
      <w:r w:rsidRPr="00292AE8">
        <w:rPr>
          <w:rFonts w:hint="eastAsia"/>
        </w:rPr>
        <w:t>Excel2010</w:t>
      </w:r>
      <w:r w:rsidR="00152B6D" w:rsidRPr="00292AE8">
        <w:rPr>
          <w:rFonts w:hint="eastAsia"/>
        </w:rPr>
        <w:t>、</w:t>
      </w:r>
      <w:bookmarkEnd w:id="224"/>
      <w:r w:rsidR="00152B6D" w:rsidRPr="00292AE8">
        <w:rPr>
          <w:rFonts w:hint="eastAsia"/>
        </w:rPr>
        <w:t>Excel2013、Excel2016</w:t>
      </w:r>
      <w:r w:rsidR="00071422">
        <w:br/>
      </w:r>
      <w:r w:rsidR="00071422" w:rsidRPr="00292AE8">
        <w:rPr>
          <w:rFonts w:hint="eastAsia"/>
        </w:rPr>
        <w:t>Panasonic</w:t>
      </w:r>
      <w:r w:rsidR="00071422">
        <w:rPr>
          <w:rFonts w:hint="eastAsia"/>
        </w:rPr>
        <w:t xml:space="preserve"> 電話機： VE-GD77</w:t>
      </w:r>
      <w:r w:rsidRPr="00292AE8">
        <w:br/>
      </w:r>
      <w:r w:rsidR="00071422" w:rsidRPr="00292AE8">
        <w:rPr>
          <w:rFonts w:hint="eastAsia"/>
        </w:rPr>
        <w:t xml:space="preserve">Panasonic </w:t>
      </w:r>
      <w:r w:rsidRPr="00292AE8">
        <w:rPr>
          <w:rFonts w:hint="eastAsia"/>
        </w:rPr>
        <w:t>FAX： KX-PD603</w:t>
      </w:r>
    </w:p>
    <w:p w14:paraId="1DF5A934" w14:textId="77777777" w:rsidR="00152B6D" w:rsidRPr="00292AE8" w:rsidRDefault="00152B6D" w:rsidP="00292AE8">
      <w:pPr>
        <w:topLinePunct/>
        <w:rPr>
          <w:rFonts w:asciiTheme="minorEastAsia" w:hAnsiTheme="minorEastAsia"/>
        </w:rPr>
      </w:pPr>
    </w:p>
    <w:p w14:paraId="199DD274" w14:textId="664723CE" w:rsidR="00F92175" w:rsidRPr="00292AE8" w:rsidRDefault="00043ABE" w:rsidP="00292AE8">
      <w:pPr>
        <w:pStyle w:val="1"/>
      </w:pPr>
      <w:bookmarkStart w:id="225" w:name="_Toc158482652"/>
      <w:bookmarkStart w:id="226" w:name="_Toc328308550"/>
      <w:bookmarkStart w:id="227" w:name="_Ref484541386"/>
      <w:bookmarkStart w:id="228" w:name="_Ref484541390"/>
      <w:bookmarkStart w:id="229" w:name="_Ref484541424"/>
      <w:bookmarkStart w:id="230" w:name="_Ref48067464"/>
      <w:bookmarkStart w:id="231" w:name="_Hlk53912052"/>
      <w:bookmarkStart w:id="232" w:name="_Toc56535429"/>
      <w:bookmarkStart w:id="233" w:name="_Toc56955269"/>
      <w:bookmarkStart w:id="234" w:name="_Toc166600585"/>
      <w:r w:rsidRPr="00292AE8">
        <w:rPr>
          <w:rFonts w:hint="eastAsia"/>
        </w:rPr>
        <w:t>バージョンの変更内容</w:t>
      </w:r>
      <w:bookmarkEnd w:id="225"/>
      <w:bookmarkEnd w:id="226"/>
      <w:bookmarkEnd w:id="227"/>
      <w:bookmarkEnd w:id="228"/>
      <w:bookmarkEnd w:id="229"/>
      <w:bookmarkEnd w:id="230"/>
      <w:bookmarkEnd w:id="231"/>
      <w:bookmarkEnd w:id="232"/>
      <w:bookmarkEnd w:id="233"/>
      <w:bookmarkEnd w:id="234"/>
    </w:p>
    <w:p w14:paraId="569F6130" w14:textId="77777777" w:rsidR="00F92175" w:rsidRPr="00071422" w:rsidRDefault="00F92175" w:rsidP="005868E0">
      <w:pPr>
        <w:pStyle w:val="3"/>
      </w:pPr>
      <w:r w:rsidRPr="00071422">
        <w:rPr>
          <w:rFonts w:hint="eastAsia"/>
        </w:rPr>
        <w:t>Ver 1.00 2014/04/20　初版</w:t>
      </w:r>
    </w:p>
    <w:p w14:paraId="7BDBF451" w14:textId="517493A0" w:rsidR="00152B6D" w:rsidRPr="00071422" w:rsidRDefault="00F92175" w:rsidP="005868E0">
      <w:pPr>
        <w:pStyle w:val="3"/>
      </w:pPr>
      <w:r w:rsidRPr="00071422">
        <w:rPr>
          <w:rFonts w:hint="eastAsia"/>
        </w:rPr>
        <w:t>Ver 1.01 2015/02/2</w:t>
      </w:r>
      <w:r w:rsidR="00330477" w:rsidRPr="00071422">
        <w:rPr>
          <w:rFonts w:hint="eastAsia"/>
        </w:rPr>
        <w:t>8</w:t>
      </w:r>
    </w:p>
    <w:p w14:paraId="3B605F5B" w14:textId="4038CAED" w:rsidR="00F92175" w:rsidRPr="00292AE8" w:rsidRDefault="00F92175" w:rsidP="00292AE8">
      <w:pPr>
        <w:pStyle w:val="4"/>
      </w:pPr>
      <w:r w:rsidRPr="00292AE8">
        <w:rPr>
          <w:rFonts w:hint="eastAsia"/>
        </w:rPr>
        <w:t>F列より左のセルにコメントなどを入力した場合エラーメッセージが表示していたことと「*.TXT」にコメントが表示していたバグを修正。</w:t>
      </w:r>
    </w:p>
    <w:p w14:paraId="7B36F5A1" w14:textId="5B12362A" w:rsidR="00F92175" w:rsidRPr="00292AE8" w:rsidRDefault="00F92175" w:rsidP="00292AE8">
      <w:pPr>
        <w:pStyle w:val="4"/>
      </w:pPr>
      <w:r w:rsidRPr="00292AE8">
        <w:rPr>
          <w:rFonts w:hint="eastAsia"/>
        </w:rPr>
        <w:tab/>
        <w:t>説明書を次のように増やし強化しました。</w:t>
      </w:r>
    </w:p>
    <w:p w14:paraId="067A1DF3" w14:textId="5894EE37" w:rsidR="00F92175" w:rsidRPr="00292AE8" w:rsidRDefault="00F92175" w:rsidP="00292AE8">
      <w:pPr>
        <w:pStyle w:val="4"/>
      </w:pPr>
      <w:r w:rsidRPr="00292AE8">
        <w:rPr>
          <w:rFonts w:hint="eastAsia"/>
        </w:rPr>
        <w:tab/>
        <w:t>電話帳編集PG取扱い説明書101.docx を追加しました。</w:t>
      </w:r>
    </w:p>
    <w:p w14:paraId="3CEA5229" w14:textId="77777777" w:rsidR="00152B6D" w:rsidRPr="00292AE8" w:rsidRDefault="00F92175" w:rsidP="00292AE8">
      <w:pPr>
        <w:pStyle w:val="4"/>
      </w:pPr>
      <w:r w:rsidRPr="00292AE8">
        <w:rPr>
          <w:rFonts w:hint="eastAsia"/>
        </w:rPr>
        <w:tab/>
        <w:t>電話帳編集PG取扱い説明書101.pdf　を追加しました</w:t>
      </w:r>
      <w:r w:rsidR="00152B6D" w:rsidRPr="00292AE8">
        <w:rPr>
          <w:rFonts w:hint="eastAsia"/>
        </w:rPr>
        <w:t>。</w:t>
      </w:r>
    </w:p>
    <w:p w14:paraId="38073A58" w14:textId="77777777" w:rsidR="00152B6D" w:rsidRPr="00292AE8" w:rsidRDefault="00152B6D" w:rsidP="005868E0">
      <w:pPr>
        <w:pStyle w:val="3"/>
      </w:pPr>
      <w:bookmarkStart w:id="235" w:name="_Ref57146026"/>
      <w:r w:rsidRPr="00292AE8">
        <w:rPr>
          <w:rFonts w:hint="eastAsia"/>
        </w:rPr>
        <w:t>Ver 2.00　2020/11/23</w:t>
      </w:r>
      <w:bookmarkEnd w:id="235"/>
    </w:p>
    <w:p w14:paraId="136C35A2" w14:textId="226D6D01" w:rsidR="00043ABE" w:rsidRPr="00292AE8" w:rsidRDefault="00043ABE" w:rsidP="00292AE8">
      <w:pPr>
        <w:pStyle w:val="4"/>
      </w:pPr>
      <w:r w:rsidRPr="00292AE8">
        <w:rPr>
          <w:rFonts w:hint="eastAsia"/>
        </w:rPr>
        <w:t>旧バージョンをご使用の場合は「</w:t>
      </w:r>
      <w:r w:rsidRPr="00A55C4C">
        <w:rPr>
          <w:color w:val="0070C0"/>
        </w:rPr>
        <w:fldChar w:fldCharType="begin"/>
      </w:r>
      <w:r w:rsidRPr="00A55C4C">
        <w:rPr>
          <w:color w:val="0070C0"/>
        </w:rPr>
        <w:instrText xml:space="preserve"> </w:instrText>
      </w:r>
      <w:r w:rsidRPr="00A55C4C">
        <w:rPr>
          <w:rFonts w:hint="eastAsia"/>
          <w:color w:val="0070C0"/>
        </w:rPr>
        <w:instrText>REF _Ref57145825 \r \h</w:instrText>
      </w:r>
      <w:r w:rsidRPr="00A55C4C">
        <w:rPr>
          <w:color w:val="0070C0"/>
        </w:rPr>
        <w:instrText xml:space="preserve"> </w:instrText>
      </w:r>
      <w:r w:rsidRPr="00A55C4C">
        <w:rPr>
          <w:color w:val="0070C0"/>
        </w:rPr>
      </w:r>
      <w:r w:rsidRPr="00A55C4C">
        <w:rPr>
          <w:color w:val="0070C0"/>
        </w:rPr>
        <w:fldChar w:fldCharType="separate"/>
      </w:r>
      <w:r w:rsidR="005868E0" w:rsidRPr="00A55C4C">
        <w:rPr>
          <w:rFonts w:hint="eastAsia"/>
          <w:color w:val="0070C0"/>
        </w:rPr>
        <w:t>８</w:t>
      </w:r>
      <w:r w:rsidRPr="00A55C4C">
        <w:rPr>
          <w:color w:val="0070C0"/>
        </w:rPr>
        <w:fldChar w:fldCharType="end"/>
      </w:r>
      <w:r w:rsidRPr="00A55C4C">
        <w:rPr>
          <w:color w:val="0070C0"/>
        </w:rPr>
        <w:fldChar w:fldCharType="begin"/>
      </w:r>
      <w:r w:rsidRPr="00A55C4C">
        <w:rPr>
          <w:color w:val="0070C0"/>
        </w:rPr>
        <w:instrText xml:space="preserve"> REF _Ref57145829 \h </w:instrText>
      </w:r>
      <w:r w:rsidRPr="00A55C4C">
        <w:rPr>
          <w:color w:val="0070C0"/>
        </w:rPr>
      </w:r>
      <w:r w:rsidRPr="00A55C4C">
        <w:rPr>
          <w:color w:val="0070C0"/>
        </w:rPr>
        <w:fldChar w:fldCharType="separate"/>
      </w:r>
      <w:r w:rsidR="005868E0" w:rsidRPr="00A55C4C">
        <w:rPr>
          <w:rFonts w:hint="eastAsia"/>
          <w:color w:val="0070C0"/>
        </w:rPr>
        <w:t>旧バージョンを新しいバージョンのPanasonic電話帳に取り込むには（更新）</w:t>
      </w:r>
      <w:r w:rsidRPr="00A55C4C">
        <w:rPr>
          <w:color w:val="0070C0"/>
        </w:rPr>
        <w:fldChar w:fldCharType="end"/>
      </w:r>
      <w:r w:rsidRPr="00292AE8">
        <w:rPr>
          <w:rFonts w:hint="eastAsia"/>
        </w:rPr>
        <w:t>」を参考にデータを変更して新バージョンをご使用く</w:t>
      </w:r>
      <w:r w:rsidRPr="00292AE8">
        <w:rPr>
          <w:rFonts w:hint="eastAsia"/>
        </w:rPr>
        <w:lastRenderedPageBreak/>
        <w:t>ださい。</w:t>
      </w:r>
    </w:p>
    <w:p w14:paraId="25BCD95E" w14:textId="31366D34" w:rsidR="00152B6D" w:rsidRPr="00292AE8" w:rsidRDefault="00152B6D" w:rsidP="00292AE8">
      <w:pPr>
        <w:pStyle w:val="4"/>
      </w:pPr>
      <w:r w:rsidRPr="00292AE8">
        <w:rPr>
          <w:rFonts w:hint="eastAsia"/>
        </w:rPr>
        <w:t>メニューの方式からリボンのタブ方式に変更</w:t>
      </w:r>
      <w:r w:rsidR="003C7BA9" w:rsidRPr="00292AE8">
        <w:rPr>
          <w:rFonts w:hint="eastAsia"/>
        </w:rPr>
        <w:t>このためExcel</w:t>
      </w:r>
      <w:r w:rsidR="002E477D">
        <w:rPr>
          <w:rFonts w:hint="eastAsia"/>
        </w:rPr>
        <w:t>201</w:t>
      </w:r>
      <w:r w:rsidR="003C7BA9" w:rsidRPr="00292AE8">
        <w:rPr>
          <w:rFonts w:hint="eastAsia"/>
        </w:rPr>
        <w:t>7ではつかえなくなりました</w:t>
      </w:r>
      <w:r w:rsidRPr="00292AE8">
        <w:rPr>
          <w:rFonts w:hint="eastAsia"/>
        </w:rPr>
        <w:t>。</w:t>
      </w:r>
      <w:r w:rsidR="003C7BA9" w:rsidRPr="00292AE8">
        <w:rPr>
          <w:rFonts w:hint="eastAsia"/>
        </w:rPr>
        <w:t>Excel2007をご使用の場合は旧バージョンをそのままお使いください。不具合とうはありません。</w:t>
      </w:r>
    </w:p>
    <w:p w14:paraId="4F873FD3" w14:textId="4D7A8A41" w:rsidR="003C7BA9" w:rsidRPr="00292AE8" w:rsidRDefault="003C7BA9" w:rsidP="00292AE8">
      <w:pPr>
        <w:pStyle w:val="4"/>
      </w:pPr>
      <w:r w:rsidRPr="00292AE8">
        <w:rPr>
          <w:rFonts w:hint="eastAsia"/>
        </w:rPr>
        <w:t>「電話帳書き出し」、「電話帳取り込み」についてダイアログを変更しました。</w:t>
      </w:r>
    </w:p>
    <w:p w14:paraId="5A912678" w14:textId="700E67EE" w:rsidR="00FD0247" w:rsidRDefault="003C7BA9" w:rsidP="00292AE8">
      <w:pPr>
        <w:pStyle w:val="4"/>
      </w:pPr>
      <w:r w:rsidRPr="00292AE8">
        <w:rPr>
          <w:rFonts w:hint="eastAsia"/>
        </w:rPr>
        <w:t>説明書を変更しています</w:t>
      </w:r>
      <w:r w:rsidR="00F92175" w:rsidRPr="00292AE8">
        <w:rPr>
          <w:rFonts w:hint="eastAsia"/>
        </w:rPr>
        <w:t>。</w:t>
      </w:r>
    </w:p>
    <w:p w14:paraId="00A0D4BF" w14:textId="790042EA" w:rsidR="009C1B24" w:rsidRPr="00292AE8" w:rsidRDefault="009C1B24" w:rsidP="005868E0">
      <w:pPr>
        <w:pStyle w:val="3"/>
      </w:pPr>
      <w:r w:rsidRPr="00292AE8">
        <w:rPr>
          <w:rFonts w:hint="eastAsia"/>
        </w:rPr>
        <w:t>Ver 2.0</w:t>
      </w:r>
      <w:r>
        <w:rPr>
          <w:rFonts w:hint="eastAsia"/>
        </w:rPr>
        <w:t>1</w:t>
      </w:r>
      <w:r w:rsidRPr="00292AE8">
        <w:rPr>
          <w:rFonts w:hint="eastAsia"/>
        </w:rPr>
        <w:t xml:space="preserve">　202</w:t>
      </w:r>
      <w:r>
        <w:rPr>
          <w:rFonts w:hint="eastAsia"/>
        </w:rPr>
        <w:t>1</w:t>
      </w:r>
      <w:r w:rsidRPr="00292AE8">
        <w:rPr>
          <w:rFonts w:hint="eastAsia"/>
        </w:rPr>
        <w:t>/</w:t>
      </w:r>
      <w:r>
        <w:rPr>
          <w:rFonts w:hint="eastAsia"/>
        </w:rPr>
        <w:t>0</w:t>
      </w:r>
      <w:r w:rsidRPr="00292AE8">
        <w:rPr>
          <w:rFonts w:hint="eastAsia"/>
        </w:rPr>
        <w:t>1/2</w:t>
      </w:r>
      <w:r>
        <w:rPr>
          <w:rFonts w:hint="eastAsia"/>
        </w:rPr>
        <w:t>2</w:t>
      </w:r>
    </w:p>
    <w:p w14:paraId="08556AAD" w14:textId="36520FCF" w:rsidR="009C1B24" w:rsidRPr="00292AE8" w:rsidRDefault="005F0E55" w:rsidP="009C1B24">
      <w:pPr>
        <w:pStyle w:val="4"/>
      </w:pPr>
      <w:r>
        <w:rPr>
          <w:rFonts w:hint="eastAsia"/>
        </w:rPr>
        <w:t>前バージョンでプログラムの一部が本来の場所とは違う場所にインポートされシートで、右クリックその他の機能が使えませんでした</w:t>
      </w:r>
      <w:r w:rsidR="009C1B24" w:rsidRPr="00292AE8">
        <w:rPr>
          <w:rFonts w:hint="eastAsia"/>
        </w:rPr>
        <w:t>。</w:t>
      </w:r>
      <w:r>
        <w:rPr>
          <w:rFonts w:hint="eastAsia"/>
        </w:rPr>
        <w:t>ダイアログから使用</w:t>
      </w:r>
      <w:r w:rsidR="00DB683E">
        <w:rPr>
          <w:rFonts w:hint="eastAsia"/>
        </w:rPr>
        <w:t>されるはずなのでお気付きにならない場合もあると思います</w:t>
      </w:r>
      <w:r>
        <w:rPr>
          <w:rFonts w:hint="eastAsia"/>
        </w:rPr>
        <w:t>。（正確には</w:t>
      </w:r>
      <w:r w:rsidRPr="005F0E55">
        <w:t>ThisWorkbook</w:t>
      </w:r>
      <w:r>
        <w:rPr>
          <w:rFonts w:hint="eastAsia"/>
        </w:rPr>
        <w:t>にインポートするべき</w:t>
      </w:r>
      <w:r w:rsidR="00DB683E">
        <w:rPr>
          <w:rFonts w:hint="eastAsia"/>
        </w:rPr>
        <w:t>ところ</w:t>
      </w:r>
      <w:r>
        <w:rPr>
          <w:rFonts w:hint="eastAsia"/>
        </w:rPr>
        <w:t>がクラスモジュールにインポートされて</w:t>
      </w:r>
      <w:r w:rsidRPr="005F0E55">
        <w:t>ThisWorkbook</w:t>
      </w:r>
      <w:r>
        <w:rPr>
          <w:rFonts w:hint="eastAsia"/>
        </w:rPr>
        <w:t>に移動するのを忘れていたためです。ご迷惑をお掛けしました）</w:t>
      </w:r>
    </w:p>
    <w:p w14:paraId="57CE26F0" w14:textId="53CE9021" w:rsidR="005E687D" w:rsidRDefault="005868E0" w:rsidP="00071422">
      <w:pPr>
        <w:pStyle w:val="4"/>
      </w:pPr>
      <w:r w:rsidRPr="00292AE8">
        <w:rPr>
          <w:rFonts w:hint="eastAsia"/>
        </w:rPr>
        <w:t>202</w:t>
      </w:r>
      <w:r>
        <w:rPr>
          <w:rFonts w:hint="eastAsia"/>
        </w:rPr>
        <w:t>3</w:t>
      </w:r>
      <w:r w:rsidRPr="00292AE8">
        <w:rPr>
          <w:rFonts w:hint="eastAsia"/>
        </w:rPr>
        <w:t>/</w:t>
      </w:r>
      <w:r>
        <w:rPr>
          <w:rFonts w:hint="eastAsia"/>
        </w:rPr>
        <w:t>0</w:t>
      </w:r>
      <w:r>
        <w:t>8</w:t>
      </w:r>
      <w:r w:rsidRPr="00292AE8">
        <w:rPr>
          <w:rFonts w:hint="eastAsia"/>
        </w:rPr>
        <w:t>/</w:t>
      </w:r>
      <w:r>
        <w:t>02</w:t>
      </w:r>
      <w:r w:rsidR="00071422">
        <w:rPr>
          <w:rFonts w:hint="eastAsia"/>
        </w:rPr>
        <w:t>プログラムの変更はありませんが</w:t>
      </w:r>
      <w:r w:rsidR="00AC0C4E">
        <w:rPr>
          <w:rFonts w:hint="eastAsia"/>
        </w:rPr>
        <w:t>マイクロソフトの</w:t>
      </w:r>
      <w:r w:rsidR="00970A77">
        <w:rPr>
          <w:rFonts w:hint="eastAsia"/>
        </w:rPr>
        <w:t>セキュリティ</w:t>
      </w:r>
      <w:r w:rsidR="00AC0C4E">
        <w:rPr>
          <w:rFonts w:hint="eastAsia"/>
        </w:rPr>
        <w:t>リスクが追加されたので本説明書</w:t>
      </w:r>
      <w:r w:rsidR="00867BCF">
        <w:rPr>
          <w:rFonts w:hint="eastAsia"/>
        </w:rPr>
        <w:t xml:space="preserve"> 説明補足</w:t>
      </w:r>
      <w:r w:rsidR="00AC0C4E">
        <w:rPr>
          <w:rFonts w:hint="eastAsia"/>
        </w:rPr>
        <w:t>版を発行しました</w:t>
      </w:r>
      <w:r w:rsidR="005E687D">
        <w:rPr>
          <w:rFonts w:hint="eastAsia"/>
        </w:rPr>
        <w:t>。</w:t>
      </w:r>
    </w:p>
    <w:p w14:paraId="1954F7CE" w14:textId="4F7BFA61" w:rsidR="00071422" w:rsidRPr="00071422" w:rsidRDefault="005868E0" w:rsidP="00071422">
      <w:pPr>
        <w:pStyle w:val="4"/>
      </w:pPr>
      <w:r>
        <w:rPr>
          <w:rFonts w:hint="eastAsia"/>
        </w:rPr>
        <w:t>更に</w:t>
      </w:r>
      <w:r w:rsidR="005E687D">
        <w:rPr>
          <w:rFonts w:hint="eastAsia"/>
        </w:rPr>
        <w:t>2021/01/22にVer2.01を発行して、2024/05/14には 本説明書の「</w:t>
      </w:r>
      <w:r w:rsidR="005E687D" w:rsidRPr="00A55C4C">
        <w:rPr>
          <w:color w:val="0070C0"/>
        </w:rPr>
        <w:fldChar w:fldCharType="begin"/>
      </w:r>
      <w:r w:rsidR="005E687D" w:rsidRPr="00A55C4C">
        <w:rPr>
          <w:color w:val="0070C0"/>
        </w:rPr>
        <w:instrText xml:space="preserve"> </w:instrText>
      </w:r>
      <w:r w:rsidR="005E687D" w:rsidRPr="00A55C4C">
        <w:rPr>
          <w:rFonts w:hint="eastAsia"/>
          <w:color w:val="0070C0"/>
        </w:rPr>
        <w:instrText>REF _Ref166599140 \r \h</w:instrText>
      </w:r>
      <w:r w:rsidR="005E687D" w:rsidRPr="00A55C4C">
        <w:rPr>
          <w:color w:val="0070C0"/>
        </w:rPr>
        <w:instrText xml:space="preserve"> </w:instrText>
      </w:r>
      <w:r w:rsidR="005E687D" w:rsidRPr="00A55C4C">
        <w:rPr>
          <w:color w:val="0070C0"/>
        </w:rPr>
      </w:r>
      <w:r w:rsidR="005E687D" w:rsidRPr="00A55C4C">
        <w:rPr>
          <w:color w:val="0070C0"/>
        </w:rPr>
        <w:fldChar w:fldCharType="separate"/>
      </w:r>
      <w:r w:rsidRPr="00A55C4C">
        <w:rPr>
          <w:rFonts w:hint="eastAsia"/>
          <w:color w:val="0070C0"/>
        </w:rPr>
        <w:t>５</w:t>
      </w:r>
      <w:r w:rsidRPr="00A55C4C">
        <w:rPr>
          <w:color w:val="0070C0"/>
        </w:rPr>
        <w:t>(2)</w:t>
      </w:r>
      <w:r w:rsidR="005E687D" w:rsidRPr="00A55C4C">
        <w:rPr>
          <w:color w:val="0070C0"/>
        </w:rPr>
        <w:fldChar w:fldCharType="end"/>
      </w:r>
      <w:r w:rsidRPr="00A55C4C">
        <w:rPr>
          <w:color w:val="0070C0"/>
        </w:rPr>
        <w:fldChar w:fldCharType="begin"/>
      </w:r>
      <w:r w:rsidRPr="00A55C4C">
        <w:rPr>
          <w:color w:val="0070C0"/>
        </w:rPr>
        <w:instrText xml:space="preserve"> REF _Ref166599157 \h </w:instrText>
      </w:r>
      <w:r w:rsidRPr="00A55C4C">
        <w:rPr>
          <w:color w:val="0070C0"/>
        </w:rPr>
      </w:r>
      <w:r w:rsidRPr="00A55C4C">
        <w:rPr>
          <w:color w:val="0070C0"/>
        </w:rPr>
        <w:fldChar w:fldCharType="separate"/>
      </w:r>
      <w:r w:rsidRPr="00A55C4C">
        <w:rPr>
          <w:rFonts w:hint="eastAsia"/>
          <w:color w:val="0070C0"/>
        </w:rPr>
        <w:t>使用前の注意事項 （重要）</w:t>
      </w:r>
      <w:r w:rsidRPr="00A55C4C">
        <w:rPr>
          <w:color w:val="0070C0"/>
        </w:rPr>
        <w:fldChar w:fldCharType="end"/>
      </w:r>
      <w:r w:rsidR="005E687D">
        <w:rPr>
          <w:rFonts w:hint="eastAsia"/>
        </w:rPr>
        <w:t>」を追加修正しただけであってプログラムは変更していません</w:t>
      </w:r>
      <w:r w:rsidR="00AC0C4E">
        <w:rPr>
          <w:rFonts w:hint="eastAsia"/>
        </w:rPr>
        <w:t>。</w:t>
      </w:r>
    </w:p>
    <w:p w14:paraId="3BF56C79" w14:textId="514F4283" w:rsidR="00916839" w:rsidRPr="005E687D" w:rsidRDefault="00916839" w:rsidP="008D30AD">
      <w:pPr>
        <w:topLinePunct/>
      </w:pPr>
    </w:p>
    <w:p w14:paraId="5FC21E69" w14:textId="77777777" w:rsidR="00916839" w:rsidRDefault="00916839" w:rsidP="008D30AD">
      <w:pPr>
        <w:pStyle w:val="1"/>
      </w:pPr>
      <w:bookmarkStart w:id="236" w:name="_Ref484509254"/>
      <w:bookmarkStart w:id="237" w:name="_Ref484509266"/>
      <w:bookmarkStart w:id="238" w:name="_Toc56535431"/>
      <w:bookmarkStart w:id="239" w:name="_Toc56955271"/>
      <w:bookmarkStart w:id="240" w:name="_Toc166600586"/>
      <w:r w:rsidRPr="00EC3C48">
        <w:rPr>
          <w:rFonts w:hint="eastAsia"/>
        </w:rPr>
        <w:t>拡張子の説明</w:t>
      </w:r>
      <w:bookmarkEnd w:id="236"/>
      <w:bookmarkEnd w:id="237"/>
      <w:bookmarkEnd w:id="238"/>
      <w:bookmarkEnd w:id="239"/>
      <w:bookmarkEnd w:id="240"/>
    </w:p>
    <w:p w14:paraId="3040678A" w14:textId="77777777" w:rsidR="005868E0" w:rsidRPr="003209CA" w:rsidRDefault="005868E0" w:rsidP="005868E0">
      <w:pPr>
        <w:pStyle w:val="2"/>
        <w:jc w:val="left"/>
      </w:pPr>
      <w:bookmarkStart w:id="241" w:name="拡張子"/>
      <w:bookmarkStart w:id="242" w:name="_Toc168625508"/>
      <w:bookmarkStart w:id="243" w:name="_Toc143160249"/>
      <w:bookmarkStart w:id="244" w:name="_Toc328308556"/>
      <w:bookmarkStart w:id="245" w:name="_Ref421360841"/>
      <w:bookmarkStart w:id="246" w:name="_Ref421360847"/>
      <w:bookmarkStart w:id="247" w:name="_Ref483052395"/>
      <w:bookmarkStart w:id="248" w:name="_Ref483052427"/>
      <w:bookmarkStart w:id="249" w:name="_Toc53778999"/>
      <w:bookmarkStart w:id="250" w:name="_Toc56535432"/>
      <w:bookmarkStart w:id="251" w:name="_Toc166581334"/>
      <w:bookmarkStart w:id="252" w:name="_Toc166600587"/>
      <w:r w:rsidRPr="003209CA">
        <w:rPr>
          <w:rFonts w:hint="eastAsia"/>
        </w:rPr>
        <w:t>拡張子</w:t>
      </w:r>
      <w:bookmarkEnd w:id="241"/>
      <w:r w:rsidRPr="003209CA">
        <w:rPr>
          <w:rFonts w:hint="eastAsia"/>
        </w:rPr>
        <w:t>について</w:t>
      </w:r>
      <w:bookmarkEnd w:id="242"/>
      <w:bookmarkEnd w:id="243"/>
      <w:bookmarkEnd w:id="244"/>
      <w:bookmarkEnd w:id="245"/>
      <w:bookmarkEnd w:id="246"/>
      <w:bookmarkEnd w:id="247"/>
      <w:bookmarkEnd w:id="248"/>
      <w:bookmarkEnd w:id="249"/>
      <w:bookmarkEnd w:id="250"/>
      <w:bookmarkEnd w:id="251"/>
      <w:bookmarkEnd w:id="252"/>
    </w:p>
    <w:p w14:paraId="31D0DA8C" w14:textId="77777777" w:rsidR="005868E0" w:rsidRPr="00025026" w:rsidRDefault="005868E0" w:rsidP="005868E0">
      <w:pPr>
        <w:pStyle w:val="3"/>
      </w:pPr>
      <w:r w:rsidRPr="00025026">
        <w:t>ファイル名の例</w:t>
      </w:r>
    </w:p>
    <w:p w14:paraId="345CF64A" w14:textId="77777777" w:rsidR="005868E0" w:rsidRPr="009E66C3" w:rsidRDefault="005868E0" w:rsidP="005868E0">
      <w:pPr>
        <w:pStyle w:val="3"/>
        <w:numPr>
          <w:ilvl w:val="0"/>
          <w:numId w:val="0"/>
        </w:numPr>
        <w:ind w:left="709"/>
      </w:pPr>
      <w:r w:rsidRPr="00F813BE">
        <w:rPr>
          <w:rFonts w:hint="eastAsia"/>
        </w:rPr>
        <w:t>「XL_4R同好会yyyy mm dd.xlsx」（この場合「xlsx」が拡張子です）</w:t>
      </w:r>
      <w:r w:rsidRPr="00F813BE">
        <w:br/>
      </w:r>
      <w:r w:rsidRPr="00F813BE">
        <w:rPr>
          <w:rFonts w:hint="eastAsia"/>
        </w:rPr>
        <w:t>ファイル名の最後に表示する「．」から右側に表示した文字列で、ファイルの種類または形式を識別する目的ですExcel2000～2003では「xls」、Excel2007以降のバージョンの場合は「</w:t>
      </w:r>
      <w:r w:rsidRPr="00F813BE">
        <w:t>xlsx</w:t>
      </w:r>
      <w:r w:rsidRPr="00F813BE">
        <w:rPr>
          <w:rFonts w:hint="eastAsia"/>
        </w:rPr>
        <w:t>」となります。</w:t>
      </w:r>
      <w:r w:rsidRPr="00F813BE">
        <w:br/>
      </w:r>
      <w:r w:rsidRPr="00F813BE">
        <w:rPr>
          <w:rFonts w:hint="eastAsia"/>
        </w:rPr>
        <w:t>Word2000～2003の場合は「doc」Word2007以降では「docx」となります。</w:t>
      </w:r>
      <w:r>
        <w:br/>
      </w:r>
      <w:r w:rsidRPr="009E66C3">
        <w:rPr>
          <w:rFonts w:hint="eastAsia"/>
        </w:rPr>
        <w:t>Excel2007以降で、「GG_同好会メンバー2014年度.xlsm」のようにマクロを含む場合は「</w:t>
      </w:r>
      <w:r w:rsidRPr="009E66C3">
        <w:t>xlsm</w:t>
      </w:r>
      <w:r w:rsidRPr="009E66C3">
        <w:rPr>
          <w:rFonts w:hint="eastAsia"/>
        </w:rPr>
        <w:t>」となります。</w:t>
      </w:r>
    </w:p>
    <w:p w14:paraId="6D614F05" w14:textId="77777777" w:rsidR="005868E0" w:rsidRDefault="005868E0" w:rsidP="005868E0">
      <w:pPr>
        <w:pStyle w:val="2"/>
        <w:jc w:val="left"/>
      </w:pPr>
      <w:bookmarkStart w:id="253" w:name="_Toc53779002"/>
      <w:bookmarkStart w:id="254" w:name="_Toc56535435"/>
      <w:bookmarkStart w:id="255" w:name="_Toc166581335"/>
      <w:bookmarkStart w:id="256" w:name="_Toc166600588"/>
      <w:r w:rsidRPr="00D85A3F">
        <w:rPr>
          <w:rFonts w:hint="eastAsia"/>
        </w:rPr>
        <w:t>Windows10の拡張子の表示方法：</w:t>
      </w:r>
      <w:bookmarkEnd w:id="253"/>
      <w:bookmarkEnd w:id="254"/>
      <w:bookmarkEnd w:id="255"/>
      <w:bookmarkEnd w:id="256"/>
    </w:p>
    <w:p w14:paraId="4921605D" w14:textId="77777777" w:rsidR="005868E0" w:rsidRDefault="005868E0" w:rsidP="005868E0">
      <w:pPr>
        <w:pStyle w:val="3"/>
      </w:pPr>
      <w:r>
        <w:rPr>
          <w:rFonts w:hint="eastAsia"/>
        </w:rPr>
        <w:t>エクスプローラーを開きトップの＜表示＞タブを選択します。</w:t>
      </w:r>
    </w:p>
    <w:p w14:paraId="207A98D8" w14:textId="77777777" w:rsidR="005868E0" w:rsidRDefault="005868E0" w:rsidP="005868E0">
      <w:pPr>
        <w:pStyle w:val="3"/>
      </w:pPr>
      <w:r>
        <w:rPr>
          <w:rFonts w:hint="eastAsia"/>
        </w:rPr>
        <w:t>＜オプション＞を選択します。</w:t>
      </w:r>
    </w:p>
    <w:p w14:paraId="1A464DC5" w14:textId="77777777" w:rsidR="005868E0" w:rsidRDefault="005868E0" w:rsidP="005868E0">
      <w:pPr>
        <w:pStyle w:val="3"/>
      </w:pPr>
      <w:r w:rsidRPr="00D85A3F">
        <w:rPr>
          <w:rFonts w:hint="eastAsia"/>
        </w:rPr>
        <w:t>「フォルダーオプション」</w:t>
      </w:r>
      <w:r>
        <w:rPr>
          <w:rFonts w:hint="eastAsia"/>
        </w:rPr>
        <w:t>が表示するのでトップの＜表示＞をクリックします。</w:t>
      </w:r>
    </w:p>
    <w:p w14:paraId="162233FE" w14:textId="77777777" w:rsidR="005868E0" w:rsidRDefault="005868E0" w:rsidP="005868E0">
      <w:pPr>
        <w:pStyle w:val="3"/>
      </w:pPr>
      <w:r w:rsidRPr="00D85A3F">
        <w:rPr>
          <w:rFonts w:hint="eastAsia"/>
        </w:rPr>
        <w:t>「詳細設定」ボックスから「登録されている拡張子は表示しない」のチェックを外して、「OK」をクリックします</w:t>
      </w:r>
      <w:r>
        <w:rPr>
          <w:rFonts w:hint="eastAsia"/>
        </w:rPr>
        <w:t>。</w:t>
      </w:r>
    </w:p>
    <w:p w14:paraId="39315E4E" w14:textId="77777777" w:rsidR="005868E0" w:rsidRDefault="005868E0" w:rsidP="005868E0">
      <w:pPr>
        <w:pStyle w:val="2"/>
        <w:jc w:val="left"/>
      </w:pPr>
      <w:bookmarkStart w:id="257" w:name="_Toc166581336"/>
      <w:bookmarkStart w:id="258" w:name="_Toc166600589"/>
      <w:r w:rsidRPr="00D85A3F">
        <w:rPr>
          <w:rFonts w:hint="eastAsia"/>
        </w:rPr>
        <w:t>Windows1</w:t>
      </w:r>
      <w:r>
        <w:rPr>
          <w:rFonts w:hint="eastAsia"/>
        </w:rPr>
        <w:t>1</w:t>
      </w:r>
      <w:r w:rsidRPr="00D85A3F">
        <w:rPr>
          <w:rFonts w:hint="eastAsia"/>
        </w:rPr>
        <w:t>の拡張子の表示方法：</w:t>
      </w:r>
      <w:bookmarkEnd w:id="257"/>
      <w:bookmarkEnd w:id="258"/>
    </w:p>
    <w:p w14:paraId="35FBB7AB" w14:textId="77777777" w:rsidR="005868E0" w:rsidRDefault="005868E0" w:rsidP="005868E0">
      <w:pPr>
        <w:pStyle w:val="3"/>
      </w:pPr>
      <w:r>
        <w:rPr>
          <w:rFonts w:hint="eastAsia"/>
        </w:rPr>
        <w:t>エクスプローラーを開きトップの「…」をクリックして＜オプション＞を選択します。</w:t>
      </w:r>
    </w:p>
    <w:p w14:paraId="14C1F317" w14:textId="77777777" w:rsidR="005868E0" w:rsidRDefault="005868E0" w:rsidP="005868E0">
      <w:pPr>
        <w:pStyle w:val="3"/>
      </w:pPr>
      <w:r w:rsidRPr="00D85A3F">
        <w:rPr>
          <w:rFonts w:hint="eastAsia"/>
        </w:rPr>
        <w:t>「フォルダーオプション」</w:t>
      </w:r>
      <w:r>
        <w:rPr>
          <w:rFonts w:hint="eastAsia"/>
        </w:rPr>
        <w:t>が表示するのでトップの＜表示＞をクリックします。</w:t>
      </w:r>
    </w:p>
    <w:p w14:paraId="6F977645" w14:textId="77777777" w:rsidR="005868E0" w:rsidRPr="00D85A3F" w:rsidRDefault="005868E0" w:rsidP="005868E0">
      <w:pPr>
        <w:pStyle w:val="3"/>
      </w:pPr>
      <w:r w:rsidRPr="00D85A3F">
        <w:rPr>
          <w:rFonts w:hint="eastAsia"/>
        </w:rPr>
        <w:t>「詳細設定」ボックスから「登録されている拡張子は表示しない」のチェックを外して、「OK」をクリックします。</w:t>
      </w:r>
    </w:p>
    <w:p w14:paraId="213AA60B" w14:textId="77777777" w:rsidR="005868E0" w:rsidRPr="005868E0" w:rsidRDefault="005868E0" w:rsidP="005868E0"/>
    <w:sectPr w:rsidR="005868E0" w:rsidRPr="005868E0" w:rsidSect="006233B5">
      <w:footerReference w:type="default" r:id="rId40"/>
      <w:footerReference w:type="first" r:id="rId41"/>
      <w:pgSz w:w="11906" w:h="16838" w:code="9"/>
      <w:pgMar w:top="1418" w:right="1134" w:bottom="1134" w:left="1701" w:header="964" w:footer="567" w:gutter="0"/>
      <w:pgNumType w:fmt="numberInDash" w:start="1"/>
      <w:cols w:space="425"/>
      <w:titlePg/>
      <w:docGrid w:type="linesAndChar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F79C812" w14:textId="77777777" w:rsidR="001E3932" w:rsidRDefault="001E3932" w:rsidP="006F65BC">
      <w:r>
        <w:separator/>
      </w:r>
    </w:p>
  </w:endnote>
  <w:endnote w:type="continuationSeparator" w:id="0">
    <w:p w14:paraId="671CAFFB" w14:textId="77777777" w:rsidR="001E3932" w:rsidRDefault="001E3932" w:rsidP="006F65B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986229276"/>
      <w:docPartObj>
        <w:docPartGallery w:val="Page Numbers (Bottom of Page)"/>
        <w:docPartUnique/>
      </w:docPartObj>
    </w:sdtPr>
    <w:sdtContent>
      <w:p w14:paraId="2FFACB74" w14:textId="3AA750B4" w:rsidR="00FE083D" w:rsidRDefault="00FE083D">
        <w:pPr>
          <w:pStyle w:val="a4"/>
          <w:jc w:val="center"/>
        </w:pPr>
        <w:r>
          <w:fldChar w:fldCharType="begin"/>
        </w:r>
        <w:r>
          <w:instrText>PAGE   \* MERGEFORMAT</w:instrText>
        </w:r>
        <w:r>
          <w:fldChar w:fldCharType="separate"/>
        </w:r>
        <w:r>
          <w:rPr>
            <w:lang w:val="ja-JP"/>
          </w:rPr>
          <w:t>2</w:t>
        </w:r>
        <w:r>
          <w:fldChar w:fldCharType="end"/>
        </w:r>
      </w:p>
    </w:sdtContent>
  </w:sdt>
  <w:p w14:paraId="14DEF758" w14:textId="77777777" w:rsidR="00B415C6" w:rsidRDefault="00B415C6" w:rsidP="007B175E">
    <w:pPr>
      <w:pStyle w:val="a4"/>
      <w:jc w:val="cen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208105451"/>
      <w:docPartObj>
        <w:docPartGallery w:val="Page Numbers (Bottom of Page)"/>
        <w:docPartUnique/>
      </w:docPartObj>
    </w:sdtPr>
    <w:sdtContent>
      <w:p w14:paraId="139F6D38" w14:textId="77777777" w:rsidR="00B415C6" w:rsidRDefault="00B415C6">
        <w:pPr>
          <w:pStyle w:val="a4"/>
          <w:jc w:val="center"/>
        </w:pPr>
        <w:r>
          <w:fldChar w:fldCharType="begin"/>
        </w:r>
        <w:r>
          <w:instrText>PAGE   \* MERGEFORMAT</w:instrText>
        </w:r>
        <w:r>
          <w:fldChar w:fldCharType="separate"/>
        </w:r>
        <w:r>
          <w:rPr>
            <w:lang w:val="ja-JP"/>
          </w:rPr>
          <w:t>2</w:t>
        </w:r>
        <w:r>
          <w:fldChar w:fldCharType="end"/>
        </w:r>
      </w:p>
    </w:sdtContent>
  </w:sdt>
  <w:p w14:paraId="662DB47D" w14:textId="77777777" w:rsidR="00B415C6" w:rsidRDefault="00B415C6" w:rsidP="007B175E">
    <w:pPr>
      <w:pStyle w:val="a4"/>
      <w:jc w:val="cen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293558341"/>
      <w:docPartObj>
        <w:docPartGallery w:val="Page Numbers (Bottom of Page)"/>
        <w:docPartUnique/>
      </w:docPartObj>
    </w:sdtPr>
    <w:sdtContent>
      <w:p w14:paraId="2E9DA6FF" w14:textId="77777777" w:rsidR="00B415C6" w:rsidRDefault="00B415C6">
        <w:pPr>
          <w:pStyle w:val="a4"/>
          <w:jc w:val="center"/>
        </w:pPr>
        <w:r>
          <w:fldChar w:fldCharType="begin"/>
        </w:r>
        <w:r>
          <w:instrText>PAGE   \* MERGEFORMAT</w:instrText>
        </w:r>
        <w:r>
          <w:fldChar w:fldCharType="separate"/>
        </w:r>
        <w:r>
          <w:rPr>
            <w:lang w:val="ja-JP"/>
          </w:rPr>
          <w:t>2</w:t>
        </w:r>
        <w:r>
          <w:fldChar w:fldCharType="end"/>
        </w:r>
      </w:p>
    </w:sdtContent>
  </w:sdt>
  <w:p w14:paraId="711C4E4A" w14:textId="77777777" w:rsidR="00B415C6" w:rsidRDefault="00B415C6" w:rsidP="006233B5">
    <w:pPr>
      <w:pStyle w:val="a4"/>
      <w:jc w:val="cen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187435088"/>
      <w:docPartObj>
        <w:docPartGallery w:val="Page Numbers (Bottom of Page)"/>
        <w:docPartUnique/>
      </w:docPartObj>
    </w:sdtPr>
    <w:sdtContent>
      <w:p w14:paraId="6A77746D" w14:textId="77777777" w:rsidR="00B415C6" w:rsidRDefault="00B415C6">
        <w:pPr>
          <w:pStyle w:val="a4"/>
          <w:jc w:val="center"/>
        </w:pPr>
        <w:r>
          <w:fldChar w:fldCharType="begin"/>
        </w:r>
        <w:r>
          <w:instrText>PAGE   \* MERGEFORMAT</w:instrText>
        </w:r>
        <w:r>
          <w:fldChar w:fldCharType="separate"/>
        </w:r>
        <w:r>
          <w:rPr>
            <w:lang w:val="ja-JP"/>
          </w:rPr>
          <w:t>2</w:t>
        </w:r>
        <w:r>
          <w:fldChar w:fldCharType="end"/>
        </w:r>
      </w:p>
    </w:sdtContent>
  </w:sdt>
  <w:p w14:paraId="03BA77EE" w14:textId="77777777" w:rsidR="00B415C6" w:rsidRDefault="00B415C6" w:rsidP="006233B5">
    <w:pPr>
      <w:pStyle w:val="a4"/>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FC8BD6A" w14:textId="77777777" w:rsidR="001E3932" w:rsidRDefault="001E3932" w:rsidP="006F65BC">
      <w:r>
        <w:separator/>
      </w:r>
    </w:p>
  </w:footnote>
  <w:footnote w:type="continuationSeparator" w:id="0">
    <w:p w14:paraId="2421D2CC" w14:textId="77777777" w:rsidR="001E3932" w:rsidRDefault="001E3932" w:rsidP="006F65BC">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861FE8"/>
    <w:multiLevelType w:val="hybridMultilevel"/>
    <w:tmpl w:val="5C8A9056"/>
    <w:lvl w:ilvl="0" w:tplc="5028924E">
      <w:numFmt w:val="bullet"/>
      <w:lvlText w:val="※"/>
      <w:lvlJc w:val="left"/>
      <w:pPr>
        <w:ind w:left="1636" w:hanging="360"/>
      </w:pPr>
      <w:rPr>
        <w:rFonts w:ascii="ＭＳ 明朝" w:eastAsia="ＭＳ 明朝" w:hAnsi="ＭＳ 明朝" w:cstheme="majorBidi" w:hint="eastAsia"/>
      </w:rPr>
    </w:lvl>
    <w:lvl w:ilvl="1" w:tplc="0409000B" w:tentative="1">
      <w:start w:val="1"/>
      <w:numFmt w:val="bullet"/>
      <w:lvlText w:val=""/>
      <w:lvlJc w:val="left"/>
      <w:pPr>
        <w:ind w:left="2116" w:hanging="420"/>
      </w:pPr>
      <w:rPr>
        <w:rFonts w:ascii="Wingdings" w:hAnsi="Wingdings" w:hint="default"/>
      </w:rPr>
    </w:lvl>
    <w:lvl w:ilvl="2" w:tplc="0409000D" w:tentative="1">
      <w:start w:val="1"/>
      <w:numFmt w:val="bullet"/>
      <w:lvlText w:val=""/>
      <w:lvlJc w:val="left"/>
      <w:pPr>
        <w:ind w:left="2536" w:hanging="420"/>
      </w:pPr>
      <w:rPr>
        <w:rFonts w:ascii="Wingdings" w:hAnsi="Wingdings" w:hint="default"/>
      </w:rPr>
    </w:lvl>
    <w:lvl w:ilvl="3" w:tplc="04090001" w:tentative="1">
      <w:start w:val="1"/>
      <w:numFmt w:val="bullet"/>
      <w:lvlText w:val=""/>
      <w:lvlJc w:val="left"/>
      <w:pPr>
        <w:ind w:left="2956" w:hanging="420"/>
      </w:pPr>
      <w:rPr>
        <w:rFonts w:ascii="Wingdings" w:hAnsi="Wingdings" w:hint="default"/>
      </w:rPr>
    </w:lvl>
    <w:lvl w:ilvl="4" w:tplc="0409000B" w:tentative="1">
      <w:start w:val="1"/>
      <w:numFmt w:val="bullet"/>
      <w:lvlText w:val=""/>
      <w:lvlJc w:val="left"/>
      <w:pPr>
        <w:ind w:left="3376" w:hanging="420"/>
      </w:pPr>
      <w:rPr>
        <w:rFonts w:ascii="Wingdings" w:hAnsi="Wingdings" w:hint="default"/>
      </w:rPr>
    </w:lvl>
    <w:lvl w:ilvl="5" w:tplc="0409000D" w:tentative="1">
      <w:start w:val="1"/>
      <w:numFmt w:val="bullet"/>
      <w:lvlText w:val=""/>
      <w:lvlJc w:val="left"/>
      <w:pPr>
        <w:ind w:left="3796" w:hanging="420"/>
      </w:pPr>
      <w:rPr>
        <w:rFonts w:ascii="Wingdings" w:hAnsi="Wingdings" w:hint="default"/>
      </w:rPr>
    </w:lvl>
    <w:lvl w:ilvl="6" w:tplc="04090001" w:tentative="1">
      <w:start w:val="1"/>
      <w:numFmt w:val="bullet"/>
      <w:lvlText w:val=""/>
      <w:lvlJc w:val="left"/>
      <w:pPr>
        <w:ind w:left="4216" w:hanging="420"/>
      </w:pPr>
      <w:rPr>
        <w:rFonts w:ascii="Wingdings" w:hAnsi="Wingdings" w:hint="default"/>
      </w:rPr>
    </w:lvl>
    <w:lvl w:ilvl="7" w:tplc="0409000B" w:tentative="1">
      <w:start w:val="1"/>
      <w:numFmt w:val="bullet"/>
      <w:lvlText w:val=""/>
      <w:lvlJc w:val="left"/>
      <w:pPr>
        <w:ind w:left="4636" w:hanging="420"/>
      </w:pPr>
      <w:rPr>
        <w:rFonts w:ascii="Wingdings" w:hAnsi="Wingdings" w:hint="default"/>
      </w:rPr>
    </w:lvl>
    <w:lvl w:ilvl="8" w:tplc="0409000D" w:tentative="1">
      <w:start w:val="1"/>
      <w:numFmt w:val="bullet"/>
      <w:lvlText w:val=""/>
      <w:lvlJc w:val="left"/>
      <w:pPr>
        <w:ind w:left="5056" w:hanging="420"/>
      </w:pPr>
      <w:rPr>
        <w:rFonts w:ascii="Wingdings" w:hAnsi="Wingdings" w:hint="default"/>
      </w:rPr>
    </w:lvl>
  </w:abstractNum>
  <w:abstractNum w:abstractNumId="1" w15:restartNumberingAfterBreak="0">
    <w:nsid w:val="27FD40AE"/>
    <w:multiLevelType w:val="multilevel"/>
    <w:tmpl w:val="8BA4967A"/>
    <w:lvl w:ilvl="0">
      <w:start w:val="1"/>
      <w:numFmt w:val="decimal"/>
      <w:pStyle w:val="a"/>
      <w:lvlText w:val="%1）"/>
      <w:lvlJc w:val="left"/>
      <w:pPr>
        <w:ind w:left="840" w:hanging="420"/>
      </w:pPr>
      <w:rPr>
        <w:rFonts w:hint="default"/>
      </w:rPr>
    </w:lvl>
    <w:lvl w:ilvl="1">
      <w:start w:val="1"/>
      <w:numFmt w:val="aiueoFullWidth"/>
      <w:lvlText w:val="(%2)"/>
      <w:lvlJc w:val="left"/>
      <w:pPr>
        <w:ind w:left="1260" w:hanging="420"/>
      </w:pPr>
      <w:rPr>
        <w:rFonts w:hint="eastAsia"/>
      </w:rPr>
    </w:lvl>
    <w:lvl w:ilvl="2">
      <w:start w:val="1"/>
      <w:numFmt w:val="decimalEnclosedCircle"/>
      <w:lvlText w:val="%3"/>
      <w:lvlJc w:val="left"/>
      <w:pPr>
        <w:ind w:left="1680" w:hanging="420"/>
      </w:pPr>
      <w:rPr>
        <w:rFonts w:hint="eastAsia"/>
      </w:rPr>
    </w:lvl>
    <w:lvl w:ilvl="3">
      <w:start w:val="1"/>
      <w:numFmt w:val="decimal"/>
      <w:lvlText w:val="%4."/>
      <w:lvlJc w:val="left"/>
      <w:pPr>
        <w:ind w:left="2100" w:hanging="420"/>
      </w:pPr>
      <w:rPr>
        <w:rFonts w:hint="eastAsia"/>
      </w:rPr>
    </w:lvl>
    <w:lvl w:ilvl="4">
      <w:start w:val="1"/>
      <w:numFmt w:val="aiueoFullWidth"/>
      <w:lvlText w:val="(%5)"/>
      <w:lvlJc w:val="left"/>
      <w:pPr>
        <w:ind w:left="2520" w:hanging="420"/>
      </w:pPr>
      <w:rPr>
        <w:rFonts w:hint="eastAsia"/>
      </w:rPr>
    </w:lvl>
    <w:lvl w:ilvl="5">
      <w:start w:val="1"/>
      <w:numFmt w:val="decimalEnclosedCircle"/>
      <w:lvlText w:val="%6"/>
      <w:lvlJc w:val="left"/>
      <w:pPr>
        <w:ind w:left="2940" w:hanging="420"/>
      </w:pPr>
      <w:rPr>
        <w:rFonts w:hint="eastAsia"/>
      </w:rPr>
    </w:lvl>
    <w:lvl w:ilvl="6">
      <w:start w:val="1"/>
      <w:numFmt w:val="decimal"/>
      <w:lvlText w:val="%7."/>
      <w:lvlJc w:val="left"/>
      <w:pPr>
        <w:ind w:left="3360" w:hanging="420"/>
      </w:pPr>
      <w:rPr>
        <w:rFonts w:hint="eastAsia"/>
      </w:rPr>
    </w:lvl>
    <w:lvl w:ilvl="7">
      <w:start w:val="1"/>
      <w:numFmt w:val="aiueoFullWidth"/>
      <w:lvlText w:val="(%8)"/>
      <w:lvlJc w:val="left"/>
      <w:pPr>
        <w:ind w:left="3780" w:hanging="420"/>
      </w:pPr>
      <w:rPr>
        <w:rFonts w:hint="eastAsia"/>
      </w:rPr>
    </w:lvl>
    <w:lvl w:ilvl="8">
      <w:start w:val="1"/>
      <w:numFmt w:val="decimalEnclosedCircle"/>
      <w:lvlText w:val="%9"/>
      <w:lvlJc w:val="left"/>
      <w:pPr>
        <w:ind w:left="4200" w:hanging="420"/>
      </w:pPr>
      <w:rPr>
        <w:rFonts w:hint="eastAsia"/>
      </w:rPr>
    </w:lvl>
  </w:abstractNum>
  <w:abstractNum w:abstractNumId="2" w15:restartNumberingAfterBreak="0">
    <w:nsid w:val="3CF659C5"/>
    <w:multiLevelType w:val="multilevel"/>
    <w:tmpl w:val="E042CD3A"/>
    <w:lvl w:ilvl="0">
      <w:start w:val="1"/>
      <w:numFmt w:val="decimalFullWidth"/>
      <w:pStyle w:val="1"/>
      <w:suff w:val="space"/>
      <w:lvlText w:val="%1"/>
      <w:lvlJc w:val="left"/>
      <w:pPr>
        <w:ind w:left="425" w:hanging="425"/>
      </w:pPr>
      <w:rPr>
        <w:rFonts w:hint="eastAsia"/>
        <w:lang w:val="en-US"/>
      </w:rPr>
    </w:lvl>
    <w:lvl w:ilvl="1">
      <w:start w:val="1"/>
      <w:numFmt w:val="decimal"/>
      <w:pStyle w:val="2"/>
      <w:suff w:val="space"/>
      <w:lvlText w:val="(%2)"/>
      <w:lvlJc w:val="left"/>
      <w:pPr>
        <w:ind w:left="737" w:hanging="397"/>
      </w:pPr>
      <w:rPr>
        <w:rFonts w:hint="eastAsia"/>
        <w:b/>
        <w:bCs w:val="0"/>
        <w:i w:val="0"/>
        <w:iCs w:val="0"/>
        <w:caps w:val="0"/>
        <w:smallCaps w:val="0"/>
        <w:strike w:val="0"/>
        <w:dstrike w:val="0"/>
        <w:vanish w:val="0"/>
        <w:color w:val="000000"/>
        <w:spacing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2">
      <w:start w:val="1"/>
      <w:numFmt w:val="decimal"/>
      <w:pStyle w:val="3"/>
      <w:suff w:val="space"/>
      <w:lvlText w:val="%3)"/>
      <w:lvlJc w:val="left"/>
      <w:pPr>
        <w:ind w:left="1447" w:hanging="312"/>
      </w:pPr>
      <w:rPr>
        <w:rFonts w:hint="eastAsia"/>
        <w:b w:val="0"/>
      </w:rPr>
    </w:lvl>
    <w:lvl w:ilvl="3">
      <w:start w:val="1"/>
      <w:numFmt w:val="lowerLetter"/>
      <w:pStyle w:val="4"/>
      <w:suff w:val="space"/>
      <w:lvlText w:val="%4."/>
      <w:lvlJc w:val="left"/>
      <w:pPr>
        <w:ind w:left="1247" w:hanging="283"/>
      </w:pPr>
      <w:rPr>
        <w:rFonts w:hint="eastAsia"/>
      </w:rPr>
    </w:lvl>
    <w:lvl w:ilvl="4">
      <w:start w:val="1"/>
      <w:numFmt w:val="none"/>
      <w:suff w:val="nothing"/>
      <w:lvlText w:val=""/>
      <w:lvlJc w:val="left"/>
      <w:pPr>
        <w:ind w:left="2126" w:hanging="425"/>
      </w:pPr>
      <w:rPr>
        <w:rFonts w:hint="eastAsia"/>
      </w:rPr>
    </w:lvl>
    <w:lvl w:ilvl="5">
      <w:start w:val="1"/>
      <w:numFmt w:val="none"/>
      <w:suff w:val="nothing"/>
      <w:lvlText w:val=""/>
      <w:lvlJc w:val="left"/>
      <w:pPr>
        <w:ind w:left="2551" w:hanging="425"/>
      </w:pPr>
      <w:rPr>
        <w:rFonts w:hint="eastAsia"/>
      </w:rPr>
    </w:lvl>
    <w:lvl w:ilvl="6">
      <w:start w:val="1"/>
      <w:numFmt w:val="none"/>
      <w:suff w:val="nothing"/>
      <w:lvlText w:val=""/>
      <w:lvlJc w:val="left"/>
      <w:pPr>
        <w:ind w:left="2976" w:hanging="425"/>
      </w:pPr>
      <w:rPr>
        <w:rFonts w:hint="eastAsia"/>
      </w:rPr>
    </w:lvl>
    <w:lvl w:ilvl="7">
      <w:start w:val="1"/>
      <w:numFmt w:val="none"/>
      <w:suff w:val="nothing"/>
      <w:lvlText w:val=""/>
      <w:lvlJc w:val="left"/>
      <w:pPr>
        <w:ind w:left="3402" w:hanging="426"/>
      </w:pPr>
      <w:rPr>
        <w:rFonts w:hint="eastAsia"/>
      </w:rPr>
    </w:lvl>
    <w:lvl w:ilvl="8">
      <w:start w:val="1"/>
      <w:numFmt w:val="none"/>
      <w:suff w:val="nothing"/>
      <w:lvlText w:val=""/>
      <w:lvlJc w:val="right"/>
      <w:pPr>
        <w:ind w:left="3827" w:hanging="425"/>
      </w:pPr>
      <w:rPr>
        <w:rFonts w:hint="eastAsia"/>
      </w:rPr>
    </w:lvl>
  </w:abstractNum>
  <w:abstractNum w:abstractNumId="3" w15:restartNumberingAfterBreak="0">
    <w:nsid w:val="4E072344"/>
    <w:multiLevelType w:val="hybridMultilevel"/>
    <w:tmpl w:val="2AA087A2"/>
    <w:lvl w:ilvl="0" w:tplc="0409000F">
      <w:start w:val="1"/>
      <w:numFmt w:val="decimal"/>
      <w:lvlText w:val="%1."/>
      <w:lvlJc w:val="left"/>
      <w:pPr>
        <w:ind w:left="2100" w:hanging="420"/>
      </w:pPr>
    </w:lvl>
    <w:lvl w:ilvl="1" w:tplc="04090017">
      <w:start w:val="1"/>
      <w:numFmt w:val="aiueoFullWidth"/>
      <w:lvlText w:val="(%2)"/>
      <w:lvlJc w:val="left"/>
      <w:pPr>
        <w:ind w:left="2520" w:hanging="420"/>
      </w:pPr>
    </w:lvl>
    <w:lvl w:ilvl="2" w:tplc="04090011" w:tentative="1">
      <w:start w:val="1"/>
      <w:numFmt w:val="decimalEnclosedCircle"/>
      <w:lvlText w:val="%3"/>
      <w:lvlJc w:val="left"/>
      <w:pPr>
        <w:ind w:left="2940" w:hanging="420"/>
      </w:pPr>
    </w:lvl>
    <w:lvl w:ilvl="3" w:tplc="0409000F" w:tentative="1">
      <w:start w:val="1"/>
      <w:numFmt w:val="decimal"/>
      <w:lvlText w:val="%4."/>
      <w:lvlJc w:val="left"/>
      <w:pPr>
        <w:ind w:left="3360" w:hanging="420"/>
      </w:pPr>
    </w:lvl>
    <w:lvl w:ilvl="4" w:tplc="04090017" w:tentative="1">
      <w:start w:val="1"/>
      <w:numFmt w:val="aiueoFullWidth"/>
      <w:lvlText w:val="(%5)"/>
      <w:lvlJc w:val="left"/>
      <w:pPr>
        <w:ind w:left="3780" w:hanging="420"/>
      </w:pPr>
    </w:lvl>
    <w:lvl w:ilvl="5" w:tplc="04090011" w:tentative="1">
      <w:start w:val="1"/>
      <w:numFmt w:val="decimalEnclosedCircle"/>
      <w:lvlText w:val="%6"/>
      <w:lvlJc w:val="left"/>
      <w:pPr>
        <w:ind w:left="4200" w:hanging="420"/>
      </w:pPr>
    </w:lvl>
    <w:lvl w:ilvl="6" w:tplc="0409000F" w:tentative="1">
      <w:start w:val="1"/>
      <w:numFmt w:val="decimal"/>
      <w:lvlText w:val="%7."/>
      <w:lvlJc w:val="left"/>
      <w:pPr>
        <w:ind w:left="4620" w:hanging="420"/>
      </w:pPr>
    </w:lvl>
    <w:lvl w:ilvl="7" w:tplc="04090017" w:tentative="1">
      <w:start w:val="1"/>
      <w:numFmt w:val="aiueoFullWidth"/>
      <w:lvlText w:val="(%8)"/>
      <w:lvlJc w:val="left"/>
      <w:pPr>
        <w:ind w:left="5040" w:hanging="420"/>
      </w:pPr>
    </w:lvl>
    <w:lvl w:ilvl="8" w:tplc="04090011" w:tentative="1">
      <w:start w:val="1"/>
      <w:numFmt w:val="decimalEnclosedCircle"/>
      <w:lvlText w:val="%9"/>
      <w:lvlJc w:val="left"/>
      <w:pPr>
        <w:ind w:left="5460" w:hanging="420"/>
      </w:pPr>
    </w:lvl>
  </w:abstractNum>
  <w:abstractNum w:abstractNumId="4" w15:restartNumberingAfterBreak="0">
    <w:nsid w:val="4FBF2684"/>
    <w:multiLevelType w:val="multilevel"/>
    <w:tmpl w:val="74B027A4"/>
    <w:styleLink w:val="Excel"/>
    <w:lvl w:ilvl="0">
      <w:start w:val="1"/>
      <w:numFmt w:val="decimal"/>
      <w:lvlText w:val="%1."/>
      <w:lvlJc w:val="left"/>
      <w:pPr>
        <w:tabs>
          <w:tab w:val="num" w:pos="420"/>
        </w:tabs>
        <w:ind w:left="420" w:hanging="420"/>
      </w:pPr>
      <w:rPr>
        <w:rFonts w:ascii="Century" w:eastAsia="ＭＳ 明朝" w:hAnsi="Century"/>
        <w:kern w:val="2"/>
        <w:sz w:val="24"/>
      </w:rPr>
    </w:lvl>
    <w:lvl w:ilvl="1">
      <w:start w:val="1"/>
      <w:numFmt w:val="aiueoFullWidth"/>
      <w:lvlText w:val="(%2)"/>
      <w:lvlJc w:val="left"/>
      <w:pPr>
        <w:tabs>
          <w:tab w:val="num" w:pos="840"/>
        </w:tabs>
        <w:ind w:left="840" w:hanging="420"/>
      </w:pPr>
      <w:rPr>
        <w:rFonts w:eastAsia="ＭＳ 明朝"/>
        <w:sz w:val="21"/>
      </w:rPr>
    </w:lvl>
    <w:lvl w:ilvl="2">
      <w:start w:val="1"/>
      <w:numFmt w:val="decimalEnclosedCircle"/>
      <w:lvlText w:val="%3"/>
      <w:lvlJc w:val="left"/>
      <w:pPr>
        <w:tabs>
          <w:tab w:val="num" w:pos="1260"/>
        </w:tabs>
        <w:ind w:left="1260" w:hanging="420"/>
      </w:pPr>
      <w:rPr>
        <w:rFonts w:eastAsia="ＭＳ 明朝"/>
        <w:sz w:val="21"/>
      </w:rPr>
    </w:lvl>
    <w:lvl w:ilvl="3">
      <w:start w:val="1"/>
      <w:numFmt w:val="lowerLetter"/>
      <w:lvlText w:val="%4."/>
      <w:lvlJc w:val="left"/>
      <w:pPr>
        <w:tabs>
          <w:tab w:val="num" w:pos="1680"/>
        </w:tabs>
        <w:ind w:left="1680" w:hanging="420"/>
      </w:pPr>
      <w:rPr>
        <w:rFonts w:eastAsia="ＭＳ 明朝" w:hint="eastAsia"/>
        <w:sz w:val="21"/>
      </w:rPr>
    </w:lvl>
    <w:lvl w:ilvl="4">
      <w:start w:val="1"/>
      <w:numFmt w:val="aiueoFullWidth"/>
      <w:lvlText w:val="(%5)"/>
      <w:lvlJc w:val="left"/>
      <w:pPr>
        <w:tabs>
          <w:tab w:val="num" w:pos="2100"/>
        </w:tabs>
        <w:ind w:left="2100" w:hanging="420"/>
      </w:pPr>
    </w:lvl>
    <w:lvl w:ilvl="5">
      <w:start w:val="1"/>
      <w:numFmt w:val="decimalEnclosedCircle"/>
      <w:lvlText w:val="%6"/>
      <w:lvlJc w:val="left"/>
      <w:pPr>
        <w:tabs>
          <w:tab w:val="num" w:pos="2520"/>
        </w:tabs>
        <w:ind w:left="2520" w:hanging="420"/>
      </w:pPr>
    </w:lvl>
    <w:lvl w:ilvl="6">
      <w:start w:val="1"/>
      <w:numFmt w:val="decimal"/>
      <w:lvlText w:val="%7."/>
      <w:lvlJc w:val="left"/>
      <w:pPr>
        <w:tabs>
          <w:tab w:val="num" w:pos="2940"/>
        </w:tabs>
        <w:ind w:left="2940" w:hanging="420"/>
      </w:pPr>
    </w:lvl>
    <w:lvl w:ilvl="7">
      <w:start w:val="1"/>
      <w:numFmt w:val="aiueoFullWidth"/>
      <w:lvlText w:val="(%8)"/>
      <w:lvlJc w:val="left"/>
      <w:pPr>
        <w:tabs>
          <w:tab w:val="num" w:pos="3360"/>
        </w:tabs>
        <w:ind w:left="3360" w:hanging="420"/>
      </w:pPr>
    </w:lvl>
    <w:lvl w:ilvl="8">
      <w:start w:val="1"/>
      <w:numFmt w:val="decimalEnclosedCircle"/>
      <w:lvlText w:val="%9"/>
      <w:lvlJc w:val="left"/>
      <w:pPr>
        <w:tabs>
          <w:tab w:val="num" w:pos="3780"/>
        </w:tabs>
        <w:ind w:left="3780" w:hanging="420"/>
      </w:pPr>
    </w:lvl>
  </w:abstractNum>
  <w:abstractNum w:abstractNumId="5" w15:restartNumberingAfterBreak="0">
    <w:nsid w:val="66884094"/>
    <w:multiLevelType w:val="hybridMultilevel"/>
    <w:tmpl w:val="B03C6124"/>
    <w:lvl w:ilvl="0" w:tplc="AB6283CC">
      <w:numFmt w:val="bullet"/>
      <w:lvlText w:val="※"/>
      <w:lvlJc w:val="left"/>
      <w:pPr>
        <w:ind w:left="927" w:hanging="360"/>
      </w:pPr>
      <w:rPr>
        <w:rFonts w:ascii="ＭＳ 明朝" w:eastAsia="ＭＳ 明朝" w:hAnsi="ＭＳ 明朝" w:cstheme="minorBidi" w:hint="eastAsia"/>
      </w:rPr>
    </w:lvl>
    <w:lvl w:ilvl="1" w:tplc="0409000B" w:tentative="1">
      <w:start w:val="1"/>
      <w:numFmt w:val="bullet"/>
      <w:lvlText w:val=""/>
      <w:lvlJc w:val="left"/>
      <w:pPr>
        <w:ind w:left="1407" w:hanging="420"/>
      </w:pPr>
      <w:rPr>
        <w:rFonts w:ascii="Wingdings" w:hAnsi="Wingdings" w:hint="default"/>
      </w:rPr>
    </w:lvl>
    <w:lvl w:ilvl="2" w:tplc="0409000D" w:tentative="1">
      <w:start w:val="1"/>
      <w:numFmt w:val="bullet"/>
      <w:lvlText w:val=""/>
      <w:lvlJc w:val="left"/>
      <w:pPr>
        <w:ind w:left="1827" w:hanging="420"/>
      </w:pPr>
      <w:rPr>
        <w:rFonts w:ascii="Wingdings" w:hAnsi="Wingdings" w:hint="default"/>
      </w:rPr>
    </w:lvl>
    <w:lvl w:ilvl="3" w:tplc="04090001" w:tentative="1">
      <w:start w:val="1"/>
      <w:numFmt w:val="bullet"/>
      <w:lvlText w:val=""/>
      <w:lvlJc w:val="left"/>
      <w:pPr>
        <w:ind w:left="2247" w:hanging="420"/>
      </w:pPr>
      <w:rPr>
        <w:rFonts w:ascii="Wingdings" w:hAnsi="Wingdings" w:hint="default"/>
      </w:rPr>
    </w:lvl>
    <w:lvl w:ilvl="4" w:tplc="0409000B" w:tentative="1">
      <w:start w:val="1"/>
      <w:numFmt w:val="bullet"/>
      <w:lvlText w:val=""/>
      <w:lvlJc w:val="left"/>
      <w:pPr>
        <w:ind w:left="2667" w:hanging="420"/>
      </w:pPr>
      <w:rPr>
        <w:rFonts w:ascii="Wingdings" w:hAnsi="Wingdings" w:hint="default"/>
      </w:rPr>
    </w:lvl>
    <w:lvl w:ilvl="5" w:tplc="0409000D" w:tentative="1">
      <w:start w:val="1"/>
      <w:numFmt w:val="bullet"/>
      <w:lvlText w:val=""/>
      <w:lvlJc w:val="left"/>
      <w:pPr>
        <w:ind w:left="3087" w:hanging="420"/>
      </w:pPr>
      <w:rPr>
        <w:rFonts w:ascii="Wingdings" w:hAnsi="Wingdings" w:hint="default"/>
      </w:rPr>
    </w:lvl>
    <w:lvl w:ilvl="6" w:tplc="04090001" w:tentative="1">
      <w:start w:val="1"/>
      <w:numFmt w:val="bullet"/>
      <w:lvlText w:val=""/>
      <w:lvlJc w:val="left"/>
      <w:pPr>
        <w:ind w:left="3507" w:hanging="420"/>
      </w:pPr>
      <w:rPr>
        <w:rFonts w:ascii="Wingdings" w:hAnsi="Wingdings" w:hint="default"/>
      </w:rPr>
    </w:lvl>
    <w:lvl w:ilvl="7" w:tplc="0409000B" w:tentative="1">
      <w:start w:val="1"/>
      <w:numFmt w:val="bullet"/>
      <w:lvlText w:val=""/>
      <w:lvlJc w:val="left"/>
      <w:pPr>
        <w:ind w:left="3927" w:hanging="420"/>
      </w:pPr>
      <w:rPr>
        <w:rFonts w:ascii="Wingdings" w:hAnsi="Wingdings" w:hint="default"/>
      </w:rPr>
    </w:lvl>
    <w:lvl w:ilvl="8" w:tplc="0409000D" w:tentative="1">
      <w:start w:val="1"/>
      <w:numFmt w:val="bullet"/>
      <w:lvlText w:val=""/>
      <w:lvlJc w:val="left"/>
      <w:pPr>
        <w:ind w:left="4347" w:hanging="420"/>
      </w:pPr>
      <w:rPr>
        <w:rFonts w:ascii="Wingdings" w:hAnsi="Wingdings" w:hint="default"/>
      </w:rPr>
    </w:lvl>
  </w:abstractNum>
  <w:abstractNum w:abstractNumId="6" w15:restartNumberingAfterBreak="0">
    <w:nsid w:val="7577356E"/>
    <w:multiLevelType w:val="hybridMultilevel"/>
    <w:tmpl w:val="840C2698"/>
    <w:lvl w:ilvl="0" w:tplc="C2129CE0">
      <w:numFmt w:val="bullet"/>
      <w:lvlText w:val="◆"/>
      <w:lvlJc w:val="left"/>
      <w:pPr>
        <w:ind w:left="1210" w:hanging="360"/>
      </w:pPr>
      <w:rPr>
        <w:rFonts w:ascii="ＭＳ 明朝" w:eastAsia="ＭＳ 明朝" w:hAnsi="ＭＳ 明朝" w:cstheme="minorBidi" w:hint="eastAsia"/>
      </w:rPr>
    </w:lvl>
    <w:lvl w:ilvl="1" w:tplc="1716F434">
      <w:numFmt w:val="bullet"/>
      <w:lvlText w:val="※"/>
      <w:lvlJc w:val="left"/>
      <w:pPr>
        <w:ind w:left="1630" w:hanging="360"/>
      </w:pPr>
      <w:rPr>
        <w:rFonts w:ascii="ＭＳ 明朝" w:eastAsia="ＭＳ 明朝" w:hAnsi="ＭＳ 明朝" w:cstheme="minorBidi" w:hint="eastAsia"/>
        <w:b/>
        <w:color w:val="FF0000"/>
      </w:rPr>
    </w:lvl>
    <w:lvl w:ilvl="2" w:tplc="0409000D" w:tentative="1">
      <w:start w:val="1"/>
      <w:numFmt w:val="bullet"/>
      <w:lvlText w:val=""/>
      <w:lvlJc w:val="left"/>
      <w:pPr>
        <w:ind w:left="2110" w:hanging="420"/>
      </w:pPr>
      <w:rPr>
        <w:rFonts w:ascii="Wingdings" w:hAnsi="Wingdings" w:hint="default"/>
      </w:rPr>
    </w:lvl>
    <w:lvl w:ilvl="3" w:tplc="04090001">
      <w:start w:val="1"/>
      <w:numFmt w:val="bullet"/>
      <w:lvlText w:val=""/>
      <w:lvlJc w:val="left"/>
      <w:pPr>
        <w:ind w:left="2530" w:hanging="420"/>
      </w:pPr>
      <w:rPr>
        <w:rFonts w:ascii="Wingdings" w:hAnsi="Wingdings" w:hint="default"/>
      </w:rPr>
    </w:lvl>
    <w:lvl w:ilvl="4" w:tplc="0409000B" w:tentative="1">
      <w:start w:val="1"/>
      <w:numFmt w:val="bullet"/>
      <w:lvlText w:val=""/>
      <w:lvlJc w:val="left"/>
      <w:pPr>
        <w:ind w:left="2950" w:hanging="420"/>
      </w:pPr>
      <w:rPr>
        <w:rFonts w:ascii="Wingdings" w:hAnsi="Wingdings" w:hint="default"/>
      </w:rPr>
    </w:lvl>
    <w:lvl w:ilvl="5" w:tplc="0409000D" w:tentative="1">
      <w:start w:val="1"/>
      <w:numFmt w:val="bullet"/>
      <w:lvlText w:val=""/>
      <w:lvlJc w:val="left"/>
      <w:pPr>
        <w:ind w:left="3370" w:hanging="420"/>
      </w:pPr>
      <w:rPr>
        <w:rFonts w:ascii="Wingdings" w:hAnsi="Wingdings" w:hint="default"/>
      </w:rPr>
    </w:lvl>
    <w:lvl w:ilvl="6" w:tplc="04090001" w:tentative="1">
      <w:start w:val="1"/>
      <w:numFmt w:val="bullet"/>
      <w:lvlText w:val=""/>
      <w:lvlJc w:val="left"/>
      <w:pPr>
        <w:ind w:left="3790" w:hanging="420"/>
      </w:pPr>
      <w:rPr>
        <w:rFonts w:ascii="Wingdings" w:hAnsi="Wingdings" w:hint="default"/>
      </w:rPr>
    </w:lvl>
    <w:lvl w:ilvl="7" w:tplc="0409000B" w:tentative="1">
      <w:start w:val="1"/>
      <w:numFmt w:val="bullet"/>
      <w:lvlText w:val=""/>
      <w:lvlJc w:val="left"/>
      <w:pPr>
        <w:ind w:left="4210" w:hanging="420"/>
      </w:pPr>
      <w:rPr>
        <w:rFonts w:ascii="Wingdings" w:hAnsi="Wingdings" w:hint="default"/>
      </w:rPr>
    </w:lvl>
    <w:lvl w:ilvl="8" w:tplc="0409000D" w:tentative="1">
      <w:start w:val="1"/>
      <w:numFmt w:val="bullet"/>
      <w:lvlText w:val=""/>
      <w:lvlJc w:val="left"/>
      <w:pPr>
        <w:ind w:left="4630" w:hanging="420"/>
      </w:pPr>
      <w:rPr>
        <w:rFonts w:ascii="Wingdings" w:hAnsi="Wingdings" w:hint="default"/>
      </w:rPr>
    </w:lvl>
  </w:abstractNum>
  <w:abstractNum w:abstractNumId="7" w15:restartNumberingAfterBreak="0">
    <w:nsid w:val="773F7567"/>
    <w:multiLevelType w:val="multilevel"/>
    <w:tmpl w:val="95FE9AF4"/>
    <w:lvl w:ilvl="0">
      <w:start w:val="1"/>
      <w:numFmt w:val="decimalFullWidth"/>
      <w:lvlText w:val="%1"/>
      <w:lvlJc w:val="left"/>
      <w:pPr>
        <w:ind w:left="425" w:hanging="425"/>
      </w:pPr>
      <w:rPr>
        <w:rFonts w:hint="eastAsia"/>
      </w:rPr>
    </w:lvl>
    <w:lvl w:ilvl="1">
      <w:start w:val="1"/>
      <w:numFmt w:val="aiueoFullWidth"/>
      <w:lvlText w:val="(%2)"/>
      <w:lvlJc w:val="left"/>
      <w:pPr>
        <w:ind w:left="851" w:hanging="426"/>
      </w:pPr>
      <w:rPr>
        <w:rFonts w:hint="eastAsia"/>
      </w:rPr>
    </w:lvl>
    <w:lvl w:ilvl="2">
      <w:start w:val="1"/>
      <w:numFmt w:val="decimal"/>
      <w:lvlText w:val="(%3)"/>
      <w:lvlJc w:val="left"/>
      <w:pPr>
        <w:ind w:left="1276" w:hanging="425"/>
      </w:pPr>
      <w:rPr>
        <w:rFonts w:hint="eastAsia"/>
      </w:rPr>
    </w:lvl>
    <w:lvl w:ilvl="3">
      <w:start w:val="1"/>
      <w:numFmt w:val="irohaFullWidth"/>
      <w:lvlText w:val="(%4)"/>
      <w:lvlJc w:val="left"/>
      <w:pPr>
        <w:ind w:left="1701" w:hanging="425"/>
      </w:pPr>
      <w:rPr>
        <w:rFonts w:hint="eastAsia"/>
      </w:rPr>
    </w:lvl>
    <w:lvl w:ilvl="4">
      <w:start w:val="1"/>
      <w:numFmt w:val="none"/>
      <w:suff w:val="nothing"/>
      <w:lvlText w:val=""/>
      <w:lvlJc w:val="left"/>
      <w:pPr>
        <w:ind w:left="2126" w:hanging="425"/>
      </w:pPr>
      <w:rPr>
        <w:rFonts w:hint="eastAsia"/>
      </w:rPr>
    </w:lvl>
    <w:lvl w:ilvl="5">
      <w:start w:val="1"/>
      <w:numFmt w:val="none"/>
      <w:suff w:val="nothing"/>
      <w:lvlText w:val=""/>
      <w:lvlJc w:val="left"/>
      <w:pPr>
        <w:ind w:left="2551" w:hanging="425"/>
      </w:pPr>
      <w:rPr>
        <w:rFonts w:hint="eastAsia"/>
      </w:rPr>
    </w:lvl>
    <w:lvl w:ilvl="6">
      <w:start w:val="1"/>
      <w:numFmt w:val="none"/>
      <w:suff w:val="nothing"/>
      <w:lvlText w:val=""/>
      <w:lvlJc w:val="left"/>
      <w:pPr>
        <w:ind w:left="2976" w:hanging="425"/>
      </w:pPr>
      <w:rPr>
        <w:rFonts w:hint="eastAsia"/>
      </w:rPr>
    </w:lvl>
    <w:lvl w:ilvl="7">
      <w:start w:val="1"/>
      <w:numFmt w:val="none"/>
      <w:suff w:val="nothing"/>
      <w:lvlText w:val=""/>
      <w:lvlJc w:val="left"/>
      <w:pPr>
        <w:ind w:left="3402" w:hanging="426"/>
      </w:pPr>
      <w:rPr>
        <w:rFonts w:hint="eastAsia"/>
      </w:rPr>
    </w:lvl>
    <w:lvl w:ilvl="8">
      <w:start w:val="1"/>
      <w:numFmt w:val="none"/>
      <w:suff w:val="nothing"/>
      <w:lvlText w:val=""/>
      <w:lvlJc w:val="right"/>
      <w:pPr>
        <w:ind w:left="3827" w:hanging="425"/>
      </w:pPr>
      <w:rPr>
        <w:rFonts w:hint="eastAsia"/>
      </w:rPr>
    </w:lvl>
  </w:abstractNum>
  <w:num w:numId="1" w16cid:durableId="936248931">
    <w:abstractNumId w:val="4"/>
  </w:num>
  <w:num w:numId="2" w16cid:durableId="992023624">
    <w:abstractNumId w:val="2"/>
  </w:num>
  <w:num w:numId="3" w16cid:durableId="588003249">
    <w:abstractNumId w:val="1"/>
  </w:num>
  <w:num w:numId="4" w16cid:durableId="297223815">
    <w:abstractNumId w:val="0"/>
  </w:num>
  <w:num w:numId="5" w16cid:durableId="1995260886">
    <w:abstractNumId w:val="7"/>
  </w:num>
  <w:num w:numId="6" w16cid:durableId="390033093">
    <w:abstractNumId w:val="5"/>
  </w:num>
  <w:num w:numId="7" w16cid:durableId="36316240">
    <w:abstractNumId w:val="3"/>
  </w:num>
  <w:num w:numId="8" w16cid:durableId="1136339775">
    <w:abstractNumId w:val="6"/>
  </w:num>
  <w:num w:numId="9" w16cid:durableId="140294399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bordersDoNotSurroundHeader/>
  <w:bordersDoNotSurroundFooter/>
  <w:activeWritingStyle w:appName="MSWord" w:lang="en-US" w:vendorID="64" w:dllVersion="6" w:nlCheck="1" w:checkStyle="0"/>
  <w:activeWritingStyle w:appName="MSWord" w:lang="ja-JP" w:vendorID="64" w:dllVersion="6" w:nlCheck="1" w:checkStyle="1"/>
  <w:activeWritingStyle w:appName="MSWord" w:lang="ja-JP" w:vendorID="64" w:dllVersion="0" w:nlCheck="1" w:checkStyle="1"/>
  <w:activeWritingStyle w:appName="MSWord" w:lang="en-US" w:vendorID="64" w:dllVersion="4096" w:nlCheck="1" w:checkStyle="0"/>
  <w:proofState w:spelling="clean" w:grammar="clean"/>
  <w:attachedTemplate r:id="rId1"/>
  <w:documentProtection w:edit="readOnly" w:enforcement="1"/>
  <w:defaultTabStop w:val="840"/>
  <w:drawingGridHorizontalSpacing w:val="105"/>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46AC9"/>
    <w:rsid w:val="00000237"/>
    <w:rsid w:val="00000614"/>
    <w:rsid w:val="00000785"/>
    <w:rsid w:val="00000E06"/>
    <w:rsid w:val="00000F42"/>
    <w:rsid w:val="0000100E"/>
    <w:rsid w:val="00001252"/>
    <w:rsid w:val="0000160A"/>
    <w:rsid w:val="00001728"/>
    <w:rsid w:val="000018EF"/>
    <w:rsid w:val="00001AB1"/>
    <w:rsid w:val="00001DC1"/>
    <w:rsid w:val="00002262"/>
    <w:rsid w:val="000022F3"/>
    <w:rsid w:val="00002817"/>
    <w:rsid w:val="0000348F"/>
    <w:rsid w:val="00003697"/>
    <w:rsid w:val="00004DB6"/>
    <w:rsid w:val="00005B5C"/>
    <w:rsid w:val="00005BDF"/>
    <w:rsid w:val="00005FAE"/>
    <w:rsid w:val="00005FD9"/>
    <w:rsid w:val="0000645A"/>
    <w:rsid w:val="00006A2A"/>
    <w:rsid w:val="00006EE9"/>
    <w:rsid w:val="000070BA"/>
    <w:rsid w:val="00007D4A"/>
    <w:rsid w:val="00010142"/>
    <w:rsid w:val="000101CC"/>
    <w:rsid w:val="000102BD"/>
    <w:rsid w:val="000106E6"/>
    <w:rsid w:val="00010715"/>
    <w:rsid w:val="0001071D"/>
    <w:rsid w:val="00010B05"/>
    <w:rsid w:val="00010B0A"/>
    <w:rsid w:val="00010E94"/>
    <w:rsid w:val="00010F49"/>
    <w:rsid w:val="00010FA1"/>
    <w:rsid w:val="0001238A"/>
    <w:rsid w:val="00012574"/>
    <w:rsid w:val="00012D5D"/>
    <w:rsid w:val="00012FA8"/>
    <w:rsid w:val="000133FA"/>
    <w:rsid w:val="000138EA"/>
    <w:rsid w:val="00013D66"/>
    <w:rsid w:val="000144D9"/>
    <w:rsid w:val="00014AFF"/>
    <w:rsid w:val="00014F87"/>
    <w:rsid w:val="000151FA"/>
    <w:rsid w:val="0001527A"/>
    <w:rsid w:val="00015572"/>
    <w:rsid w:val="00015946"/>
    <w:rsid w:val="00015DC0"/>
    <w:rsid w:val="0001646B"/>
    <w:rsid w:val="00016F62"/>
    <w:rsid w:val="0001741E"/>
    <w:rsid w:val="00017A62"/>
    <w:rsid w:val="00017B5A"/>
    <w:rsid w:val="00020BB3"/>
    <w:rsid w:val="00021269"/>
    <w:rsid w:val="00022175"/>
    <w:rsid w:val="00022E7C"/>
    <w:rsid w:val="00022F79"/>
    <w:rsid w:val="000233E7"/>
    <w:rsid w:val="000235CE"/>
    <w:rsid w:val="000236B3"/>
    <w:rsid w:val="000248F0"/>
    <w:rsid w:val="00024F68"/>
    <w:rsid w:val="00025407"/>
    <w:rsid w:val="00026A18"/>
    <w:rsid w:val="00026C53"/>
    <w:rsid w:val="00026F34"/>
    <w:rsid w:val="00026F96"/>
    <w:rsid w:val="0002742A"/>
    <w:rsid w:val="00027DFA"/>
    <w:rsid w:val="00030307"/>
    <w:rsid w:val="00030538"/>
    <w:rsid w:val="00030704"/>
    <w:rsid w:val="00030871"/>
    <w:rsid w:val="00030955"/>
    <w:rsid w:val="00030DC7"/>
    <w:rsid w:val="00030F39"/>
    <w:rsid w:val="00031692"/>
    <w:rsid w:val="00031811"/>
    <w:rsid w:val="00031F3A"/>
    <w:rsid w:val="00032A4A"/>
    <w:rsid w:val="00032E94"/>
    <w:rsid w:val="00033F0F"/>
    <w:rsid w:val="000349BA"/>
    <w:rsid w:val="00034DA3"/>
    <w:rsid w:val="00034F1E"/>
    <w:rsid w:val="00036031"/>
    <w:rsid w:val="000364BE"/>
    <w:rsid w:val="00036C62"/>
    <w:rsid w:val="00036E8D"/>
    <w:rsid w:val="0003720E"/>
    <w:rsid w:val="0003751F"/>
    <w:rsid w:val="000378DD"/>
    <w:rsid w:val="00037B96"/>
    <w:rsid w:val="00037B98"/>
    <w:rsid w:val="00037CC9"/>
    <w:rsid w:val="00037E6B"/>
    <w:rsid w:val="000405BD"/>
    <w:rsid w:val="000414BE"/>
    <w:rsid w:val="00041E62"/>
    <w:rsid w:val="00042454"/>
    <w:rsid w:val="000424F4"/>
    <w:rsid w:val="0004276D"/>
    <w:rsid w:val="000428A1"/>
    <w:rsid w:val="00042C74"/>
    <w:rsid w:val="00042DA2"/>
    <w:rsid w:val="0004317F"/>
    <w:rsid w:val="00043ABE"/>
    <w:rsid w:val="00044D96"/>
    <w:rsid w:val="00044D9C"/>
    <w:rsid w:val="00045996"/>
    <w:rsid w:val="00045CF7"/>
    <w:rsid w:val="00046141"/>
    <w:rsid w:val="0004677D"/>
    <w:rsid w:val="00046AC9"/>
    <w:rsid w:val="00046CE3"/>
    <w:rsid w:val="000472EA"/>
    <w:rsid w:val="00047937"/>
    <w:rsid w:val="00050B1A"/>
    <w:rsid w:val="00050BD8"/>
    <w:rsid w:val="00050F65"/>
    <w:rsid w:val="00051307"/>
    <w:rsid w:val="00051DC8"/>
    <w:rsid w:val="00052CD1"/>
    <w:rsid w:val="00052D9D"/>
    <w:rsid w:val="000533E7"/>
    <w:rsid w:val="000536C8"/>
    <w:rsid w:val="00053740"/>
    <w:rsid w:val="00053EDD"/>
    <w:rsid w:val="000547A3"/>
    <w:rsid w:val="00054CC0"/>
    <w:rsid w:val="00055AEE"/>
    <w:rsid w:val="00055B42"/>
    <w:rsid w:val="00056097"/>
    <w:rsid w:val="000567A0"/>
    <w:rsid w:val="00056C09"/>
    <w:rsid w:val="00056DE9"/>
    <w:rsid w:val="00057F25"/>
    <w:rsid w:val="00060558"/>
    <w:rsid w:val="000605C0"/>
    <w:rsid w:val="00061086"/>
    <w:rsid w:val="00061094"/>
    <w:rsid w:val="0006149C"/>
    <w:rsid w:val="0006244A"/>
    <w:rsid w:val="00063501"/>
    <w:rsid w:val="0006388E"/>
    <w:rsid w:val="00063E77"/>
    <w:rsid w:val="00063E7E"/>
    <w:rsid w:val="000645D8"/>
    <w:rsid w:val="00064629"/>
    <w:rsid w:val="00064674"/>
    <w:rsid w:val="000647B0"/>
    <w:rsid w:val="00064C64"/>
    <w:rsid w:val="000652A6"/>
    <w:rsid w:val="00065FBA"/>
    <w:rsid w:val="000666A3"/>
    <w:rsid w:val="0006671E"/>
    <w:rsid w:val="00067031"/>
    <w:rsid w:val="0006711A"/>
    <w:rsid w:val="00067183"/>
    <w:rsid w:val="0006723F"/>
    <w:rsid w:val="00067308"/>
    <w:rsid w:val="000674E6"/>
    <w:rsid w:val="00067701"/>
    <w:rsid w:val="00067784"/>
    <w:rsid w:val="00067C9E"/>
    <w:rsid w:val="00070DA7"/>
    <w:rsid w:val="00070EAD"/>
    <w:rsid w:val="00071422"/>
    <w:rsid w:val="00071790"/>
    <w:rsid w:val="000719C1"/>
    <w:rsid w:val="000719CC"/>
    <w:rsid w:val="00071C4B"/>
    <w:rsid w:val="00071C8A"/>
    <w:rsid w:val="00071D3E"/>
    <w:rsid w:val="00071FF1"/>
    <w:rsid w:val="0007281F"/>
    <w:rsid w:val="00073C0C"/>
    <w:rsid w:val="00073E30"/>
    <w:rsid w:val="00074096"/>
    <w:rsid w:val="000744E7"/>
    <w:rsid w:val="00074676"/>
    <w:rsid w:val="00074714"/>
    <w:rsid w:val="00074AC4"/>
    <w:rsid w:val="000750BE"/>
    <w:rsid w:val="000750D2"/>
    <w:rsid w:val="000757FD"/>
    <w:rsid w:val="00075890"/>
    <w:rsid w:val="00076A6E"/>
    <w:rsid w:val="00076D0A"/>
    <w:rsid w:val="00077962"/>
    <w:rsid w:val="00077A1F"/>
    <w:rsid w:val="00077D81"/>
    <w:rsid w:val="000803B5"/>
    <w:rsid w:val="00081BAF"/>
    <w:rsid w:val="0008201B"/>
    <w:rsid w:val="000825DE"/>
    <w:rsid w:val="00082AC6"/>
    <w:rsid w:val="00082BF8"/>
    <w:rsid w:val="00082EE6"/>
    <w:rsid w:val="00083107"/>
    <w:rsid w:val="000839BB"/>
    <w:rsid w:val="00083AC5"/>
    <w:rsid w:val="00083C66"/>
    <w:rsid w:val="00084511"/>
    <w:rsid w:val="000845FC"/>
    <w:rsid w:val="00084780"/>
    <w:rsid w:val="0008495D"/>
    <w:rsid w:val="00084CE6"/>
    <w:rsid w:val="00085FF1"/>
    <w:rsid w:val="000865D5"/>
    <w:rsid w:val="0008675B"/>
    <w:rsid w:val="000869B5"/>
    <w:rsid w:val="00086C92"/>
    <w:rsid w:val="00087658"/>
    <w:rsid w:val="00087B43"/>
    <w:rsid w:val="00090207"/>
    <w:rsid w:val="00090B7E"/>
    <w:rsid w:val="00091000"/>
    <w:rsid w:val="0009163C"/>
    <w:rsid w:val="00091BB4"/>
    <w:rsid w:val="000927CA"/>
    <w:rsid w:val="0009288E"/>
    <w:rsid w:val="00093065"/>
    <w:rsid w:val="000932B8"/>
    <w:rsid w:val="000939DB"/>
    <w:rsid w:val="000940C0"/>
    <w:rsid w:val="0009413D"/>
    <w:rsid w:val="000941BC"/>
    <w:rsid w:val="00094247"/>
    <w:rsid w:val="0009430A"/>
    <w:rsid w:val="000945B1"/>
    <w:rsid w:val="000946E9"/>
    <w:rsid w:val="000949F2"/>
    <w:rsid w:val="00094BE2"/>
    <w:rsid w:val="000950F6"/>
    <w:rsid w:val="00095179"/>
    <w:rsid w:val="00095A19"/>
    <w:rsid w:val="0009665E"/>
    <w:rsid w:val="000975FE"/>
    <w:rsid w:val="00097BBB"/>
    <w:rsid w:val="000A19AF"/>
    <w:rsid w:val="000A19B2"/>
    <w:rsid w:val="000A2374"/>
    <w:rsid w:val="000A2621"/>
    <w:rsid w:val="000A3101"/>
    <w:rsid w:val="000A3F09"/>
    <w:rsid w:val="000A5708"/>
    <w:rsid w:val="000A5CF8"/>
    <w:rsid w:val="000A63D5"/>
    <w:rsid w:val="000A66FD"/>
    <w:rsid w:val="000A6A6F"/>
    <w:rsid w:val="000A6A9C"/>
    <w:rsid w:val="000A6B66"/>
    <w:rsid w:val="000A75B6"/>
    <w:rsid w:val="000A785F"/>
    <w:rsid w:val="000A788A"/>
    <w:rsid w:val="000A7D3F"/>
    <w:rsid w:val="000A7E5C"/>
    <w:rsid w:val="000B063A"/>
    <w:rsid w:val="000B08BB"/>
    <w:rsid w:val="000B0B4D"/>
    <w:rsid w:val="000B26A0"/>
    <w:rsid w:val="000B3808"/>
    <w:rsid w:val="000B4D34"/>
    <w:rsid w:val="000B4E59"/>
    <w:rsid w:val="000B51E0"/>
    <w:rsid w:val="000B535B"/>
    <w:rsid w:val="000B54F2"/>
    <w:rsid w:val="000B5A6D"/>
    <w:rsid w:val="000B5ABE"/>
    <w:rsid w:val="000B5FD8"/>
    <w:rsid w:val="000B630C"/>
    <w:rsid w:val="000B679E"/>
    <w:rsid w:val="000B6CA7"/>
    <w:rsid w:val="000B721E"/>
    <w:rsid w:val="000B76DD"/>
    <w:rsid w:val="000B78DB"/>
    <w:rsid w:val="000B7C75"/>
    <w:rsid w:val="000C076E"/>
    <w:rsid w:val="000C0D4D"/>
    <w:rsid w:val="000C1088"/>
    <w:rsid w:val="000C1609"/>
    <w:rsid w:val="000C17AC"/>
    <w:rsid w:val="000C23BF"/>
    <w:rsid w:val="000C2BAF"/>
    <w:rsid w:val="000C30EB"/>
    <w:rsid w:val="000C3576"/>
    <w:rsid w:val="000C36B0"/>
    <w:rsid w:val="000C3B37"/>
    <w:rsid w:val="000C4297"/>
    <w:rsid w:val="000C4302"/>
    <w:rsid w:val="000C51CD"/>
    <w:rsid w:val="000C54B9"/>
    <w:rsid w:val="000C5599"/>
    <w:rsid w:val="000C5EF7"/>
    <w:rsid w:val="000C67F7"/>
    <w:rsid w:val="000C6A6A"/>
    <w:rsid w:val="000C6F88"/>
    <w:rsid w:val="000C739A"/>
    <w:rsid w:val="000C75CC"/>
    <w:rsid w:val="000C79A1"/>
    <w:rsid w:val="000D0017"/>
    <w:rsid w:val="000D0022"/>
    <w:rsid w:val="000D0125"/>
    <w:rsid w:val="000D0935"/>
    <w:rsid w:val="000D0C41"/>
    <w:rsid w:val="000D1AEE"/>
    <w:rsid w:val="000D2EE3"/>
    <w:rsid w:val="000D2F0B"/>
    <w:rsid w:val="000D3189"/>
    <w:rsid w:val="000D32C9"/>
    <w:rsid w:val="000D3783"/>
    <w:rsid w:val="000D3CF0"/>
    <w:rsid w:val="000D3D8F"/>
    <w:rsid w:val="000D3EB2"/>
    <w:rsid w:val="000D4107"/>
    <w:rsid w:val="000D4664"/>
    <w:rsid w:val="000D4B17"/>
    <w:rsid w:val="000D4C9A"/>
    <w:rsid w:val="000D4DDD"/>
    <w:rsid w:val="000D4F8D"/>
    <w:rsid w:val="000D52A6"/>
    <w:rsid w:val="000D52AA"/>
    <w:rsid w:val="000D5644"/>
    <w:rsid w:val="000D5D17"/>
    <w:rsid w:val="000D6B05"/>
    <w:rsid w:val="000D7797"/>
    <w:rsid w:val="000D7800"/>
    <w:rsid w:val="000D78F3"/>
    <w:rsid w:val="000D7B58"/>
    <w:rsid w:val="000E0030"/>
    <w:rsid w:val="000E07C5"/>
    <w:rsid w:val="000E0819"/>
    <w:rsid w:val="000E1272"/>
    <w:rsid w:val="000E1647"/>
    <w:rsid w:val="000E1DCB"/>
    <w:rsid w:val="000E1F15"/>
    <w:rsid w:val="000E23AE"/>
    <w:rsid w:val="000E2489"/>
    <w:rsid w:val="000E28F0"/>
    <w:rsid w:val="000E2A45"/>
    <w:rsid w:val="000E342A"/>
    <w:rsid w:val="000E3D93"/>
    <w:rsid w:val="000E4650"/>
    <w:rsid w:val="000E5342"/>
    <w:rsid w:val="000E6C04"/>
    <w:rsid w:val="000E6E6E"/>
    <w:rsid w:val="000E767E"/>
    <w:rsid w:val="000E7902"/>
    <w:rsid w:val="000E79D6"/>
    <w:rsid w:val="000E7C0B"/>
    <w:rsid w:val="000F05D7"/>
    <w:rsid w:val="000F081B"/>
    <w:rsid w:val="000F0CDF"/>
    <w:rsid w:val="000F0D00"/>
    <w:rsid w:val="000F0D28"/>
    <w:rsid w:val="000F0EC1"/>
    <w:rsid w:val="000F0FE3"/>
    <w:rsid w:val="000F1A14"/>
    <w:rsid w:val="000F1B73"/>
    <w:rsid w:val="000F1D2D"/>
    <w:rsid w:val="000F2A6A"/>
    <w:rsid w:val="000F3147"/>
    <w:rsid w:val="000F4204"/>
    <w:rsid w:val="000F42B5"/>
    <w:rsid w:val="000F4581"/>
    <w:rsid w:val="000F4BD8"/>
    <w:rsid w:val="000F4CFE"/>
    <w:rsid w:val="000F4FE0"/>
    <w:rsid w:val="000F64C4"/>
    <w:rsid w:val="000F7548"/>
    <w:rsid w:val="000F77CA"/>
    <w:rsid w:val="000F79A9"/>
    <w:rsid w:val="000F7B03"/>
    <w:rsid w:val="0010019D"/>
    <w:rsid w:val="0010035B"/>
    <w:rsid w:val="00100700"/>
    <w:rsid w:val="00100FC3"/>
    <w:rsid w:val="00101A88"/>
    <w:rsid w:val="00101C75"/>
    <w:rsid w:val="001036B6"/>
    <w:rsid w:val="00103DC0"/>
    <w:rsid w:val="00103E4F"/>
    <w:rsid w:val="0010414F"/>
    <w:rsid w:val="00104C40"/>
    <w:rsid w:val="001054B1"/>
    <w:rsid w:val="00106A7D"/>
    <w:rsid w:val="00106CD9"/>
    <w:rsid w:val="001073F9"/>
    <w:rsid w:val="00107642"/>
    <w:rsid w:val="00107B35"/>
    <w:rsid w:val="00107B58"/>
    <w:rsid w:val="00107FFD"/>
    <w:rsid w:val="00110202"/>
    <w:rsid w:val="00110874"/>
    <w:rsid w:val="00111224"/>
    <w:rsid w:val="00111250"/>
    <w:rsid w:val="00111459"/>
    <w:rsid w:val="001116A4"/>
    <w:rsid w:val="00111C2E"/>
    <w:rsid w:val="00112296"/>
    <w:rsid w:val="00112A4A"/>
    <w:rsid w:val="00112AB1"/>
    <w:rsid w:val="00113256"/>
    <w:rsid w:val="00113445"/>
    <w:rsid w:val="001139F5"/>
    <w:rsid w:val="0011417F"/>
    <w:rsid w:val="001141CD"/>
    <w:rsid w:val="001142D8"/>
    <w:rsid w:val="00114927"/>
    <w:rsid w:val="0011518A"/>
    <w:rsid w:val="00115477"/>
    <w:rsid w:val="001158AB"/>
    <w:rsid w:val="00115A3C"/>
    <w:rsid w:val="001165A0"/>
    <w:rsid w:val="0011762A"/>
    <w:rsid w:val="00117BB2"/>
    <w:rsid w:val="00117D8F"/>
    <w:rsid w:val="00120011"/>
    <w:rsid w:val="001201F6"/>
    <w:rsid w:val="0012151B"/>
    <w:rsid w:val="00122050"/>
    <w:rsid w:val="00123832"/>
    <w:rsid w:val="00123B57"/>
    <w:rsid w:val="0012457C"/>
    <w:rsid w:val="0012462C"/>
    <w:rsid w:val="001247B2"/>
    <w:rsid w:val="001248C2"/>
    <w:rsid w:val="00124E5A"/>
    <w:rsid w:val="00125D57"/>
    <w:rsid w:val="00126187"/>
    <w:rsid w:val="001261CB"/>
    <w:rsid w:val="00127385"/>
    <w:rsid w:val="00127A76"/>
    <w:rsid w:val="00127C53"/>
    <w:rsid w:val="00130495"/>
    <w:rsid w:val="0013099B"/>
    <w:rsid w:val="00130EA2"/>
    <w:rsid w:val="00130FDB"/>
    <w:rsid w:val="00131032"/>
    <w:rsid w:val="001311C2"/>
    <w:rsid w:val="001313AA"/>
    <w:rsid w:val="00131472"/>
    <w:rsid w:val="001317E1"/>
    <w:rsid w:val="00131E45"/>
    <w:rsid w:val="00131FC7"/>
    <w:rsid w:val="001325DB"/>
    <w:rsid w:val="001329CA"/>
    <w:rsid w:val="00132CE4"/>
    <w:rsid w:val="00132F54"/>
    <w:rsid w:val="001331D4"/>
    <w:rsid w:val="00133A25"/>
    <w:rsid w:val="00133AF8"/>
    <w:rsid w:val="00133CF9"/>
    <w:rsid w:val="001349CF"/>
    <w:rsid w:val="00134C1E"/>
    <w:rsid w:val="00134E8B"/>
    <w:rsid w:val="00134ED6"/>
    <w:rsid w:val="001353EE"/>
    <w:rsid w:val="00135E9A"/>
    <w:rsid w:val="00136219"/>
    <w:rsid w:val="001367A9"/>
    <w:rsid w:val="00136B46"/>
    <w:rsid w:val="00136EE2"/>
    <w:rsid w:val="001370AB"/>
    <w:rsid w:val="0013713F"/>
    <w:rsid w:val="00137C7E"/>
    <w:rsid w:val="00137FB8"/>
    <w:rsid w:val="001404FE"/>
    <w:rsid w:val="00140944"/>
    <w:rsid w:val="00140E3E"/>
    <w:rsid w:val="00141171"/>
    <w:rsid w:val="001412E5"/>
    <w:rsid w:val="00141B64"/>
    <w:rsid w:val="00141B77"/>
    <w:rsid w:val="0014343F"/>
    <w:rsid w:val="0014377A"/>
    <w:rsid w:val="00144328"/>
    <w:rsid w:val="00144452"/>
    <w:rsid w:val="00144E80"/>
    <w:rsid w:val="00145807"/>
    <w:rsid w:val="00145DE4"/>
    <w:rsid w:val="00145ED0"/>
    <w:rsid w:val="0014665F"/>
    <w:rsid w:val="001469D0"/>
    <w:rsid w:val="0014763B"/>
    <w:rsid w:val="001478F9"/>
    <w:rsid w:val="00150230"/>
    <w:rsid w:val="00150CCA"/>
    <w:rsid w:val="00150E5B"/>
    <w:rsid w:val="0015126D"/>
    <w:rsid w:val="001512FF"/>
    <w:rsid w:val="0015227C"/>
    <w:rsid w:val="00152582"/>
    <w:rsid w:val="00152727"/>
    <w:rsid w:val="001527D1"/>
    <w:rsid w:val="00152B6D"/>
    <w:rsid w:val="00152CD9"/>
    <w:rsid w:val="00153F3A"/>
    <w:rsid w:val="00154607"/>
    <w:rsid w:val="00154790"/>
    <w:rsid w:val="00154855"/>
    <w:rsid w:val="00154EF6"/>
    <w:rsid w:val="0015523E"/>
    <w:rsid w:val="00155607"/>
    <w:rsid w:val="001565EF"/>
    <w:rsid w:val="00156C18"/>
    <w:rsid w:val="00157333"/>
    <w:rsid w:val="001575BA"/>
    <w:rsid w:val="001577FB"/>
    <w:rsid w:val="00157FB4"/>
    <w:rsid w:val="0016020E"/>
    <w:rsid w:val="00160215"/>
    <w:rsid w:val="00160418"/>
    <w:rsid w:val="0016077B"/>
    <w:rsid w:val="00160C8B"/>
    <w:rsid w:val="00161289"/>
    <w:rsid w:val="001614CD"/>
    <w:rsid w:val="001619C1"/>
    <w:rsid w:val="001619FA"/>
    <w:rsid w:val="00161CEA"/>
    <w:rsid w:val="00161FB4"/>
    <w:rsid w:val="0016296D"/>
    <w:rsid w:val="00162A1D"/>
    <w:rsid w:val="00162A96"/>
    <w:rsid w:val="00162D6D"/>
    <w:rsid w:val="00162D8E"/>
    <w:rsid w:val="00164070"/>
    <w:rsid w:val="001643CE"/>
    <w:rsid w:val="00164D4F"/>
    <w:rsid w:val="0016545B"/>
    <w:rsid w:val="00165704"/>
    <w:rsid w:val="00165C63"/>
    <w:rsid w:val="00166300"/>
    <w:rsid w:val="00166414"/>
    <w:rsid w:val="00166701"/>
    <w:rsid w:val="0016686C"/>
    <w:rsid w:val="00166880"/>
    <w:rsid w:val="00166AB6"/>
    <w:rsid w:val="00166C6E"/>
    <w:rsid w:val="00166E40"/>
    <w:rsid w:val="001671C9"/>
    <w:rsid w:val="00167207"/>
    <w:rsid w:val="00167BC9"/>
    <w:rsid w:val="00167BCC"/>
    <w:rsid w:val="00167C79"/>
    <w:rsid w:val="00167CAA"/>
    <w:rsid w:val="00170584"/>
    <w:rsid w:val="0017077A"/>
    <w:rsid w:val="00170CD2"/>
    <w:rsid w:val="001710FF"/>
    <w:rsid w:val="001719D6"/>
    <w:rsid w:val="00171B17"/>
    <w:rsid w:val="00172534"/>
    <w:rsid w:val="0017297D"/>
    <w:rsid w:val="00172F9D"/>
    <w:rsid w:val="00173EB8"/>
    <w:rsid w:val="00174763"/>
    <w:rsid w:val="00175E46"/>
    <w:rsid w:val="00175ECC"/>
    <w:rsid w:val="001763A5"/>
    <w:rsid w:val="00176520"/>
    <w:rsid w:val="00177972"/>
    <w:rsid w:val="001808F4"/>
    <w:rsid w:val="0018154F"/>
    <w:rsid w:val="001816C7"/>
    <w:rsid w:val="00182068"/>
    <w:rsid w:val="001824AA"/>
    <w:rsid w:val="001825F4"/>
    <w:rsid w:val="00182C4D"/>
    <w:rsid w:val="0018314B"/>
    <w:rsid w:val="001832C1"/>
    <w:rsid w:val="00184094"/>
    <w:rsid w:val="0018546F"/>
    <w:rsid w:val="00185D45"/>
    <w:rsid w:val="00186FEF"/>
    <w:rsid w:val="001873F9"/>
    <w:rsid w:val="00190045"/>
    <w:rsid w:val="001911E8"/>
    <w:rsid w:val="0019293D"/>
    <w:rsid w:val="00192DAD"/>
    <w:rsid w:val="001935AF"/>
    <w:rsid w:val="001939F6"/>
    <w:rsid w:val="00193BA0"/>
    <w:rsid w:val="001949E9"/>
    <w:rsid w:val="0019500E"/>
    <w:rsid w:val="00195089"/>
    <w:rsid w:val="00195593"/>
    <w:rsid w:val="00195785"/>
    <w:rsid w:val="0019584E"/>
    <w:rsid w:val="00195989"/>
    <w:rsid w:val="001A01D5"/>
    <w:rsid w:val="001A0296"/>
    <w:rsid w:val="001A1398"/>
    <w:rsid w:val="001A1B6E"/>
    <w:rsid w:val="001A1F1E"/>
    <w:rsid w:val="001A221E"/>
    <w:rsid w:val="001A2B7A"/>
    <w:rsid w:val="001A322B"/>
    <w:rsid w:val="001A3935"/>
    <w:rsid w:val="001A4023"/>
    <w:rsid w:val="001A43BF"/>
    <w:rsid w:val="001A49D3"/>
    <w:rsid w:val="001A4C97"/>
    <w:rsid w:val="001A4E90"/>
    <w:rsid w:val="001A5916"/>
    <w:rsid w:val="001A6486"/>
    <w:rsid w:val="001A6BD5"/>
    <w:rsid w:val="001A6D74"/>
    <w:rsid w:val="001A6EF1"/>
    <w:rsid w:val="001A7826"/>
    <w:rsid w:val="001A7854"/>
    <w:rsid w:val="001A7EB3"/>
    <w:rsid w:val="001B01EE"/>
    <w:rsid w:val="001B03D1"/>
    <w:rsid w:val="001B0431"/>
    <w:rsid w:val="001B0A29"/>
    <w:rsid w:val="001B0E21"/>
    <w:rsid w:val="001B105D"/>
    <w:rsid w:val="001B1202"/>
    <w:rsid w:val="001B2593"/>
    <w:rsid w:val="001B2BE9"/>
    <w:rsid w:val="001B308A"/>
    <w:rsid w:val="001B3306"/>
    <w:rsid w:val="001B5066"/>
    <w:rsid w:val="001B57B0"/>
    <w:rsid w:val="001B5E44"/>
    <w:rsid w:val="001B6E4A"/>
    <w:rsid w:val="001B6F98"/>
    <w:rsid w:val="001B71C4"/>
    <w:rsid w:val="001B78DC"/>
    <w:rsid w:val="001B7E6C"/>
    <w:rsid w:val="001C0025"/>
    <w:rsid w:val="001C04C9"/>
    <w:rsid w:val="001C1D5B"/>
    <w:rsid w:val="001C241C"/>
    <w:rsid w:val="001C2576"/>
    <w:rsid w:val="001C25B0"/>
    <w:rsid w:val="001C2798"/>
    <w:rsid w:val="001C2A5E"/>
    <w:rsid w:val="001C2B8D"/>
    <w:rsid w:val="001C329F"/>
    <w:rsid w:val="001C36D4"/>
    <w:rsid w:val="001C3D83"/>
    <w:rsid w:val="001C40DE"/>
    <w:rsid w:val="001C4212"/>
    <w:rsid w:val="001C50F8"/>
    <w:rsid w:val="001C5545"/>
    <w:rsid w:val="001C561B"/>
    <w:rsid w:val="001C61BF"/>
    <w:rsid w:val="001C6BCA"/>
    <w:rsid w:val="001C72D4"/>
    <w:rsid w:val="001C7CEB"/>
    <w:rsid w:val="001C7DB1"/>
    <w:rsid w:val="001C7F02"/>
    <w:rsid w:val="001C7F70"/>
    <w:rsid w:val="001D05FC"/>
    <w:rsid w:val="001D0A5E"/>
    <w:rsid w:val="001D1A59"/>
    <w:rsid w:val="001D1F80"/>
    <w:rsid w:val="001D2E48"/>
    <w:rsid w:val="001D34D4"/>
    <w:rsid w:val="001D3C2C"/>
    <w:rsid w:val="001D3E2B"/>
    <w:rsid w:val="001D3F43"/>
    <w:rsid w:val="001D548C"/>
    <w:rsid w:val="001D558E"/>
    <w:rsid w:val="001D55FD"/>
    <w:rsid w:val="001D5C9B"/>
    <w:rsid w:val="001D5CBF"/>
    <w:rsid w:val="001D6410"/>
    <w:rsid w:val="001D6451"/>
    <w:rsid w:val="001D67D8"/>
    <w:rsid w:val="001D69A4"/>
    <w:rsid w:val="001D6BDC"/>
    <w:rsid w:val="001D78BD"/>
    <w:rsid w:val="001E05DE"/>
    <w:rsid w:val="001E0C11"/>
    <w:rsid w:val="001E0D8D"/>
    <w:rsid w:val="001E0F01"/>
    <w:rsid w:val="001E1892"/>
    <w:rsid w:val="001E1CE7"/>
    <w:rsid w:val="001E292A"/>
    <w:rsid w:val="001E3565"/>
    <w:rsid w:val="001E382E"/>
    <w:rsid w:val="001E3932"/>
    <w:rsid w:val="001E58B2"/>
    <w:rsid w:val="001E5A69"/>
    <w:rsid w:val="001E67FB"/>
    <w:rsid w:val="001E6A82"/>
    <w:rsid w:val="001E6BDF"/>
    <w:rsid w:val="001E6C5B"/>
    <w:rsid w:val="001E6CA7"/>
    <w:rsid w:val="001E76AF"/>
    <w:rsid w:val="001E77D5"/>
    <w:rsid w:val="001E7AC9"/>
    <w:rsid w:val="001E7ADC"/>
    <w:rsid w:val="001E7E15"/>
    <w:rsid w:val="001F088B"/>
    <w:rsid w:val="001F0AFD"/>
    <w:rsid w:val="001F0E4D"/>
    <w:rsid w:val="001F14A1"/>
    <w:rsid w:val="001F159E"/>
    <w:rsid w:val="001F1735"/>
    <w:rsid w:val="001F17AB"/>
    <w:rsid w:val="001F2395"/>
    <w:rsid w:val="001F2681"/>
    <w:rsid w:val="001F2808"/>
    <w:rsid w:val="001F2A62"/>
    <w:rsid w:val="001F2C85"/>
    <w:rsid w:val="001F2E98"/>
    <w:rsid w:val="001F33D7"/>
    <w:rsid w:val="001F42F9"/>
    <w:rsid w:val="001F44A7"/>
    <w:rsid w:val="001F46E7"/>
    <w:rsid w:val="001F4966"/>
    <w:rsid w:val="001F4EC3"/>
    <w:rsid w:val="001F4F09"/>
    <w:rsid w:val="001F52BC"/>
    <w:rsid w:val="001F60F4"/>
    <w:rsid w:val="001F6D09"/>
    <w:rsid w:val="001F6DC4"/>
    <w:rsid w:val="001F7E5D"/>
    <w:rsid w:val="002003C5"/>
    <w:rsid w:val="00200567"/>
    <w:rsid w:val="00201690"/>
    <w:rsid w:val="00201802"/>
    <w:rsid w:val="00201AC5"/>
    <w:rsid w:val="00201CDC"/>
    <w:rsid w:val="00201D9F"/>
    <w:rsid w:val="00202242"/>
    <w:rsid w:val="002027E5"/>
    <w:rsid w:val="00202B3C"/>
    <w:rsid w:val="00202C90"/>
    <w:rsid w:val="00203559"/>
    <w:rsid w:val="0020399E"/>
    <w:rsid w:val="00203E5A"/>
    <w:rsid w:val="00203E6E"/>
    <w:rsid w:val="0020517A"/>
    <w:rsid w:val="00205B50"/>
    <w:rsid w:val="00205D48"/>
    <w:rsid w:val="002061E7"/>
    <w:rsid w:val="002069D1"/>
    <w:rsid w:val="0020709D"/>
    <w:rsid w:val="00207345"/>
    <w:rsid w:val="00210A29"/>
    <w:rsid w:val="00211536"/>
    <w:rsid w:val="00211598"/>
    <w:rsid w:val="00211EF4"/>
    <w:rsid w:val="00211F3B"/>
    <w:rsid w:val="00211F80"/>
    <w:rsid w:val="002121C7"/>
    <w:rsid w:val="00212BBE"/>
    <w:rsid w:val="00212CB4"/>
    <w:rsid w:val="00213175"/>
    <w:rsid w:val="00213445"/>
    <w:rsid w:val="00213E38"/>
    <w:rsid w:val="00214061"/>
    <w:rsid w:val="002146E8"/>
    <w:rsid w:val="00214E9A"/>
    <w:rsid w:val="00215018"/>
    <w:rsid w:val="00215C08"/>
    <w:rsid w:val="00215C4B"/>
    <w:rsid w:val="00215C88"/>
    <w:rsid w:val="002163FF"/>
    <w:rsid w:val="002169D2"/>
    <w:rsid w:val="00216CD3"/>
    <w:rsid w:val="00216D8B"/>
    <w:rsid w:val="00220A8E"/>
    <w:rsid w:val="00220DF7"/>
    <w:rsid w:val="00221DCB"/>
    <w:rsid w:val="00221FD3"/>
    <w:rsid w:val="002224F7"/>
    <w:rsid w:val="00222C54"/>
    <w:rsid w:val="002236AD"/>
    <w:rsid w:val="002241C9"/>
    <w:rsid w:val="0022460F"/>
    <w:rsid w:val="00224678"/>
    <w:rsid w:val="002247F1"/>
    <w:rsid w:val="00224A66"/>
    <w:rsid w:val="002250B9"/>
    <w:rsid w:val="00225193"/>
    <w:rsid w:val="00225521"/>
    <w:rsid w:val="002256D0"/>
    <w:rsid w:val="00225A6D"/>
    <w:rsid w:val="00226979"/>
    <w:rsid w:val="00227230"/>
    <w:rsid w:val="00227A6B"/>
    <w:rsid w:val="00227BA8"/>
    <w:rsid w:val="00227C82"/>
    <w:rsid w:val="00230140"/>
    <w:rsid w:val="00230431"/>
    <w:rsid w:val="002310C7"/>
    <w:rsid w:val="0023208A"/>
    <w:rsid w:val="00232425"/>
    <w:rsid w:val="00232D8A"/>
    <w:rsid w:val="00233802"/>
    <w:rsid w:val="00233BF9"/>
    <w:rsid w:val="002342EE"/>
    <w:rsid w:val="002343D8"/>
    <w:rsid w:val="00235C02"/>
    <w:rsid w:val="002361C8"/>
    <w:rsid w:val="0023639F"/>
    <w:rsid w:val="0023657D"/>
    <w:rsid w:val="0023668C"/>
    <w:rsid w:val="002370D0"/>
    <w:rsid w:val="00237237"/>
    <w:rsid w:val="002372E9"/>
    <w:rsid w:val="00237C3C"/>
    <w:rsid w:val="0024025F"/>
    <w:rsid w:val="00240E68"/>
    <w:rsid w:val="002415E9"/>
    <w:rsid w:val="00241C8D"/>
    <w:rsid w:val="00242032"/>
    <w:rsid w:val="002423A9"/>
    <w:rsid w:val="00242B02"/>
    <w:rsid w:val="00243D0F"/>
    <w:rsid w:val="00243D9F"/>
    <w:rsid w:val="002445B8"/>
    <w:rsid w:val="00245684"/>
    <w:rsid w:val="002459C5"/>
    <w:rsid w:val="00245A0F"/>
    <w:rsid w:val="00245E71"/>
    <w:rsid w:val="0024671F"/>
    <w:rsid w:val="0024672A"/>
    <w:rsid w:val="00246CEF"/>
    <w:rsid w:val="00247C84"/>
    <w:rsid w:val="00247CF5"/>
    <w:rsid w:val="0025048C"/>
    <w:rsid w:val="00250B4F"/>
    <w:rsid w:val="00251006"/>
    <w:rsid w:val="00251094"/>
    <w:rsid w:val="002514AF"/>
    <w:rsid w:val="002521F0"/>
    <w:rsid w:val="00252969"/>
    <w:rsid w:val="00252A63"/>
    <w:rsid w:val="002537C8"/>
    <w:rsid w:val="00253EB4"/>
    <w:rsid w:val="00254303"/>
    <w:rsid w:val="002547C8"/>
    <w:rsid w:val="00254F29"/>
    <w:rsid w:val="00255564"/>
    <w:rsid w:val="00255A0B"/>
    <w:rsid w:val="00255A8E"/>
    <w:rsid w:val="00255C32"/>
    <w:rsid w:val="00255D84"/>
    <w:rsid w:val="00255FC4"/>
    <w:rsid w:val="00256A48"/>
    <w:rsid w:val="00261347"/>
    <w:rsid w:val="002614B6"/>
    <w:rsid w:val="00262197"/>
    <w:rsid w:val="00263010"/>
    <w:rsid w:val="0026346F"/>
    <w:rsid w:val="002635CB"/>
    <w:rsid w:val="002638E5"/>
    <w:rsid w:val="00263996"/>
    <w:rsid w:val="002643F3"/>
    <w:rsid w:val="00265701"/>
    <w:rsid w:val="00265951"/>
    <w:rsid w:val="00265C3F"/>
    <w:rsid w:val="00265D72"/>
    <w:rsid w:val="0026645F"/>
    <w:rsid w:val="00267510"/>
    <w:rsid w:val="00270635"/>
    <w:rsid w:val="00270750"/>
    <w:rsid w:val="002717ED"/>
    <w:rsid w:val="00271F59"/>
    <w:rsid w:val="00271F95"/>
    <w:rsid w:val="00272730"/>
    <w:rsid w:val="0027292A"/>
    <w:rsid w:val="0027420C"/>
    <w:rsid w:val="00274B4E"/>
    <w:rsid w:val="00274B84"/>
    <w:rsid w:val="00274BA4"/>
    <w:rsid w:val="00275570"/>
    <w:rsid w:val="00275785"/>
    <w:rsid w:val="00275B10"/>
    <w:rsid w:val="002764AA"/>
    <w:rsid w:val="0027653C"/>
    <w:rsid w:val="002805F1"/>
    <w:rsid w:val="00280A35"/>
    <w:rsid w:val="002815A2"/>
    <w:rsid w:val="00281FDA"/>
    <w:rsid w:val="00282345"/>
    <w:rsid w:val="00282F06"/>
    <w:rsid w:val="002835A3"/>
    <w:rsid w:val="00283642"/>
    <w:rsid w:val="002841DB"/>
    <w:rsid w:val="00284D2A"/>
    <w:rsid w:val="00285147"/>
    <w:rsid w:val="0028566D"/>
    <w:rsid w:val="00285E7D"/>
    <w:rsid w:val="002863E3"/>
    <w:rsid w:val="002902DE"/>
    <w:rsid w:val="00290EF0"/>
    <w:rsid w:val="00291157"/>
    <w:rsid w:val="00291239"/>
    <w:rsid w:val="002913C0"/>
    <w:rsid w:val="00291676"/>
    <w:rsid w:val="002916E0"/>
    <w:rsid w:val="002918B1"/>
    <w:rsid w:val="00291C2C"/>
    <w:rsid w:val="00291EE4"/>
    <w:rsid w:val="002922A0"/>
    <w:rsid w:val="002925BA"/>
    <w:rsid w:val="00292AE8"/>
    <w:rsid w:val="0029337C"/>
    <w:rsid w:val="002935B6"/>
    <w:rsid w:val="0029383C"/>
    <w:rsid w:val="00293D08"/>
    <w:rsid w:val="00293FBE"/>
    <w:rsid w:val="00294D11"/>
    <w:rsid w:val="0029512B"/>
    <w:rsid w:val="00295B4E"/>
    <w:rsid w:val="00295CBE"/>
    <w:rsid w:val="002967F7"/>
    <w:rsid w:val="00296824"/>
    <w:rsid w:val="00296B5A"/>
    <w:rsid w:val="00296E32"/>
    <w:rsid w:val="00297A7D"/>
    <w:rsid w:val="002A00B8"/>
    <w:rsid w:val="002A00FF"/>
    <w:rsid w:val="002A06C5"/>
    <w:rsid w:val="002A0FBC"/>
    <w:rsid w:val="002A1018"/>
    <w:rsid w:val="002A10A4"/>
    <w:rsid w:val="002A130E"/>
    <w:rsid w:val="002A15C1"/>
    <w:rsid w:val="002A17C3"/>
    <w:rsid w:val="002A195B"/>
    <w:rsid w:val="002A27FE"/>
    <w:rsid w:val="002A2852"/>
    <w:rsid w:val="002A3281"/>
    <w:rsid w:val="002A35FE"/>
    <w:rsid w:val="002A363E"/>
    <w:rsid w:val="002A3D9C"/>
    <w:rsid w:val="002A3F68"/>
    <w:rsid w:val="002A4142"/>
    <w:rsid w:val="002A4B13"/>
    <w:rsid w:val="002A4C30"/>
    <w:rsid w:val="002A4C65"/>
    <w:rsid w:val="002A4C9E"/>
    <w:rsid w:val="002A53E9"/>
    <w:rsid w:val="002A56DD"/>
    <w:rsid w:val="002A5F20"/>
    <w:rsid w:val="002A5F3D"/>
    <w:rsid w:val="002A6FBA"/>
    <w:rsid w:val="002A7CBD"/>
    <w:rsid w:val="002A7E5F"/>
    <w:rsid w:val="002B0394"/>
    <w:rsid w:val="002B0FDB"/>
    <w:rsid w:val="002B1577"/>
    <w:rsid w:val="002B15B2"/>
    <w:rsid w:val="002B1A00"/>
    <w:rsid w:val="002B1CF9"/>
    <w:rsid w:val="002B2313"/>
    <w:rsid w:val="002B3E62"/>
    <w:rsid w:val="002B47BC"/>
    <w:rsid w:val="002B48E2"/>
    <w:rsid w:val="002B4BDF"/>
    <w:rsid w:val="002B567F"/>
    <w:rsid w:val="002B587F"/>
    <w:rsid w:val="002B5FD4"/>
    <w:rsid w:val="002B6C92"/>
    <w:rsid w:val="002B6EA1"/>
    <w:rsid w:val="002B6F8A"/>
    <w:rsid w:val="002B75DD"/>
    <w:rsid w:val="002B762F"/>
    <w:rsid w:val="002B785B"/>
    <w:rsid w:val="002B78B7"/>
    <w:rsid w:val="002B78EF"/>
    <w:rsid w:val="002C00BC"/>
    <w:rsid w:val="002C0C3C"/>
    <w:rsid w:val="002C172F"/>
    <w:rsid w:val="002C1E30"/>
    <w:rsid w:val="002C220C"/>
    <w:rsid w:val="002C2F8F"/>
    <w:rsid w:val="002C324A"/>
    <w:rsid w:val="002C3BB5"/>
    <w:rsid w:val="002C4259"/>
    <w:rsid w:val="002C4F5C"/>
    <w:rsid w:val="002C5342"/>
    <w:rsid w:val="002C5674"/>
    <w:rsid w:val="002C5E3F"/>
    <w:rsid w:val="002C5E5E"/>
    <w:rsid w:val="002C62FA"/>
    <w:rsid w:val="002C636F"/>
    <w:rsid w:val="002C64B9"/>
    <w:rsid w:val="002C6A7B"/>
    <w:rsid w:val="002C6C40"/>
    <w:rsid w:val="002C6FA1"/>
    <w:rsid w:val="002C7094"/>
    <w:rsid w:val="002C7AC1"/>
    <w:rsid w:val="002C7E05"/>
    <w:rsid w:val="002D00DF"/>
    <w:rsid w:val="002D1633"/>
    <w:rsid w:val="002D195E"/>
    <w:rsid w:val="002D2074"/>
    <w:rsid w:val="002D2718"/>
    <w:rsid w:val="002D2ADB"/>
    <w:rsid w:val="002D2E3F"/>
    <w:rsid w:val="002D2FCE"/>
    <w:rsid w:val="002D30D3"/>
    <w:rsid w:val="002D3790"/>
    <w:rsid w:val="002D40D9"/>
    <w:rsid w:val="002D435C"/>
    <w:rsid w:val="002D4840"/>
    <w:rsid w:val="002D4DCD"/>
    <w:rsid w:val="002D51BF"/>
    <w:rsid w:val="002D5439"/>
    <w:rsid w:val="002D57DD"/>
    <w:rsid w:val="002D5B20"/>
    <w:rsid w:val="002D5E63"/>
    <w:rsid w:val="002D5FEA"/>
    <w:rsid w:val="002D604A"/>
    <w:rsid w:val="002D61C3"/>
    <w:rsid w:val="002D6215"/>
    <w:rsid w:val="002D66B2"/>
    <w:rsid w:val="002D7467"/>
    <w:rsid w:val="002D79F8"/>
    <w:rsid w:val="002E00EB"/>
    <w:rsid w:val="002E03C9"/>
    <w:rsid w:val="002E0593"/>
    <w:rsid w:val="002E0D14"/>
    <w:rsid w:val="002E1C92"/>
    <w:rsid w:val="002E1D4F"/>
    <w:rsid w:val="002E21E7"/>
    <w:rsid w:val="002E2753"/>
    <w:rsid w:val="002E2DC5"/>
    <w:rsid w:val="002E357F"/>
    <w:rsid w:val="002E39C5"/>
    <w:rsid w:val="002E477D"/>
    <w:rsid w:val="002E4A8A"/>
    <w:rsid w:val="002E4B95"/>
    <w:rsid w:val="002E60BE"/>
    <w:rsid w:val="002E6476"/>
    <w:rsid w:val="002E678B"/>
    <w:rsid w:val="002E67F2"/>
    <w:rsid w:val="002E74FB"/>
    <w:rsid w:val="002E78DC"/>
    <w:rsid w:val="002E7DE1"/>
    <w:rsid w:val="002F0CA6"/>
    <w:rsid w:val="002F20B5"/>
    <w:rsid w:val="002F21F4"/>
    <w:rsid w:val="002F2601"/>
    <w:rsid w:val="002F2B0B"/>
    <w:rsid w:val="002F2CCC"/>
    <w:rsid w:val="002F2F07"/>
    <w:rsid w:val="002F401F"/>
    <w:rsid w:val="002F40F7"/>
    <w:rsid w:val="002F4216"/>
    <w:rsid w:val="002F540D"/>
    <w:rsid w:val="002F5BDD"/>
    <w:rsid w:val="002F6383"/>
    <w:rsid w:val="002F6805"/>
    <w:rsid w:val="002F7609"/>
    <w:rsid w:val="002F781E"/>
    <w:rsid w:val="002F7CBE"/>
    <w:rsid w:val="002F7CFA"/>
    <w:rsid w:val="003003E6"/>
    <w:rsid w:val="00300579"/>
    <w:rsid w:val="003013AC"/>
    <w:rsid w:val="003020C6"/>
    <w:rsid w:val="003020F1"/>
    <w:rsid w:val="0030218D"/>
    <w:rsid w:val="00302267"/>
    <w:rsid w:val="003022BF"/>
    <w:rsid w:val="00302397"/>
    <w:rsid w:val="003027F1"/>
    <w:rsid w:val="00302DCF"/>
    <w:rsid w:val="0030355B"/>
    <w:rsid w:val="0030410B"/>
    <w:rsid w:val="003044CA"/>
    <w:rsid w:val="00304528"/>
    <w:rsid w:val="003046BC"/>
    <w:rsid w:val="00305824"/>
    <w:rsid w:val="003059A4"/>
    <w:rsid w:val="003061A5"/>
    <w:rsid w:val="00306B79"/>
    <w:rsid w:val="00307CF4"/>
    <w:rsid w:val="00310553"/>
    <w:rsid w:val="003107BB"/>
    <w:rsid w:val="00310BD5"/>
    <w:rsid w:val="00310E4E"/>
    <w:rsid w:val="003113BB"/>
    <w:rsid w:val="003114F4"/>
    <w:rsid w:val="00312175"/>
    <w:rsid w:val="003129E1"/>
    <w:rsid w:val="0031305D"/>
    <w:rsid w:val="00313D80"/>
    <w:rsid w:val="00313E90"/>
    <w:rsid w:val="00313FDB"/>
    <w:rsid w:val="00314129"/>
    <w:rsid w:val="003145CE"/>
    <w:rsid w:val="00314759"/>
    <w:rsid w:val="0031579E"/>
    <w:rsid w:val="0031584C"/>
    <w:rsid w:val="00315860"/>
    <w:rsid w:val="003168E6"/>
    <w:rsid w:val="00316BF9"/>
    <w:rsid w:val="00316C33"/>
    <w:rsid w:val="00317687"/>
    <w:rsid w:val="0031784A"/>
    <w:rsid w:val="00322265"/>
    <w:rsid w:val="003228EE"/>
    <w:rsid w:val="00322F89"/>
    <w:rsid w:val="00323333"/>
    <w:rsid w:val="00323454"/>
    <w:rsid w:val="003236FC"/>
    <w:rsid w:val="00323853"/>
    <w:rsid w:val="003249AB"/>
    <w:rsid w:val="003255FC"/>
    <w:rsid w:val="00325636"/>
    <w:rsid w:val="003261F2"/>
    <w:rsid w:val="00326359"/>
    <w:rsid w:val="003266D0"/>
    <w:rsid w:val="00326A9C"/>
    <w:rsid w:val="00327000"/>
    <w:rsid w:val="00327368"/>
    <w:rsid w:val="00330477"/>
    <w:rsid w:val="003304B8"/>
    <w:rsid w:val="00330A25"/>
    <w:rsid w:val="00331742"/>
    <w:rsid w:val="00331CCD"/>
    <w:rsid w:val="00332015"/>
    <w:rsid w:val="0033244A"/>
    <w:rsid w:val="003328F3"/>
    <w:rsid w:val="003329A0"/>
    <w:rsid w:val="003331C8"/>
    <w:rsid w:val="00333CBD"/>
    <w:rsid w:val="00334465"/>
    <w:rsid w:val="00334490"/>
    <w:rsid w:val="00334E35"/>
    <w:rsid w:val="00335352"/>
    <w:rsid w:val="003353D1"/>
    <w:rsid w:val="00335814"/>
    <w:rsid w:val="003358B6"/>
    <w:rsid w:val="0033616F"/>
    <w:rsid w:val="003366B4"/>
    <w:rsid w:val="00336B3F"/>
    <w:rsid w:val="00336B74"/>
    <w:rsid w:val="00337432"/>
    <w:rsid w:val="00337BF9"/>
    <w:rsid w:val="00337CAC"/>
    <w:rsid w:val="00337D8C"/>
    <w:rsid w:val="003401B1"/>
    <w:rsid w:val="003409AE"/>
    <w:rsid w:val="00340B12"/>
    <w:rsid w:val="00340F16"/>
    <w:rsid w:val="003411CF"/>
    <w:rsid w:val="003415B6"/>
    <w:rsid w:val="00343399"/>
    <w:rsid w:val="003438C6"/>
    <w:rsid w:val="0034399F"/>
    <w:rsid w:val="00343C02"/>
    <w:rsid w:val="00343C10"/>
    <w:rsid w:val="00343CA3"/>
    <w:rsid w:val="00343DDD"/>
    <w:rsid w:val="003446FA"/>
    <w:rsid w:val="00344BBE"/>
    <w:rsid w:val="00345F71"/>
    <w:rsid w:val="00346905"/>
    <w:rsid w:val="00346C00"/>
    <w:rsid w:val="00346FF1"/>
    <w:rsid w:val="003475F8"/>
    <w:rsid w:val="00347DD2"/>
    <w:rsid w:val="003502BF"/>
    <w:rsid w:val="00350539"/>
    <w:rsid w:val="00350680"/>
    <w:rsid w:val="00350A0F"/>
    <w:rsid w:val="003514DE"/>
    <w:rsid w:val="003516B9"/>
    <w:rsid w:val="00351E5F"/>
    <w:rsid w:val="0035258C"/>
    <w:rsid w:val="0035270D"/>
    <w:rsid w:val="003527EE"/>
    <w:rsid w:val="0035304E"/>
    <w:rsid w:val="003531CE"/>
    <w:rsid w:val="003533C7"/>
    <w:rsid w:val="00353484"/>
    <w:rsid w:val="003537BD"/>
    <w:rsid w:val="00354AD8"/>
    <w:rsid w:val="00354C8B"/>
    <w:rsid w:val="003551AB"/>
    <w:rsid w:val="00355553"/>
    <w:rsid w:val="0035573E"/>
    <w:rsid w:val="003564CF"/>
    <w:rsid w:val="00356763"/>
    <w:rsid w:val="00356D2E"/>
    <w:rsid w:val="0035719B"/>
    <w:rsid w:val="003571FC"/>
    <w:rsid w:val="003574F0"/>
    <w:rsid w:val="00357CFC"/>
    <w:rsid w:val="00357D51"/>
    <w:rsid w:val="00357E03"/>
    <w:rsid w:val="003600C2"/>
    <w:rsid w:val="0036015F"/>
    <w:rsid w:val="0036088C"/>
    <w:rsid w:val="00360972"/>
    <w:rsid w:val="00361742"/>
    <w:rsid w:val="00361DE9"/>
    <w:rsid w:val="003622FA"/>
    <w:rsid w:val="00362B2E"/>
    <w:rsid w:val="003632CA"/>
    <w:rsid w:val="003634F2"/>
    <w:rsid w:val="00363E5D"/>
    <w:rsid w:val="0036446E"/>
    <w:rsid w:val="00364A1D"/>
    <w:rsid w:val="00364DDA"/>
    <w:rsid w:val="003656EB"/>
    <w:rsid w:val="00365F75"/>
    <w:rsid w:val="00366B85"/>
    <w:rsid w:val="00366E38"/>
    <w:rsid w:val="0036709D"/>
    <w:rsid w:val="00367E56"/>
    <w:rsid w:val="00370215"/>
    <w:rsid w:val="003702F5"/>
    <w:rsid w:val="00370B16"/>
    <w:rsid w:val="00371290"/>
    <w:rsid w:val="00371866"/>
    <w:rsid w:val="00371A5C"/>
    <w:rsid w:val="0037276D"/>
    <w:rsid w:val="00372782"/>
    <w:rsid w:val="00372972"/>
    <w:rsid w:val="00372C03"/>
    <w:rsid w:val="00372E8D"/>
    <w:rsid w:val="003736ED"/>
    <w:rsid w:val="003738FE"/>
    <w:rsid w:val="00374CC2"/>
    <w:rsid w:val="00375433"/>
    <w:rsid w:val="00375EDE"/>
    <w:rsid w:val="003760B2"/>
    <w:rsid w:val="00376409"/>
    <w:rsid w:val="00376DBD"/>
    <w:rsid w:val="003807C0"/>
    <w:rsid w:val="00380AB3"/>
    <w:rsid w:val="00380C07"/>
    <w:rsid w:val="00380CE9"/>
    <w:rsid w:val="00381044"/>
    <w:rsid w:val="00381768"/>
    <w:rsid w:val="00381B0A"/>
    <w:rsid w:val="00381F6F"/>
    <w:rsid w:val="0038270E"/>
    <w:rsid w:val="00382765"/>
    <w:rsid w:val="00382917"/>
    <w:rsid w:val="00383127"/>
    <w:rsid w:val="0038337D"/>
    <w:rsid w:val="00383A69"/>
    <w:rsid w:val="00383BBF"/>
    <w:rsid w:val="00384907"/>
    <w:rsid w:val="0038494F"/>
    <w:rsid w:val="00384ABA"/>
    <w:rsid w:val="00384FD7"/>
    <w:rsid w:val="003854E5"/>
    <w:rsid w:val="00385983"/>
    <w:rsid w:val="00386486"/>
    <w:rsid w:val="00386C1A"/>
    <w:rsid w:val="003879D2"/>
    <w:rsid w:val="00390EEA"/>
    <w:rsid w:val="00391075"/>
    <w:rsid w:val="003912B1"/>
    <w:rsid w:val="00391B8E"/>
    <w:rsid w:val="0039225B"/>
    <w:rsid w:val="003922C1"/>
    <w:rsid w:val="00393700"/>
    <w:rsid w:val="00393C50"/>
    <w:rsid w:val="00393EBA"/>
    <w:rsid w:val="00394F04"/>
    <w:rsid w:val="00395216"/>
    <w:rsid w:val="00395261"/>
    <w:rsid w:val="00395F68"/>
    <w:rsid w:val="00396097"/>
    <w:rsid w:val="0039693A"/>
    <w:rsid w:val="003970DE"/>
    <w:rsid w:val="0039783F"/>
    <w:rsid w:val="00397B2A"/>
    <w:rsid w:val="00397FE0"/>
    <w:rsid w:val="003A0403"/>
    <w:rsid w:val="003A0709"/>
    <w:rsid w:val="003A0799"/>
    <w:rsid w:val="003A0812"/>
    <w:rsid w:val="003A0832"/>
    <w:rsid w:val="003A0B54"/>
    <w:rsid w:val="003A0C2A"/>
    <w:rsid w:val="003A0D89"/>
    <w:rsid w:val="003A11D2"/>
    <w:rsid w:val="003A1841"/>
    <w:rsid w:val="003A1888"/>
    <w:rsid w:val="003A1D88"/>
    <w:rsid w:val="003A243C"/>
    <w:rsid w:val="003A26E6"/>
    <w:rsid w:val="003A2940"/>
    <w:rsid w:val="003A2D64"/>
    <w:rsid w:val="003A3466"/>
    <w:rsid w:val="003A4300"/>
    <w:rsid w:val="003A46C4"/>
    <w:rsid w:val="003A5471"/>
    <w:rsid w:val="003A56E3"/>
    <w:rsid w:val="003A5705"/>
    <w:rsid w:val="003A58AB"/>
    <w:rsid w:val="003A5967"/>
    <w:rsid w:val="003A5A6E"/>
    <w:rsid w:val="003A5CF9"/>
    <w:rsid w:val="003A6163"/>
    <w:rsid w:val="003A6545"/>
    <w:rsid w:val="003A6A8D"/>
    <w:rsid w:val="003A6B4B"/>
    <w:rsid w:val="003A6E19"/>
    <w:rsid w:val="003A7934"/>
    <w:rsid w:val="003A7C4F"/>
    <w:rsid w:val="003B083F"/>
    <w:rsid w:val="003B1489"/>
    <w:rsid w:val="003B2082"/>
    <w:rsid w:val="003B233E"/>
    <w:rsid w:val="003B28F0"/>
    <w:rsid w:val="003B3350"/>
    <w:rsid w:val="003B3598"/>
    <w:rsid w:val="003B3710"/>
    <w:rsid w:val="003B3C67"/>
    <w:rsid w:val="003B3CFC"/>
    <w:rsid w:val="003B3DAA"/>
    <w:rsid w:val="003B43A2"/>
    <w:rsid w:val="003B443A"/>
    <w:rsid w:val="003B4664"/>
    <w:rsid w:val="003B49BC"/>
    <w:rsid w:val="003B4A72"/>
    <w:rsid w:val="003B4B53"/>
    <w:rsid w:val="003B594C"/>
    <w:rsid w:val="003B65E2"/>
    <w:rsid w:val="003B694A"/>
    <w:rsid w:val="003B73D9"/>
    <w:rsid w:val="003B7548"/>
    <w:rsid w:val="003B769B"/>
    <w:rsid w:val="003B7CBD"/>
    <w:rsid w:val="003C0183"/>
    <w:rsid w:val="003C0538"/>
    <w:rsid w:val="003C0737"/>
    <w:rsid w:val="003C0856"/>
    <w:rsid w:val="003C12EA"/>
    <w:rsid w:val="003C1E15"/>
    <w:rsid w:val="003C1FDE"/>
    <w:rsid w:val="003C2913"/>
    <w:rsid w:val="003C299D"/>
    <w:rsid w:val="003C3273"/>
    <w:rsid w:val="003C3F4C"/>
    <w:rsid w:val="003C4566"/>
    <w:rsid w:val="003C4677"/>
    <w:rsid w:val="003C4A2A"/>
    <w:rsid w:val="003C50E3"/>
    <w:rsid w:val="003C514E"/>
    <w:rsid w:val="003C5B6C"/>
    <w:rsid w:val="003C5E93"/>
    <w:rsid w:val="003C5FF3"/>
    <w:rsid w:val="003C76AB"/>
    <w:rsid w:val="003C7815"/>
    <w:rsid w:val="003C7BA9"/>
    <w:rsid w:val="003C7CDE"/>
    <w:rsid w:val="003D0794"/>
    <w:rsid w:val="003D09A8"/>
    <w:rsid w:val="003D1004"/>
    <w:rsid w:val="003D10F3"/>
    <w:rsid w:val="003D11E7"/>
    <w:rsid w:val="003D1323"/>
    <w:rsid w:val="003D2227"/>
    <w:rsid w:val="003D3068"/>
    <w:rsid w:val="003D3726"/>
    <w:rsid w:val="003D395C"/>
    <w:rsid w:val="003D3F01"/>
    <w:rsid w:val="003D4C65"/>
    <w:rsid w:val="003D4CB5"/>
    <w:rsid w:val="003D56E4"/>
    <w:rsid w:val="003D5938"/>
    <w:rsid w:val="003D63EF"/>
    <w:rsid w:val="003D671F"/>
    <w:rsid w:val="003D67AF"/>
    <w:rsid w:val="003D6ABE"/>
    <w:rsid w:val="003D756A"/>
    <w:rsid w:val="003D7EC7"/>
    <w:rsid w:val="003E0097"/>
    <w:rsid w:val="003E0952"/>
    <w:rsid w:val="003E0F4D"/>
    <w:rsid w:val="003E1F32"/>
    <w:rsid w:val="003E23E1"/>
    <w:rsid w:val="003E295A"/>
    <w:rsid w:val="003E2B7D"/>
    <w:rsid w:val="003E3074"/>
    <w:rsid w:val="003E33AE"/>
    <w:rsid w:val="003E41DD"/>
    <w:rsid w:val="003E4261"/>
    <w:rsid w:val="003E4AFB"/>
    <w:rsid w:val="003E4EFE"/>
    <w:rsid w:val="003E54A1"/>
    <w:rsid w:val="003E59A7"/>
    <w:rsid w:val="003E5A2A"/>
    <w:rsid w:val="003E62DA"/>
    <w:rsid w:val="003E665A"/>
    <w:rsid w:val="003E6CA4"/>
    <w:rsid w:val="003E6F5A"/>
    <w:rsid w:val="003F01AD"/>
    <w:rsid w:val="003F01F7"/>
    <w:rsid w:val="003F1A94"/>
    <w:rsid w:val="003F22FE"/>
    <w:rsid w:val="003F25F2"/>
    <w:rsid w:val="003F28DF"/>
    <w:rsid w:val="003F2C6D"/>
    <w:rsid w:val="003F2FB4"/>
    <w:rsid w:val="003F358F"/>
    <w:rsid w:val="003F38B3"/>
    <w:rsid w:val="003F476E"/>
    <w:rsid w:val="003F4BD0"/>
    <w:rsid w:val="003F4DC4"/>
    <w:rsid w:val="003F555C"/>
    <w:rsid w:val="003F5E84"/>
    <w:rsid w:val="003F61F4"/>
    <w:rsid w:val="003F6397"/>
    <w:rsid w:val="003F7103"/>
    <w:rsid w:val="003F7404"/>
    <w:rsid w:val="003F7EFE"/>
    <w:rsid w:val="0040004F"/>
    <w:rsid w:val="00400235"/>
    <w:rsid w:val="00400EDD"/>
    <w:rsid w:val="00401617"/>
    <w:rsid w:val="004018E5"/>
    <w:rsid w:val="0040290C"/>
    <w:rsid w:val="00402DBF"/>
    <w:rsid w:val="00403140"/>
    <w:rsid w:val="004033D7"/>
    <w:rsid w:val="004033F2"/>
    <w:rsid w:val="00403684"/>
    <w:rsid w:val="00404662"/>
    <w:rsid w:val="004051BC"/>
    <w:rsid w:val="004051F2"/>
    <w:rsid w:val="004054C0"/>
    <w:rsid w:val="0040683A"/>
    <w:rsid w:val="004068DB"/>
    <w:rsid w:val="00407F77"/>
    <w:rsid w:val="00410541"/>
    <w:rsid w:val="00410ACE"/>
    <w:rsid w:val="00410C59"/>
    <w:rsid w:val="0041157F"/>
    <w:rsid w:val="00412C02"/>
    <w:rsid w:val="00412F34"/>
    <w:rsid w:val="00412FB3"/>
    <w:rsid w:val="00412FF0"/>
    <w:rsid w:val="004130BB"/>
    <w:rsid w:val="00413BE4"/>
    <w:rsid w:val="004143A7"/>
    <w:rsid w:val="004145C4"/>
    <w:rsid w:val="00414635"/>
    <w:rsid w:val="00414AF2"/>
    <w:rsid w:val="00414B98"/>
    <w:rsid w:val="00414C5A"/>
    <w:rsid w:val="004150BD"/>
    <w:rsid w:val="004151F4"/>
    <w:rsid w:val="00416912"/>
    <w:rsid w:val="00416F93"/>
    <w:rsid w:val="00417C3D"/>
    <w:rsid w:val="00417F8B"/>
    <w:rsid w:val="004207D8"/>
    <w:rsid w:val="00420E18"/>
    <w:rsid w:val="00421425"/>
    <w:rsid w:val="00421579"/>
    <w:rsid w:val="004218BB"/>
    <w:rsid w:val="0042225B"/>
    <w:rsid w:val="004225B9"/>
    <w:rsid w:val="00422A7C"/>
    <w:rsid w:val="0042370B"/>
    <w:rsid w:val="00423D9D"/>
    <w:rsid w:val="00424557"/>
    <w:rsid w:val="00424840"/>
    <w:rsid w:val="00424846"/>
    <w:rsid w:val="00424A2D"/>
    <w:rsid w:val="00425EFF"/>
    <w:rsid w:val="00425FF6"/>
    <w:rsid w:val="00426B19"/>
    <w:rsid w:val="00426D08"/>
    <w:rsid w:val="00426F1C"/>
    <w:rsid w:val="004273A6"/>
    <w:rsid w:val="004274F5"/>
    <w:rsid w:val="004275D3"/>
    <w:rsid w:val="00427BED"/>
    <w:rsid w:val="0043212F"/>
    <w:rsid w:val="0043300F"/>
    <w:rsid w:val="004333E7"/>
    <w:rsid w:val="00433475"/>
    <w:rsid w:val="00434040"/>
    <w:rsid w:val="004341AA"/>
    <w:rsid w:val="00434CCF"/>
    <w:rsid w:val="00434D61"/>
    <w:rsid w:val="0043665D"/>
    <w:rsid w:val="00436925"/>
    <w:rsid w:val="004370CA"/>
    <w:rsid w:val="00441224"/>
    <w:rsid w:val="00441DE6"/>
    <w:rsid w:val="0044212F"/>
    <w:rsid w:val="00442F6E"/>
    <w:rsid w:val="00443141"/>
    <w:rsid w:val="004432AB"/>
    <w:rsid w:val="00443555"/>
    <w:rsid w:val="00443564"/>
    <w:rsid w:val="00443A9F"/>
    <w:rsid w:val="00443AE3"/>
    <w:rsid w:val="00443B80"/>
    <w:rsid w:val="00444609"/>
    <w:rsid w:val="0044464A"/>
    <w:rsid w:val="00444F0F"/>
    <w:rsid w:val="004454F3"/>
    <w:rsid w:val="00445643"/>
    <w:rsid w:val="00445BF9"/>
    <w:rsid w:val="00445FE1"/>
    <w:rsid w:val="00446612"/>
    <w:rsid w:val="004479CD"/>
    <w:rsid w:val="00450023"/>
    <w:rsid w:val="004518F9"/>
    <w:rsid w:val="00451C19"/>
    <w:rsid w:val="004521C9"/>
    <w:rsid w:val="004530F2"/>
    <w:rsid w:val="00453AE9"/>
    <w:rsid w:val="004541D1"/>
    <w:rsid w:val="004545AF"/>
    <w:rsid w:val="0045602F"/>
    <w:rsid w:val="004562C3"/>
    <w:rsid w:val="004564BB"/>
    <w:rsid w:val="00456602"/>
    <w:rsid w:val="00456FE8"/>
    <w:rsid w:val="00457619"/>
    <w:rsid w:val="00457CA5"/>
    <w:rsid w:val="0046173E"/>
    <w:rsid w:val="0046178A"/>
    <w:rsid w:val="00461845"/>
    <w:rsid w:val="004618AB"/>
    <w:rsid w:val="0046199E"/>
    <w:rsid w:val="0046276D"/>
    <w:rsid w:val="00463373"/>
    <w:rsid w:val="004639D3"/>
    <w:rsid w:val="00463E10"/>
    <w:rsid w:val="00463E7B"/>
    <w:rsid w:val="00463E8F"/>
    <w:rsid w:val="0046431C"/>
    <w:rsid w:val="00464529"/>
    <w:rsid w:val="004645F2"/>
    <w:rsid w:val="00464B3C"/>
    <w:rsid w:val="00464CEC"/>
    <w:rsid w:val="00464F20"/>
    <w:rsid w:val="00465886"/>
    <w:rsid w:val="00466131"/>
    <w:rsid w:val="004661E5"/>
    <w:rsid w:val="0046643B"/>
    <w:rsid w:val="00467908"/>
    <w:rsid w:val="00467BD6"/>
    <w:rsid w:val="00467C32"/>
    <w:rsid w:val="004700CC"/>
    <w:rsid w:val="00470427"/>
    <w:rsid w:val="00470A0E"/>
    <w:rsid w:val="00470F26"/>
    <w:rsid w:val="00471142"/>
    <w:rsid w:val="00471654"/>
    <w:rsid w:val="004719F8"/>
    <w:rsid w:val="00471D08"/>
    <w:rsid w:val="00471E2A"/>
    <w:rsid w:val="00472456"/>
    <w:rsid w:val="004724EB"/>
    <w:rsid w:val="00472AF1"/>
    <w:rsid w:val="0047370F"/>
    <w:rsid w:val="00473770"/>
    <w:rsid w:val="00473927"/>
    <w:rsid w:val="0047396D"/>
    <w:rsid w:val="00473A1A"/>
    <w:rsid w:val="00473C15"/>
    <w:rsid w:val="00473C94"/>
    <w:rsid w:val="00473CB5"/>
    <w:rsid w:val="00475AAB"/>
    <w:rsid w:val="004760DA"/>
    <w:rsid w:val="0047615E"/>
    <w:rsid w:val="0047665B"/>
    <w:rsid w:val="00476989"/>
    <w:rsid w:val="00476ACE"/>
    <w:rsid w:val="00476BB8"/>
    <w:rsid w:val="00476E24"/>
    <w:rsid w:val="00476FDC"/>
    <w:rsid w:val="00477907"/>
    <w:rsid w:val="00477B42"/>
    <w:rsid w:val="00481103"/>
    <w:rsid w:val="004811BE"/>
    <w:rsid w:val="004811DD"/>
    <w:rsid w:val="00481A22"/>
    <w:rsid w:val="00482483"/>
    <w:rsid w:val="00482828"/>
    <w:rsid w:val="00482905"/>
    <w:rsid w:val="00483954"/>
    <w:rsid w:val="00483B1F"/>
    <w:rsid w:val="00484556"/>
    <w:rsid w:val="004846AB"/>
    <w:rsid w:val="00484E67"/>
    <w:rsid w:val="004851A9"/>
    <w:rsid w:val="00485301"/>
    <w:rsid w:val="00485869"/>
    <w:rsid w:val="00485B06"/>
    <w:rsid w:val="0048635F"/>
    <w:rsid w:val="0048746F"/>
    <w:rsid w:val="0048784A"/>
    <w:rsid w:val="00487E21"/>
    <w:rsid w:val="00487E25"/>
    <w:rsid w:val="0049017E"/>
    <w:rsid w:val="00490196"/>
    <w:rsid w:val="004901D2"/>
    <w:rsid w:val="004907A6"/>
    <w:rsid w:val="0049080A"/>
    <w:rsid w:val="00490A66"/>
    <w:rsid w:val="00490EF9"/>
    <w:rsid w:val="0049110F"/>
    <w:rsid w:val="0049112E"/>
    <w:rsid w:val="00491224"/>
    <w:rsid w:val="00491651"/>
    <w:rsid w:val="004919B1"/>
    <w:rsid w:val="00491CA3"/>
    <w:rsid w:val="00491EA9"/>
    <w:rsid w:val="00492120"/>
    <w:rsid w:val="004925E8"/>
    <w:rsid w:val="004928A8"/>
    <w:rsid w:val="00492F6E"/>
    <w:rsid w:val="00493C7E"/>
    <w:rsid w:val="004942AD"/>
    <w:rsid w:val="004942F6"/>
    <w:rsid w:val="00494EC8"/>
    <w:rsid w:val="00495387"/>
    <w:rsid w:val="00495678"/>
    <w:rsid w:val="00495B28"/>
    <w:rsid w:val="00495F96"/>
    <w:rsid w:val="00496200"/>
    <w:rsid w:val="00496A71"/>
    <w:rsid w:val="00496F36"/>
    <w:rsid w:val="004971C1"/>
    <w:rsid w:val="00497788"/>
    <w:rsid w:val="004A07D4"/>
    <w:rsid w:val="004A0B0D"/>
    <w:rsid w:val="004A107C"/>
    <w:rsid w:val="004A131F"/>
    <w:rsid w:val="004A162C"/>
    <w:rsid w:val="004A2DCE"/>
    <w:rsid w:val="004A3086"/>
    <w:rsid w:val="004A4075"/>
    <w:rsid w:val="004A4223"/>
    <w:rsid w:val="004A4AF4"/>
    <w:rsid w:val="004A4F96"/>
    <w:rsid w:val="004A55D7"/>
    <w:rsid w:val="004A560E"/>
    <w:rsid w:val="004A584E"/>
    <w:rsid w:val="004A5C91"/>
    <w:rsid w:val="004A6EAB"/>
    <w:rsid w:val="004A6FC4"/>
    <w:rsid w:val="004A7543"/>
    <w:rsid w:val="004B0C58"/>
    <w:rsid w:val="004B10BE"/>
    <w:rsid w:val="004B1218"/>
    <w:rsid w:val="004B1617"/>
    <w:rsid w:val="004B1873"/>
    <w:rsid w:val="004B1A36"/>
    <w:rsid w:val="004B2522"/>
    <w:rsid w:val="004B2658"/>
    <w:rsid w:val="004B271E"/>
    <w:rsid w:val="004B2793"/>
    <w:rsid w:val="004B2D70"/>
    <w:rsid w:val="004B46DD"/>
    <w:rsid w:val="004B4D7C"/>
    <w:rsid w:val="004B50B4"/>
    <w:rsid w:val="004B5F64"/>
    <w:rsid w:val="004B6038"/>
    <w:rsid w:val="004B72E5"/>
    <w:rsid w:val="004B7983"/>
    <w:rsid w:val="004B7BA9"/>
    <w:rsid w:val="004C0FAA"/>
    <w:rsid w:val="004C0FC1"/>
    <w:rsid w:val="004C18CB"/>
    <w:rsid w:val="004C2147"/>
    <w:rsid w:val="004C22B2"/>
    <w:rsid w:val="004C2492"/>
    <w:rsid w:val="004C25D4"/>
    <w:rsid w:val="004C284A"/>
    <w:rsid w:val="004C28A6"/>
    <w:rsid w:val="004C292A"/>
    <w:rsid w:val="004C3EB3"/>
    <w:rsid w:val="004C40F6"/>
    <w:rsid w:val="004C47E2"/>
    <w:rsid w:val="004C4C65"/>
    <w:rsid w:val="004C59B1"/>
    <w:rsid w:val="004C5D19"/>
    <w:rsid w:val="004C5EC0"/>
    <w:rsid w:val="004C6662"/>
    <w:rsid w:val="004C6D60"/>
    <w:rsid w:val="004C729F"/>
    <w:rsid w:val="004C7BE6"/>
    <w:rsid w:val="004C7DD4"/>
    <w:rsid w:val="004D032B"/>
    <w:rsid w:val="004D0423"/>
    <w:rsid w:val="004D079B"/>
    <w:rsid w:val="004D0D63"/>
    <w:rsid w:val="004D1A29"/>
    <w:rsid w:val="004D1A44"/>
    <w:rsid w:val="004D234A"/>
    <w:rsid w:val="004D236D"/>
    <w:rsid w:val="004D2429"/>
    <w:rsid w:val="004D2B5A"/>
    <w:rsid w:val="004D3CDC"/>
    <w:rsid w:val="004D41B6"/>
    <w:rsid w:val="004D43F7"/>
    <w:rsid w:val="004D4D18"/>
    <w:rsid w:val="004D5553"/>
    <w:rsid w:val="004D6423"/>
    <w:rsid w:val="004D68EF"/>
    <w:rsid w:val="004D6A04"/>
    <w:rsid w:val="004D75B6"/>
    <w:rsid w:val="004D7798"/>
    <w:rsid w:val="004D7BA1"/>
    <w:rsid w:val="004D7BE4"/>
    <w:rsid w:val="004D7CE9"/>
    <w:rsid w:val="004E0AE1"/>
    <w:rsid w:val="004E0E52"/>
    <w:rsid w:val="004E11FA"/>
    <w:rsid w:val="004E1C9E"/>
    <w:rsid w:val="004E2400"/>
    <w:rsid w:val="004E2642"/>
    <w:rsid w:val="004E2691"/>
    <w:rsid w:val="004E26DA"/>
    <w:rsid w:val="004E28DE"/>
    <w:rsid w:val="004E29C1"/>
    <w:rsid w:val="004E2DE4"/>
    <w:rsid w:val="004E300A"/>
    <w:rsid w:val="004E306A"/>
    <w:rsid w:val="004E3955"/>
    <w:rsid w:val="004E39B9"/>
    <w:rsid w:val="004E3DEF"/>
    <w:rsid w:val="004E44E4"/>
    <w:rsid w:val="004E515B"/>
    <w:rsid w:val="004E563B"/>
    <w:rsid w:val="004E5925"/>
    <w:rsid w:val="004E5966"/>
    <w:rsid w:val="004E5E29"/>
    <w:rsid w:val="004E6AF1"/>
    <w:rsid w:val="004E7093"/>
    <w:rsid w:val="004E7263"/>
    <w:rsid w:val="004F1941"/>
    <w:rsid w:val="004F1F5E"/>
    <w:rsid w:val="004F2224"/>
    <w:rsid w:val="004F2268"/>
    <w:rsid w:val="004F23AA"/>
    <w:rsid w:val="004F3CF9"/>
    <w:rsid w:val="004F3E25"/>
    <w:rsid w:val="004F3FBE"/>
    <w:rsid w:val="004F44C0"/>
    <w:rsid w:val="004F4770"/>
    <w:rsid w:val="004F507E"/>
    <w:rsid w:val="004F52F5"/>
    <w:rsid w:val="004F5316"/>
    <w:rsid w:val="004F53ED"/>
    <w:rsid w:val="004F6086"/>
    <w:rsid w:val="004F65D4"/>
    <w:rsid w:val="004F73F4"/>
    <w:rsid w:val="0050039C"/>
    <w:rsid w:val="005007E0"/>
    <w:rsid w:val="0050132B"/>
    <w:rsid w:val="00501D6D"/>
    <w:rsid w:val="0050244E"/>
    <w:rsid w:val="005024E6"/>
    <w:rsid w:val="005027B7"/>
    <w:rsid w:val="00502B00"/>
    <w:rsid w:val="005030E9"/>
    <w:rsid w:val="00503FA3"/>
    <w:rsid w:val="00504096"/>
    <w:rsid w:val="00504612"/>
    <w:rsid w:val="00504B86"/>
    <w:rsid w:val="00505A4D"/>
    <w:rsid w:val="00505CAC"/>
    <w:rsid w:val="00505D58"/>
    <w:rsid w:val="00506CDB"/>
    <w:rsid w:val="00506D08"/>
    <w:rsid w:val="0050725E"/>
    <w:rsid w:val="00507696"/>
    <w:rsid w:val="005100D5"/>
    <w:rsid w:val="0051026B"/>
    <w:rsid w:val="005102F3"/>
    <w:rsid w:val="005116CE"/>
    <w:rsid w:val="00511A6E"/>
    <w:rsid w:val="005122D2"/>
    <w:rsid w:val="005123D5"/>
    <w:rsid w:val="005125AA"/>
    <w:rsid w:val="00512C0C"/>
    <w:rsid w:val="005137E0"/>
    <w:rsid w:val="005138B7"/>
    <w:rsid w:val="00513D19"/>
    <w:rsid w:val="00513E42"/>
    <w:rsid w:val="00514250"/>
    <w:rsid w:val="00514AA3"/>
    <w:rsid w:val="00514B71"/>
    <w:rsid w:val="00514DB6"/>
    <w:rsid w:val="005164A1"/>
    <w:rsid w:val="005167E9"/>
    <w:rsid w:val="005168F6"/>
    <w:rsid w:val="00517652"/>
    <w:rsid w:val="00517965"/>
    <w:rsid w:val="00517E87"/>
    <w:rsid w:val="00517F69"/>
    <w:rsid w:val="00517F81"/>
    <w:rsid w:val="0052015B"/>
    <w:rsid w:val="00520A7A"/>
    <w:rsid w:val="00520AF3"/>
    <w:rsid w:val="0052151C"/>
    <w:rsid w:val="005224B9"/>
    <w:rsid w:val="00522AC3"/>
    <w:rsid w:val="00522E05"/>
    <w:rsid w:val="00523159"/>
    <w:rsid w:val="00523453"/>
    <w:rsid w:val="0052423D"/>
    <w:rsid w:val="005242E6"/>
    <w:rsid w:val="00524FC3"/>
    <w:rsid w:val="0052520A"/>
    <w:rsid w:val="005252D8"/>
    <w:rsid w:val="005256DA"/>
    <w:rsid w:val="0052589E"/>
    <w:rsid w:val="00525CC2"/>
    <w:rsid w:val="00525D43"/>
    <w:rsid w:val="00526064"/>
    <w:rsid w:val="00526106"/>
    <w:rsid w:val="0052644F"/>
    <w:rsid w:val="005269E1"/>
    <w:rsid w:val="00526C10"/>
    <w:rsid w:val="00526C6C"/>
    <w:rsid w:val="00526E2E"/>
    <w:rsid w:val="00526F4A"/>
    <w:rsid w:val="00527280"/>
    <w:rsid w:val="005272CA"/>
    <w:rsid w:val="0052775E"/>
    <w:rsid w:val="005277B4"/>
    <w:rsid w:val="00527A6A"/>
    <w:rsid w:val="00530E2B"/>
    <w:rsid w:val="00530FF6"/>
    <w:rsid w:val="0053159A"/>
    <w:rsid w:val="00531838"/>
    <w:rsid w:val="00531841"/>
    <w:rsid w:val="0053234B"/>
    <w:rsid w:val="00532735"/>
    <w:rsid w:val="005329A1"/>
    <w:rsid w:val="005330C2"/>
    <w:rsid w:val="00533149"/>
    <w:rsid w:val="0053350A"/>
    <w:rsid w:val="005338C7"/>
    <w:rsid w:val="00533E82"/>
    <w:rsid w:val="00534260"/>
    <w:rsid w:val="00535516"/>
    <w:rsid w:val="005364B0"/>
    <w:rsid w:val="00536C5F"/>
    <w:rsid w:val="00536F2E"/>
    <w:rsid w:val="005370EA"/>
    <w:rsid w:val="00537F7D"/>
    <w:rsid w:val="005404FF"/>
    <w:rsid w:val="00540C3E"/>
    <w:rsid w:val="00542389"/>
    <w:rsid w:val="00542694"/>
    <w:rsid w:val="00542E22"/>
    <w:rsid w:val="00544209"/>
    <w:rsid w:val="005447B8"/>
    <w:rsid w:val="005454C8"/>
    <w:rsid w:val="00545C26"/>
    <w:rsid w:val="00545E53"/>
    <w:rsid w:val="00546349"/>
    <w:rsid w:val="005467E4"/>
    <w:rsid w:val="0054721F"/>
    <w:rsid w:val="00550224"/>
    <w:rsid w:val="00551867"/>
    <w:rsid w:val="005520C5"/>
    <w:rsid w:val="005521BD"/>
    <w:rsid w:val="00552219"/>
    <w:rsid w:val="0055239D"/>
    <w:rsid w:val="00553595"/>
    <w:rsid w:val="00553EA3"/>
    <w:rsid w:val="00553FE4"/>
    <w:rsid w:val="00554EE3"/>
    <w:rsid w:val="005559F3"/>
    <w:rsid w:val="00555B3B"/>
    <w:rsid w:val="005560F7"/>
    <w:rsid w:val="0055685A"/>
    <w:rsid w:val="005568DE"/>
    <w:rsid w:val="00556D2C"/>
    <w:rsid w:val="00556E83"/>
    <w:rsid w:val="00557284"/>
    <w:rsid w:val="00557D52"/>
    <w:rsid w:val="00560025"/>
    <w:rsid w:val="00560054"/>
    <w:rsid w:val="0056052E"/>
    <w:rsid w:val="0056072C"/>
    <w:rsid w:val="005607A0"/>
    <w:rsid w:val="00560AD4"/>
    <w:rsid w:val="00560DA1"/>
    <w:rsid w:val="005612A8"/>
    <w:rsid w:val="00562B43"/>
    <w:rsid w:val="00562BE9"/>
    <w:rsid w:val="00562F93"/>
    <w:rsid w:val="0056338F"/>
    <w:rsid w:val="00564172"/>
    <w:rsid w:val="00566846"/>
    <w:rsid w:val="0056766A"/>
    <w:rsid w:val="00567992"/>
    <w:rsid w:val="00567E63"/>
    <w:rsid w:val="0057005E"/>
    <w:rsid w:val="005704E3"/>
    <w:rsid w:val="00570905"/>
    <w:rsid w:val="00570B41"/>
    <w:rsid w:val="00570C59"/>
    <w:rsid w:val="00570CD4"/>
    <w:rsid w:val="00570F72"/>
    <w:rsid w:val="005711E6"/>
    <w:rsid w:val="00573C01"/>
    <w:rsid w:val="00574298"/>
    <w:rsid w:val="005743BF"/>
    <w:rsid w:val="00574C25"/>
    <w:rsid w:val="00574D25"/>
    <w:rsid w:val="00575241"/>
    <w:rsid w:val="0057535E"/>
    <w:rsid w:val="00575415"/>
    <w:rsid w:val="005758FE"/>
    <w:rsid w:val="00575BDD"/>
    <w:rsid w:val="005768E7"/>
    <w:rsid w:val="0057693F"/>
    <w:rsid w:val="0057695A"/>
    <w:rsid w:val="00576F1C"/>
    <w:rsid w:val="00577289"/>
    <w:rsid w:val="00577432"/>
    <w:rsid w:val="005776F2"/>
    <w:rsid w:val="00580BC0"/>
    <w:rsid w:val="005814A5"/>
    <w:rsid w:val="00582520"/>
    <w:rsid w:val="005829F0"/>
    <w:rsid w:val="00583D1D"/>
    <w:rsid w:val="00584044"/>
    <w:rsid w:val="0058463A"/>
    <w:rsid w:val="005846DA"/>
    <w:rsid w:val="00584A30"/>
    <w:rsid w:val="00584FB0"/>
    <w:rsid w:val="00584FB8"/>
    <w:rsid w:val="00585638"/>
    <w:rsid w:val="00585D0C"/>
    <w:rsid w:val="00586610"/>
    <w:rsid w:val="005866E1"/>
    <w:rsid w:val="00586749"/>
    <w:rsid w:val="00586799"/>
    <w:rsid w:val="005868E0"/>
    <w:rsid w:val="00586E93"/>
    <w:rsid w:val="005871AB"/>
    <w:rsid w:val="0058775A"/>
    <w:rsid w:val="005903DE"/>
    <w:rsid w:val="005904FA"/>
    <w:rsid w:val="00590956"/>
    <w:rsid w:val="005910D9"/>
    <w:rsid w:val="00591399"/>
    <w:rsid w:val="00591403"/>
    <w:rsid w:val="0059157A"/>
    <w:rsid w:val="00591AFC"/>
    <w:rsid w:val="00592928"/>
    <w:rsid w:val="0059302F"/>
    <w:rsid w:val="005933A4"/>
    <w:rsid w:val="005934B8"/>
    <w:rsid w:val="00593FFB"/>
    <w:rsid w:val="005948DA"/>
    <w:rsid w:val="005949F7"/>
    <w:rsid w:val="00594C60"/>
    <w:rsid w:val="00594CC5"/>
    <w:rsid w:val="005955E7"/>
    <w:rsid w:val="005958C6"/>
    <w:rsid w:val="00595946"/>
    <w:rsid w:val="00595980"/>
    <w:rsid w:val="00596124"/>
    <w:rsid w:val="0059667F"/>
    <w:rsid w:val="005A000A"/>
    <w:rsid w:val="005A099F"/>
    <w:rsid w:val="005A0E0A"/>
    <w:rsid w:val="005A15E8"/>
    <w:rsid w:val="005A1632"/>
    <w:rsid w:val="005A1AC4"/>
    <w:rsid w:val="005A2F4E"/>
    <w:rsid w:val="005A30EE"/>
    <w:rsid w:val="005A3F71"/>
    <w:rsid w:val="005A46E5"/>
    <w:rsid w:val="005A4866"/>
    <w:rsid w:val="005A4F18"/>
    <w:rsid w:val="005A52D1"/>
    <w:rsid w:val="005A5BB9"/>
    <w:rsid w:val="005A5C7D"/>
    <w:rsid w:val="005A70B5"/>
    <w:rsid w:val="005A74BD"/>
    <w:rsid w:val="005A75AA"/>
    <w:rsid w:val="005A7738"/>
    <w:rsid w:val="005A78EB"/>
    <w:rsid w:val="005B0143"/>
    <w:rsid w:val="005B0CA8"/>
    <w:rsid w:val="005B0E34"/>
    <w:rsid w:val="005B123B"/>
    <w:rsid w:val="005B135E"/>
    <w:rsid w:val="005B15ED"/>
    <w:rsid w:val="005B178E"/>
    <w:rsid w:val="005B22E9"/>
    <w:rsid w:val="005B238A"/>
    <w:rsid w:val="005B266C"/>
    <w:rsid w:val="005B350A"/>
    <w:rsid w:val="005B3BA0"/>
    <w:rsid w:val="005B472B"/>
    <w:rsid w:val="005B4D71"/>
    <w:rsid w:val="005B5912"/>
    <w:rsid w:val="005B5A8B"/>
    <w:rsid w:val="005B5ABB"/>
    <w:rsid w:val="005B5E9B"/>
    <w:rsid w:val="005B6297"/>
    <w:rsid w:val="005B63D2"/>
    <w:rsid w:val="005B67B2"/>
    <w:rsid w:val="005B6DD2"/>
    <w:rsid w:val="005B73A6"/>
    <w:rsid w:val="005B74E5"/>
    <w:rsid w:val="005B7E7F"/>
    <w:rsid w:val="005C046D"/>
    <w:rsid w:val="005C1066"/>
    <w:rsid w:val="005C1716"/>
    <w:rsid w:val="005C2052"/>
    <w:rsid w:val="005C2D72"/>
    <w:rsid w:val="005C3D8E"/>
    <w:rsid w:val="005C42E0"/>
    <w:rsid w:val="005C44B3"/>
    <w:rsid w:val="005C46C6"/>
    <w:rsid w:val="005C50E2"/>
    <w:rsid w:val="005C5364"/>
    <w:rsid w:val="005C5F8E"/>
    <w:rsid w:val="005C6780"/>
    <w:rsid w:val="005C68F6"/>
    <w:rsid w:val="005C6D9B"/>
    <w:rsid w:val="005C73EA"/>
    <w:rsid w:val="005D0030"/>
    <w:rsid w:val="005D061F"/>
    <w:rsid w:val="005D0961"/>
    <w:rsid w:val="005D10A3"/>
    <w:rsid w:val="005D2120"/>
    <w:rsid w:val="005D2286"/>
    <w:rsid w:val="005D3279"/>
    <w:rsid w:val="005D3585"/>
    <w:rsid w:val="005D3C66"/>
    <w:rsid w:val="005D4072"/>
    <w:rsid w:val="005D418D"/>
    <w:rsid w:val="005D56B5"/>
    <w:rsid w:val="005D5F50"/>
    <w:rsid w:val="005D629E"/>
    <w:rsid w:val="005D6C4B"/>
    <w:rsid w:val="005D6E35"/>
    <w:rsid w:val="005D738C"/>
    <w:rsid w:val="005D743C"/>
    <w:rsid w:val="005E06C1"/>
    <w:rsid w:val="005E087F"/>
    <w:rsid w:val="005E0DE6"/>
    <w:rsid w:val="005E13EB"/>
    <w:rsid w:val="005E29A7"/>
    <w:rsid w:val="005E2A7A"/>
    <w:rsid w:val="005E2F35"/>
    <w:rsid w:val="005E301C"/>
    <w:rsid w:val="005E33E3"/>
    <w:rsid w:val="005E3CE5"/>
    <w:rsid w:val="005E4052"/>
    <w:rsid w:val="005E4F3E"/>
    <w:rsid w:val="005E5B8F"/>
    <w:rsid w:val="005E6079"/>
    <w:rsid w:val="005E6109"/>
    <w:rsid w:val="005E687D"/>
    <w:rsid w:val="005E7551"/>
    <w:rsid w:val="005E75AB"/>
    <w:rsid w:val="005E79C8"/>
    <w:rsid w:val="005E7A62"/>
    <w:rsid w:val="005E7C5B"/>
    <w:rsid w:val="005F064D"/>
    <w:rsid w:val="005F097A"/>
    <w:rsid w:val="005F0E55"/>
    <w:rsid w:val="005F1141"/>
    <w:rsid w:val="005F12AE"/>
    <w:rsid w:val="005F1706"/>
    <w:rsid w:val="005F1A15"/>
    <w:rsid w:val="005F1C5F"/>
    <w:rsid w:val="005F2580"/>
    <w:rsid w:val="005F3383"/>
    <w:rsid w:val="005F4D36"/>
    <w:rsid w:val="005F4E9F"/>
    <w:rsid w:val="005F5211"/>
    <w:rsid w:val="005F5429"/>
    <w:rsid w:val="005F556E"/>
    <w:rsid w:val="005F56C0"/>
    <w:rsid w:val="005F59B8"/>
    <w:rsid w:val="005F5C5B"/>
    <w:rsid w:val="005F62BC"/>
    <w:rsid w:val="005F7B45"/>
    <w:rsid w:val="005F7BAD"/>
    <w:rsid w:val="005F7F17"/>
    <w:rsid w:val="006001A6"/>
    <w:rsid w:val="0060029A"/>
    <w:rsid w:val="006005F5"/>
    <w:rsid w:val="0060064B"/>
    <w:rsid w:val="00600F1F"/>
    <w:rsid w:val="00601571"/>
    <w:rsid w:val="00601C97"/>
    <w:rsid w:val="00601CB8"/>
    <w:rsid w:val="00602241"/>
    <w:rsid w:val="00602588"/>
    <w:rsid w:val="00602716"/>
    <w:rsid w:val="0060310B"/>
    <w:rsid w:val="00603638"/>
    <w:rsid w:val="00603A57"/>
    <w:rsid w:val="00603ABF"/>
    <w:rsid w:val="00604368"/>
    <w:rsid w:val="0060441B"/>
    <w:rsid w:val="00604641"/>
    <w:rsid w:val="00605418"/>
    <w:rsid w:val="00606825"/>
    <w:rsid w:val="006075E5"/>
    <w:rsid w:val="006079AB"/>
    <w:rsid w:val="00607C44"/>
    <w:rsid w:val="00610AD8"/>
    <w:rsid w:val="00611637"/>
    <w:rsid w:val="006119FB"/>
    <w:rsid w:val="00611AC9"/>
    <w:rsid w:val="0061222E"/>
    <w:rsid w:val="00613D08"/>
    <w:rsid w:val="006140A1"/>
    <w:rsid w:val="006142DE"/>
    <w:rsid w:val="00614C16"/>
    <w:rsid w:val="0061523E"/>
    <w:rsid w:val="00615C73"/>
    <w:rsid w:val="00615ECD"/>
    <w:rsid w:val="00616226"/>
    <w:rsid w:val="00616366"/>
    <w:rsid w:val="00616DF8"/>
    <w:rsid w:val="00617103"/>
    <w:rsid w:val="0061797A"/>
    <w:rsid w:val="00617E3E"/>
    <w:rsid w:val="0062036A"/>
    <w:rsid w:val="0062081A"/>
    <w:rsid w:val="006208C9"/>
    <w:rsid w:val="00620999"/>
    <w:rsid w:val="006211C6"/>
    <w:rsid w:val="006212E6"/>
    <w:rsid w:val="00621300"/>
    <w:rsid w:val="00621AAC"/>
    <w:rsid w:val="006221BE"/>
    <w:rsid w:val="00622689"/>
    <w:rsid w:val="00622E5F"/>
    <w:rsid w:val="006233B5"/>
    <w:rsid w:val="0062340C"/>
    <w:rsid w:val="0062388C"/>
    <w:rsid w:val="00623B67"/>
    <w:rsid w:val="00623EC8"/>
    <w:rsid w:val="006247E7"/>
    <w:rsid w:val="00624D2C"/>
    <w:rsid w:val="00624E34"/>
    <w:rsid w:val="00626B70"/>
    <w:rsid w:val="00626EAC"/>
    <w:rsid w:val="006272A7"/>
    <w:rsid w:val="006275F4"/>
    <w:rsid w:val="00630292"/>
    <w:rsid w:val="00630725"/>
    <w:rsid w:val="006309B4"/>
    <w:rsid w:val="00631251"/>
    <w:rsid w:val="00631627"/>
    <w:rsid w:val="006319A0"/>
    <w:rsid w:val="006323C8"/>
    <w:rsid w:val="006333D8"/>
    <w:rsid w:val="006335CB"/>
    <w:rsid w:val="00634498"/>
    <w:rsid w:val="006346FE"/>
    <w:rsid w:val="00635003"/>
    <w:rsid w:val="0063531D"/>
    <w:rsid w:val="00635B4A"/>
    <w:rsid w:val="00636094"/>
    <w:rsid w:val="0063620A"/>
    <w:rsid w:val="00636623"/>
    <w:rsid w:val="006366E1"/>
    <w:rsid w:val="0063722A"/>
    <w:rsid w:val="00637483"/>
    <w:rsid w:val="006404DC"/>
    <w:rsid w:val="00640C81"/>
    <w:rsid w:val="00640CC1"/>
    <w:rsid w:val="00641BC8"/>
    <w:rsid w:val="00641CB4"/>
    <w:rsid w:val="00642217"/>
    <w:rsid w:val="006422F7"/>
    <w:rsid w:val="00642CED"/>
    <w:rsid w:val="0064346F"/>
    <w:rsid w:val="00643A23"/>
    <w:rsid w:val="00643F7B"/>
    <w:rsid w:val="00644195"/>
    <w:rsid w:val="006447B2"/>
    <w:rsid w:val="00645CEC"/>
    <w:rsid w:val="00646101"/>
    <w:rsid w:val="00646A4E"/>
    <w:rsid w:val="006470A3"/>
    <w:rsid w:val="00647226"/>
    <w:rsid w:val="006474F8"/>
    <w:rsid w:val="00647F6B"/>
    <w:rsid w:val="00650572"/>
    <w:rsid w:val="00650D34"/>
    <w:rsid w:val="006510AE"/>
    <w:rsid w:val="006510D0"/>
    <w:rsid w:val="00651AB5"/>
    <w:rsid w:val="00651E2B"/>
    <w:rsid w:val="00652492"/>
    <w:rsid w:val="00652651"/>
    <w:rsid w:val="006528DF"/>
    <w:rsid w:val="00652C10"/>
    <w:rsid w:val="00652E11"/>
    <w:rsid w:val="00652F43"/>
    <w:rsid w:val="00652F9F"/>
    <w:rsid w:val="0065418F"/>
    <w:rsid w:val="00654A40"/>
    <w:rsid w:val="00654C3B"/>
    <w:rsid w:val="0065536E"/>
    <w:rsid w:val="0065540D"/>
    <w:rsid w:val="006554DC"/>
    <w:rsid w:val="0065555C"/>
    <w:rsid w:val="0065571C"/>
    <w:rsid w:val="00655B6C"/>
    <w:rsid w:val="0065633D"/>
    <w:rsid w:val="006566B8"/>
    <w:rsid w:val="006572AF"/>
    <w:rsid w:val="006572BA"/>
    <w:rsid w:val="006573F4"/>
    <w:rsid w:val="00657662"/>
    <w:rsid w:val="00657E22"/>
    <w:rsid w:val="00660AD2"/>
    <w:rsid w:val="00660B5B"/>
    <w:rsid w:val="0066111C"/>
    <w:rsid w:val="00661382"/>
    <w:rsid w:val="006616EB"/>
    <w:rsid w:val="00662647"/>
    <w:rsid w:val="00662AC3"/>
    <w:rsid w:val="0066310C"/>
    <w:rsid w:val="00663245"/>
    <w:rsid w:val="006632BA"/>
    <w:rsid w:val="00663B1D"/>
    <w:rsid w:val="006643A8"/>
    <w:rsid w:val="006645C1"/>
    <w:rsid w:val="00664AC1"/>
    <w:rsid w:val="0066503F"/>
    <w:rsid w:val="006654E6"/>
    <w:rsid w:val="00666DE5"/>
    <w:rsid w:val="00667DBE"/>
    <w:rsid w:val="00670351"/>
    <w:rsid w:val="00670A4C"/>
    <w:rsid w:val="00670F5C"/>
    <w:rsid w:val="00670FB5"/>
    <w:rsid w:val="006714EB"/>
    <w:rsid w:val="00671598"/>
    <w:rsid w:val="006718FA"/>
    <w:rsid w:val="00671A3D"/>
    <w:rsid w:val="00672338"/>
    <w:rsid w:val="00672857"/>
    <w:rsid w:val="00673070"/>
    <w:rsid w:val="00673147"/>
    <w:rsid w:val="006741EE"/>
    <w:rsid w:val="0067470C"/>
    <w:rsid w:val="00674833"/>
    <w:rsid w:val="00675336"/>
    <w:rsid w:val="006753D6"/>
    <w:rsid w:val="00676679"/>
    <w:rsid w:val="0067682B"/>
    <w:rsid w:val="00676DF6"/>
    <w:rsid w:val="00677152"/>
    <w:rsid w:val="00677201"/>
    <w:rsid w:val="006809A4"/>
    <w:rsid w:val="00680C51"/>
    <w:rsid w:val="00680F51"/>
    <w:rsid w:val="00681664"/>
    <w:rsid w:val="00681676"/>
    <w:rsid w:val="006816D1"/>
    <w:rsid w:val="00682539"/>
    <w:rsid w:val="00682E7D"/>
    <w:rsid w:val="00682FEF"/>
    <w:rsid w:val="00683FBF"/>
    <w:rsid w:val="006842BE"/>
    <w:rsid w:val="00684E89"/>
    <w:rsid w:val="00685172"/>
    <w:rsid w:val="006854F8"/>
    <w:rsid w:val="00685597"/>
    <w:rsid w:val="00685C08"/>
    <w:rsid w:val="00685CA2"/>
    <w:rsid w:val="00686571"/>
    <w:rsid w:val="00686A97"/>
    <w:rsid w:val="00686DD5"/>
    <w:rsid w:val="00687606"/>
    <w:rsid w:val="00687A23"/>
    <w:rsid w:val="00687D75"/>
    <w:rsid w:val="006904FC"/>
    <w:rsid w:val="00690E1F"/>
    <w:rsid w:val="00690E61"/>
    <w:rsid w:val="006915A6"/>
    <w:rsid w:val="006917ED"/>
    <w:rsid w:val="0069200E"/>
    <w:rsid w:val="00692DE2"/>
    <w:rsid w:val="00693041"/>
    <w:rsid w:val="00693331"/>
    <w:rsid w:val="00693AEA"/>
    <w:rsid w:val="0069458A"/>
    <w:rsid w:val="006951A9"/>
    <w:rsid w:val="0069594F"/>
    <w:rsid w:val="00695E01"/>
    <w:rsid w:val="00695F92"/>
    <w:rsid w:val="00696018"/>
    <w:rsid w:val="0069618E"/>
    <w:rsid w:val="00696215"/>
    <w:rsid w:val="00696537"/>
    <w:rsid w:val="00697055"/>
    <w:rsid w:val="00697356"/>
    <w:rsid w:val="006A0892"/>
    <w:rsid w:val="006A0BCE"/>
    <w:rsid w:val="006A129D"/>
    <w:rsid w:val="006A1A88"/>
    <w:rsid w:val="006A1E69"/>
    <w:rsid w:val="006A2AE3"/>
    <w:rsid w:val="006A5213"/>
    <w:rsid w:val="006A530D"/>
    <w:rsid w:val="006A5B45"/>
    <w:rsid w:val="006A5CC9"/>
    <w:rsid w:val="006A5E10"/>
    <w:rsid w:val="006A6258"/>
    <w:rsid w:val="006A70C6"/>
    <w:rsid w:val="006A74A2"/>
    <w:rsid w:val="006A7F2B"/>
    <w:rsid w:val="006B03DD"/>
    <w:rsid w:val="006B1239"/>
    <w:rsid w:val="006B1E50"/>
    <w:rsid w:val="006B2B7A"/>
    <w:rsid w:val="006B3226"/>
    <w:rsid w:val="006B3354"/>
    <w:rsid w:val="006B3677"/>
    <w:rsid w:val="006B3A4B"/>
    <w:rsid w:val="006B3DDA"/>
    <w:rsid w:val="006B442D"/>
    <w:rsid w:val="006B445E"/>
    <w:rsid w:val="006B44AC"/>
    <w:rsid w:val="006B45F7"/>
    <w:rsid w:val="006B4685"/>
    <w:rsid w:val="006B4B41"/>
    <w:rsid w:val="006B4B6C"/>
    <w:rsid w:val="006B4D5E"/>
    <w:rsid w:val="006B55DC"/>
    <w:rsid w:val="006B584E"/>
    <w:rsid w:val="006B5FC6"/>
    <w:rsid w:val="006B62A3"/>
    <w:rsid w:val="006B6CA1"/>
    <w:rsid w:val="006B6E1A"/>
    <w:rsid w:val="006B6E30"/>
    <w:rsid w:val="006B7812"/>
    <w:rsid w:val="006B7D4A"/>
    <w:rsid w:val="006C017A"/>
    <w:rsid w:val="006C065B"/>
    <w:rsid w:val="006C0AAE"/>
    <w:rsid w:val="006C0CDA"/>
    <w:rsid w:val="006C1582"/>
    <w:rsid w:val="006C1DF0"/>
    <w:rsid w:val="006C217F"/>
    <w:rsid w:val="006C2832"/>
    <w:rsid w:val="006C2A79"/>
    <w:rsid w:val="006C308A"/>
    <w:rsid w:val="006C37DD"/>
    <w:rsid w:val="006C3AC2"/>
    <w:rsid w:val="006C433C"/>
    <w:rsid w:val="006C57E4"/>
    <w:rsid w:val="006C5CEF"/>
    <w:rsid w:val="006C63EC"/>
    <w:rsid w:val="006C7A7E"/>
    <w:rsid w:val="006C7B7D"/>
    <w:rsid w:val="006D05C3"/>
    <w:rsid w:val="006D0972"/>
    <w:rsid w:val="006D0F00"/>
    <w:rsid w:val="006D1014"/>
    <w:rsid w:val="006D18A2"/>
    <w:rsid w:val="006D2AA1"/>
    <w:rsid w:val="006D3DED"/>
    <w:rsid w:val="006D4426"/>
    <w:rsid w:val="006D46F5"/>
    <w:rsid w:val="006D5786"/>
    <w:rsid w:val="006D5A48"/>
    <w:rsid w:val="006D5B5D"/>
    <w:rsid w:val="006D60AD"/>
    <w:rsid w:val="006E042A"/>
    <w:rsid w:val="006E0438"/>
    <w:rsid w:val="006E04AA"/>
    <w:rsid w:val="006E058A"/>
    <w:rsid w:val="006E06FC"/>
    <w:rsid w:val="006E0821"/>
    <w:rsid w:val="006E0BA4"/>
    <w:rsid w:val="006E0D78"/>
    <w:rsid w:val="006E12F7"/>
    <w:rsid w:val="006E1773"/>
    <w:rsid w:val="006E31EF"/>
    <w:rsid w:val="006E33C4"/>
    <w:rsid w:val="006E346D"/>
    <w:rsid w:val="006E3673"/>
    <w:rsid w:val="006E3B7D"/>
    <w:rsid w:val="006E4422"/>
    <w:rsid w:val="006E4612"/>
    <w:rsid w:val="006E4E76"/>
    <w:rsid w:val="006E547D"/>
    <w:rsid w:val="006E5525"/>
    <w:rsid w:val="006E5999"/>
    <w:rsid w:val="006E59C1"/>
    <w:rsid w:val="006E5AAC"/>
    <w:rsid w:val="006E5C99"/>
    <w:rsid w:val="006E6047"/>
    <w:rsid w:val="006E6A5D"/>
    <w:rsid w:val="006E6C98"/>
    <w:rsid w:val="006E72D2"/>
    <w:rsid w:val="006E7337"/>
    <w:rsid w:val="006E7ABE"/>
    <w:rsid w:val="006F03CA"/>
    <w:rsid w:val="006F10D0"/>
    <w:rsid w:val="006F1D9A"/>
    <w:rsid w:val="006F2B68"/>
    <w:rsid w:val="006F2B6A"/>
    <w:rsid w:val="006F2CD3"/>
    <w:rsid w:val="006F301F"/>
    <w:rsid w:val="006F370C"/>
    <w:rsid w:val="006F3795"/>
    <w:rsid w:val="006F37D0"/>
    <w:rsid w:val="006F38C8"/>
    <w:rsid w:val="006F3C41"/>
    <w:rsid w:val="006F47AE"/>
    <w:rsid w:val="006F492C"/>
    <w:rsid w:val="006F5154"/>
    <w:rsid w:val="006F5380"/>
    <w:rsid w:val="006F5AD6"/>
    <w:rsid w:val="006F5E04"/>
    <w:rsid w:val="006F64CB"/>
    <w:rsid w:val="006F65BC"/>
    <w:rsid w:val="006F6731"/>
    <w:rsid w:val="006F6A13"/>
    <w:rsid w:val="006F7D96"/>
    <w:rsid w:val="00700182"/>
    <w:rsid w:val="00700358"/>
    <w:rsid w:val="00700A5A"/>
    <w:rsid w:val="00700F0A"/>
    <w:rsid w:val="0070162F"/>
    <w:rsid w:val="00701860"/>
    <w:rsid w:val="00701DD2"/>
    <w:rsid w:val="00702813"/>
    <w:rsid w:val="00702F88"/>
    <w:rsid w:val="0070310B"/>
    <w:rsid w:val="00703282"/>
    <w:rsid w:val="00703379"/>
    <w:rsid w:val="0070340B"/>
    <w:rsid w:val="00703638"/>
    <w:rsid w:val="007037A8"/>
    <w:rsid w:val="00703A81"/>
    <w:rsid w:val="0070422D"/>
    <w:rsid w:val="0070426C"/>
    <w:rsid w:val="007049FC"/>
    <w:rsid w:val="00704C51"/>
    <w:rsid w:val="00704E40"/>
    <w:rsid w:val="00705968"/>
    <w:rsid w:val="00706559"/>
    <w:rsid w:val="00706635"/>
    <w:rsid w:val="00706D73"/>
    <w:rsid w:val="00707013"/>
    <w:rsid w:val="00707DE2"/>
    <w:rsid w:val="00710235"/>
    <w:rsid w:val="00710EA7"/>
    <w:rsid w:val="007117DC"/>
    <w:rsid w:val="00711983"/>
    <w:rsid w:val="00711BCB"/>
    <w:rsid w:val="00712128"/>
    <w:rsid w:val="00712A92"/>
    <w:rsid w:val="00712B31"/>
    <w:rsid w:val="00712C3F"/>
    <w:rsid w:val="00713724"/>
    <w:rsid w:val="00713A39"/>
    <w:rsid w:val="00713C05"/>
    <w:rsid w:val="00715328"/>
    <w:rsid w:val="007157ED"/>
    <w:rsid w:val="007158F4"/>
    <w:rsid w:val="00716457"/>
    <w:rsid w:val="007164D1"/>
    <w:rsid w:val="00716BAF"/>
    <w:rsid w:val="0071749F"/>
    <w:rsid w:val="00717576"/>
    <w:rsid w:val="007178DB"/>
    <w:rsid w:val="00717CDF"/>
    <w:rsid w:val="00717F08"/>
    <w:rsid w:val="00721337"/>
    <w:rsid w:val="007213A5"/>
    <w:rsid w:val="00721B5F"/>
    <w:rsid w:val="0072287F"/>
    <w:rsid w:val="00722944"/>
    <w:rsid w:val="00722996"/>
    <w:rsid w:val="00722C89"/>
    <w:rsid w:val="007230E9"/>
    <w:rsid w:val="00723104"/>
    <w:rsid w:val="00723377"/>
    <w:rsid w:val="00723EFD"/>
    <w:rsid w:val="0072429D"/>
    <w:rsid w:val="007248B0"/>
    <w:rsid w:val="007251C4"/>
    <w:rsid w:val="00725448"/>
    <w:rsid w:val="00725841"/>
    <w:rsid w:val="00725BF4"/>
    <w:rsid w:val="00725C39"/>
    <w:rsid w:val="007266CD"/>
    <w:rsid w:val="007269FE"/>
    <w:rsid w:val="00726F1E"/>
    <w:rsid w:val="00727F97"/>
    <w:rsid w:val="007304FC"/>
    <w:rsid w:val="00730B07"/>
    <w:rsid w:val="00730B31"/>
    <w:rsid w:val="00731193"/>
    <w:rsid w:val="0073173B"/>
    <w:rsid w:val="00731B03"/>
    <w:rsid w:val="007323F7"/>
    <w:rsid w:val="007325D8"/>
    <w:rsid w:val="00732990"/>
    <w:rsid w:val="00733276"/>
    <w:rsid w:val="007339A8"/>
    <w:rsid w:val="00733AA3"/>
    <w:rsid w:val="00734169"/>
    <w:rsid w:val="007342B0"/>
    <w:rsid w:val="00734302"/>
    <w:rsid w:val="00734305"/>
    <w:rsid w:val="00734543"/>
    <w:rsid w:val="00734687"/>
    <w:rsid w:val="00734AA9"/>
    <w:rsid w:val="00734DED"/>
    <w:rsid w:val="00735B69"/>
    <w:rsid w:val="007360C2"/>
    <w:rsid w:val="00736EF7"/>
    <w:rsid w:val="0073785E"/>
    <w:rsid w:val="0073794E"/>
    <w:rsid w:val="00737BFE"/>
    <w:rsid w:val="0074003B"/>
    <w:rsid w:val="00740262"/>
    <w:rsid w:val="00740721"/>
    <w:rsid w:val="007407AB"/>
    <w:rsid w:val="00741204"/>
    <w:rsid w:val="00741AC0"/>
    <w:rsid w:val="00741B9A"/>
    <w:rsid w:val="00741E7B"/>
    <w:rsid w:val="00742178"/>
    <w:rsid w:val="0074227E"/>
    <w:rsid w:val="00742828"/>
    <w:rsid w:val="00742DC6"/>
    <w:rsid w:val="0074356F"/>
    <w:rsid w:val="00743DF1"/>
    <w:rsid w:val="00744277"/>
    <w:rsid w:val="0074446A"/>
    <w:rsid w:val="00744526"/>
    <w:rsid w:val="0074523F"/>
    <w:rsid w:val="00745F9E"/>
    <w:rsid w:val="00747BB3"/>
    <w:rsid w:val="007500CC"/>
    <w:rsid w:val="00750569"/>
    <w:rsid w:val="00751EBA"/>
    <w:rsid w:val="007524BA"/>
    <w:rsid w:val="0075275E"/>
    <w:rsid w:val="0075360F"/>
    <w:rsid w:val="00753757"/>
    <w:rsid w:val="0075381D"/>
    <w:rsid w:val="00753BF3"/>
    <w:rsid w:val="0075458F"/>
    <w:rsid w:val="007547F1"/>
    <w:rsid w:val="00754D3B"/>
    <w:rsid w:val="007559F1"/>
    <w:rsid w:val="00755C08"/>
    <w:rsid w:val="00755DBD"/>
    <w:rsid w:val="00756905"/>
    <w:rsid w:val="00756D4F"/>
    <w:rsid w:val="00757BA6"/>
    <w:rsid w:val="00757BDF"/>
    <w:rsid w:val="00757D1A"/>
    <w:rsid w:val="00760791"/>
    <w:rsid w:val="007608CA"/>
    <w:rsid w:val="007609C8"/>
    <w:rsid w:val="007617E8"/>
    <w:rsid w:val="00761A03"/>
    <w:rsid w:val="007636C1"/>
    <w:rsid w:val="00763B7F"/>
    <w:rsid w:val="00763CAC"/>
    <w:rsid w:val="007646E4"/>
    <w:rsid w:val="00764A8D"/>
    <w:rsid w:val="00764D98"/>
    <w:rsid w:val="00764EDC"/>
    <w:rsid w:val="00764FF2"/>
    <w:rsid w:val="0076539F"/>
    <w:rsid w:val="007654E8"/>
    <w:rsid w:val="00765568"/>
    <w:rsid w:val="007662A3"/>
    <w:rsid w:val="00767697"/>
    <w:rsid w:val="0076788E"/>
    <w:rsid w:val="00770652"/>
    <w:rsid w:val="00771C9C"/>
    <w:rsid w:val="00771E95"/>
    <w:rsid w:val="007726AA"/>
    <w:rsid w:val="00772A2B"/>
    <w:rsid w:val="007738DF"/>
    <w:rsid w:val="007748F0"/>
    <w:rsid w:val="00775317"/>
    <w:rsid w:val="00775A55"/>
    <w:rsid w:val="00776227"/>
    <w:rsid w:val="00776279"/>
    <w:rsid w:val="0077630A"/>
    <w:rsid w:val="007766C0"/>
    <w:rsid w:val="007766C4"/>
    <w:rsid w:val="00777470"/>
    <w:rsid w:val="00777A7F"/>
    <w:rsid w:val="00780019"/>
    <w:rsid w:val="00780076"/>
    <w:rsid w:val="0078008D"/>
    <w:rsid w:val="0078045E"/>
    <w:rsid w:val="00780B83"/>
    <w:rsid w:val="0078132F"/>
    <w:rsid w:val="00781AAB"/>
    <w:rsid w:val="00781FC6"/>
    <w:rsid w:val="0078361E"/>
    <w:rsid w:val="00783970"/>
    <w:rsid w:val="007840D3"/>
    <w:rsid w:val="00784443"/>
    <w:rsid w:val="00784528"/>
    <w:rsid w:val="00784650"/>
    <w:rsid w:val="00784D90"/>
    <w:rsid w:val="0078556E"/>
    <w:rsid w:val="00785891"/>
    <w:rsid w:val="00785BCA"/>
    <w:rsid w:val="007861F8"/>
    <w:rsid w:val="007861FF"/>
    <w:rsid w:val="00786215"/>
    <w:rsid w:val="007863C4"/>
    <w:rsid w:val="007865CC"/>
    <w:rsid w:val="00786700"/>
    <w:rsid w:val="00786D0A"/>
    <w:rsid w:val="00786D15"/>
    <w:rsid w:val="00787334"/>
    <w:rsid w:val="00787664"/>
    <w:rsid w:val="00787A40"/>
    <w:rsid w:val="00787CDA"/>
    <w:rsid w:val="007906E6"/>
    <w:rsid w:val="00790F4B"/>
    <w:rsid w:val="007912B6"/>
    <w:rsid w:val="00791E35"/>
    <w:rsid w:val="00792302"/>
    <w:rsid w:val="00792AC7"/>
    <w:rsid w:val="00792CF1"/>
    <w:rsid w:val="0079327D"/>
    <w:rsid w:val="007939E5"/>
    <w:rsid w:val="00793BBB"/>
    <w:rsid w:val="00793F42"/>
    <w:rsid w:val="0079423C"/>
    <w:rsid w:val="007942D6"/>
    <w:rsid w:val="00794443"/>
    <w:rsid w:val="00794552"/>
    <w:rsid w:val="00794B41"/>
    <w:rsid w:val="0079559A"/>
    <w:rsid w:val="0079588F"/>
    <w:rsid w:val="00795A3D"/>
    <w:rsid w:val="0079648C"/>
    <w:rsid w:val="007968B4"/>
    <w:rsid w:val="00796A55"/>
    <w:rsid w:val="0079759C"/>
    <w:rsid w:val="007A0068"/>
    <w:rsid w:val="007A0159"/>
    <w:rsid w:val="007A0347"/>
    <w:rsid w:val="007A0D65"/>
    <w:rsid w:val="007A0DCC"/>
    <w:rsid w:val="007A0E23"/>
    <w:rsid w:val="007A19F6"/>
    <w:rsid w:val="007A1E31"/>
    <w:rsid w:val="007A2290"/>
    <w:rsid w:val="007A2361"/>
    <w:rsid w:val="007A32F5"/>
    <w:rsid w:val="007A365A"/>
    <w:rsid w:val="007A3B81"/>
    <w:rsid w:val="007A3FC1"/>
    <w:rsid w:val="007A3FD7"/>
    <w:rsid w:val="007A41CE"/>
    <w:rsid w:val="007A429E"/>
    <w:rsid w:val="007A4DBF"/>
    <w:rsid w:val="007A58CD"/>
    <w:rsid w:val="007A5F3F"/>
    <w:rsid w:val="007A6102"/>
    <w:rsid w:val="007A65B0"/>
    <w:rsid w:val="007A6741"/>
    <w:rsid w:val="007A6A89"/>
    <w:rsid w:val="007A6D0E"/>
    <w:rsid w:val="007A6D85"/>
    <w:rsid w:val="007A74B6"/>
    <w:rsid w:val="007A7955"/>
    <w:rsid w:val="007B0B97"/>
    <w:rsid w:val="007B1035"/>
    <w:rsid w:val="007B105F"/>
    <w:rsid w:val="007B1636"/>
    <w:rsid w:val="007B175E"/>
    <w:rsid w:val="007B1E3F"/>
    <w:rsid w:val="007B2731"/>
    <w:rsid w:val="007B2D22"/>
    <w:rsid w:val="007B344D"/>
    <w:rsid w:val="007B3534"/>
    <w:rsid w:val="007B3809"/>
    <w:rsid w:val="007B39B7"/>
    <w:rsid w:val="007B3AE4"/>
    <w:rsid w:val="007B3E84"/>
    <w:rsid w:val="007B3FB2"/>
    <w:rsid w:val="007B416C"/>
    <w:rsid w:val="007B43F7"/>
    <w:rsid w:val="007B48C2"/>
    <w:rsid w:val="007B4AA3"/>
    <w:rsid w:val="007B524C"/>
    <w:rsid w:val="007B5C2D"/>
    <w:rsid w:val="007B604C"/>
    <w:rsid w:val="007B61D5"/>
    <w:rsid w:val="007B65C7"/>
    <w:rsid w:val="007B6BF2"/>
    <w:rsid w:val="007B734B"/>
    <w:rsid w:val="007B7458"/>
    <w:rsid w:val="007B7677"/>
    <w:rsid w:val="007B76CE"/>
    <w:rsid w:val="007B7775"/>
    <w:rsid w:val="007B7C63"/>
    <w:rsid w:val="007C01E4"/>
    <w:rsid w:val="007C1067"/>
    <w:rsid w:val="007C139F"/>
    <w:rsid w:val="007C1465"/>
    <w:rsid w:val="007C1581"/>
    <w:rsid w:val="007C268D"/>
    <w:rsid w:val="007C2E93"/>
    <w:rsid w:val="007C2ECF"/>
    <w:rsid w:val="007C32B4"/>
    <w:rsid w:val="007C383D"/>
    <w:rsid w:val="007C3AFC"/>
    <w:rsid w:val="007C494F"/>
    <w:rsid w:val="007C4A39"/>
    <w:rsid w:val="007C4D84"/>
    <w:rsid w:val="007C5406"/>
    <w:rsid w:val="007C61AF"/>
    <w:rsid w:val="007C71F3"/>
    <w:rsid w:val="007C7D00"/>
    <w:rsid w:val="007C7D5B"/>
    <w:rsid w:val="007D1BFF"/>
    <w:rsid w:val="007D1CE8"/>
    <w:rsid w:val="007D1FAB"/>
    <w:rsid w:val="007D2D8F"/>
    <w:rsid w:val="007D2E41"/>
    <w:rsid w:val="007D36F9"/>
    <w:rsid w:val="007D39CB"/>
    <w:rsid w:val="007D3D18"/>
    <w:rsid w:val="007D3EAB"/>
    <w:rsid w:val="007D46E8"/>
    <w:rsid w:val="007D49E5"/>
    <w:rsid w:val="007D6A09"/>
    <w:rsid w:val="007D7934"/>
    <w:rsid w:val="007D7F00"/>
    <w:rsid w:val="007E012C"/>
    <w:rsid w:val="007E0204"/>
    <w:rsid w:val="007E119E"/>
    <w:rsid w:val="007E1202"/>
    <w:rsid w:val="007E197D"/>
    <w:rsid w:val="007E2428"/>
    <w:rsid w:val="007E277E"/>
    <w:rsid w:val="007E2888"/>
    <w:rsid w:val="007E2F72"/>
    <w:rsid w:val="007E30DB"/>
    <w:rsid w:val="007E343D"/>
    <w:rsid w:val="007E352C"/>
    <w:rsid w:val="007E38EB"/>
    <w:rsid w:val="007E3CA2"/>
    <w:rsid w:val="007E48DB"/>
    <w:rsid w:val="007E4F04"/>
    <w:rsid w:val="007E5236"/>
    <w:rsid w:val="007E55A2"/>
    <w:rsid w:val="007E58A1"/>
    <w:rsid w:val="007E5ABB"/>
    <w:rsid w:val="007E5BEC"/>
    <w:rsid w:val="007E62AC"/>
    <w:rsid w:val="007E6537"/>
    <w:rsid w:val="007E68AE"/>
    <w:rsid w:val="007E6E28"/>
    <w:rsid w:val="007E7101"/>
    <w:rsid w:val="007F00B2"/>
    <w:rsid w:val="007F02C5"/>
    <w:rsid w:val="007F047E"/>
    <w:rsid w:val="007F0EA8"/>
    <w:rsid w:val="007F1C3E"/>
    <w:rsid w:val="007F1DA0"/>
    <w:rsid w:val="007F2287"/>
    <w:rsid w:val="007F22AB"/>
    <w:rsid w:val="007F2B26"/>
    <w:rsid w:val="007F2B3B"/>
    <w:rsid w:val="007F2C85"/>
    <w:rsid w:val="007F2D6A"/>
    <w:rsid w:val="007F3162"/>
    <w:rsid w:val="007F33CB"/>
    <w:rsid w:val="007F379F"/>
    <w:rsid w:val="007F39AC"/>
    <w:rsid w:val="007F3D06"/>
    <w:rsid w:val="007F4B3D"/>
    <w:rsid w:val="007F4B8A"/>
    <w:rsid w:val="007F5406"/>
    <w:rsid w:val="007F5A86"/>
    <w:rsid w:val="007F5AA6"/>
    <w:rsid w:val="007F6243"/>
    <w:rsid w:val="007F65A3"/>
    <w:rsid w:val="007F6DBD"/>
    <w:rsid w:val="007F7349"/>
    <w:rsid w:val="007F742F"/>
    <w:rsid w:val="007F784E"/>
    <w:rsid w:val="008003BF"/>
    <w:rsid w:val="008004E5"/>
    <w:rsid w:val="0080081C"/>
    <w:rsid w:val="00800F68"/>
    <w:rsid w:val="00801F7C"/>
    <w:rsid w:val="008023C1"/>
    <w:rsid w:val="0080245C"/>
    <w:rsid w:val="0080254E"/>
    <w:rsid w:val="0080293B"/>
    <w:rsid w:val="0080335B"/>
    <w:rsid w:val="00805234"/>
    <w:rsid w:val="00805530"/>
    <w:rsid w:val="0080724E"/>
    <w:rsid w:val="008072A2"/>
    <w:rsid w:val="00807841"/>
    <w:rsid w:val="0080784C"/>
    <w:rsid w:val="00807AEB"/>
    <w:rsid w:val="008108B3"/>
    <w:rsid w:val="0081117B"/>
    <w:rsid w:val="00811D15"/>
    <w:rsid w:val="00812220"/>
    <w:rsid w:val="00812A19"/>
    <w:rsid w:val="00812DCB"/>
    <w:rsid w:val="00814724"/>
    <w:rsid w:val="008147A0"/>
    <w:rsid w:val="008149C3"/>
    <w:rsid w:val="00814FD6"/>
    <w:rsid w:val="00815902"/>
    <w:rsid w:val="0081662D"/>
    <w:rsid w:val="00816A6B"/>
    <w:rsid w:val="00816A82"/>
    <w:rsid w:val="00816ED3"/>
    <w:rsid w:val="00816F42"/>
    <w:rsid w:val="00817243"/>
    <w:rsid w:val="00817BD3"/>
    <w:rsid w:val="00817D3D"/>
    <w:rsid w:val="00817E7E"/>
    <w:rsid w:val="00820068"/>
    <w:rsid w:val="00820435"/>
    <w:rsid w:val="00820D34"/>
    <w:rsid w:val="0082140B"/>
    <w:rsid w:val="008214AA"/>
    <w:rsid w:val="008227E1"/>
    <w:rsid w:val="0082291E"/>
    <w:rsid w:val="00822B8B"/>
    <w:rsid w:val="008238C1"/>
    <w:rsid w:val="00823C3E"/>
    <w:rsid w:val="0082404D"/>
    <w:rsid w:val="00824A7E"/>
    <w:rsid w:val="00824B97"/>
    <w:rsid w:val="00824DA2"/>
    <w:rsid w:val="00824F5A"/>
    <w:rsid w:val="00825064"/>
    <w:rsid w:val="00825541"/>
    <w:rsid w:val="00825673"/>
    <w:rsid w:val="00825E3B"/>
    <w:rsid w:val="00826FEE"/>
    <w:rsid w:val="008277AD"/>
    <w:rsid w:val="00827E43"/>
    <w:rsid w:val="00830672"/>
    <w:rsid w:val="0083082E"/>
    <w:rsid w:val="00830B07"/>
    <w:rsid w:val="00830D64"/>
    <w:rsid w:val="00831231"/>
    <w:rsid w:val="00831D04"/>
    <w:rsid w:val="00832F12"/>
    <w:rsid w:val="008338BE"/>
    <w:rsid w:val="00833AD6"/>
    <w:rsid w:val="008346DE"/>
    <w:rsid w:val="00834982"/>
    <w:rsid w:val="00834FBD"/>
    <w:rsid w:val="00835313"/>
    <w:rsid w:val="00835CAA"/>
    <w:rsid w:val="00835D7C"/>
    <w:rsid w:val="008366B6"/>
    <w:rsid w:val="00840357"/>
    <w:rsid w:val="00840444"/>
    <w:rsid w:val="00840484"/>
    <w:rsid w:val="00840AF2"/>
    <w:rsid w:val="00841490"/>
    <w:rsid w:val="00841A33"/>
    <w:rsid w:val="00841DEC"/>
    <w:rsid w:val="00842966"/>
    <w:rsid w:val="00844D5F"/>
    <w:rsid w:val="00844E8B"/>
    <w:rsid w:val="0084540F"/>
    <w:rsid w:val="008455BE"/>
    <w:rsid w:val="00845A3D"/>
    <w:rsid w:val="00845E83"/>
    <w:rsid w:val="00845EA4"/>
    <w:rsid w:val="00847D85"/>
    <w:rsid w:val="0085020B"/>
    <w:rsid w:val="0085072F"/>
    <w:rsid w:val="0085152F"/>
    <w:rsid w:val="0085168C"/>
    <w:rsid w:val="00851C89"/>
    <w:rsid w:val="00852267"/>
    <w:rsid w:val="0085228F"/>
    <w:rsid w:val="008523A6"/>
    <w:rsid w:val="0085257F"/>
    <w:rsid w:val="00852EDE"/>
    <w:rsid w:val="00853055"/>
    <w:rsid w:val="00853190"/>
    <w:rsid w:val="00853DEC"/>
    <w:rsid w:val="00853FB0"/>
    <w:rsid w:val="00854F06"/>
    <w:rsid w:val="00855B9E"/>
    <w:rsid w:val="00855E83"/>
    <w:rsid w:val="0085668C"/>
    <w:rsid w:val="00857133"/>
    <w:rsid w:val="00857162"/>
    <w:rsid w:val="00860589"/>
    <w:rsid w:val="00860721"/>
    <w:rsid w:val="008608F1"/>
    <w:rsid w:val="00861AAA"/>
    <w:rsid w:val="00861DB8"/>
    <w:rsid w:val="0086248E"/>
    <w:rsid w:val="00862748"/>
    <w:rsid w:val="00864578"/>
    <w:rsid w:val="00864683"/>
    <w:rsid w:val="008647C2"/>
    <w:rsid w:val="00864895"/>
    <w:rsid w:val="00865AE9"/>
    <w:rsid w:val="00865E0F"/>
    <w:rsid w:val="00866115"/>
    <w:rsid w:val="00866429"/>
    <w:rsid w:val="008667F0"/>
    <w:rsid w:val="008669CB"/>
    <w:rsid w:val="00866E98"/>
    <w:rsid w:val="008670DF"/>
    <w:rsid w:val="00867178"/>
    <w:rsid w:val="008676E0"/>
    <w:rsid w:val="00867BCF"/>
    <w:rsid w:val="00867C90"/>
    <w:rsid w:val="00867D1A"/>
    <w:rsid w:val="00867F52"/>
    <w:rsid w:val="008703DC"/>
    <w:rsid w:val="00870DE1"/>
    <w:rsid w:val="00871807"/>
    <w:rsid w:val="00871A4F"/>
    <w:rsid w:val="00871C4E"/>
    <w:rsid w:val="008720D3"/>
    <w:rsid w:val="0087297B"/>
    <w:rsid w:val="00872B2F"/>
    <w:rsid w:val="00873563"/>
    <w:rsid w:val="00873695"/>
    <w:rsid w:val="00873E42"/>
    <w:rsid w:val="0087443C"/>
    <w:rsid w:val="0087483D"/>
    <w:rsid w:val="00874B5A"/>
    <w:rsid w:val="00874B67"/>
    <w:rsid w:val="00874BF5"/>
    <w:rsid w:val="00874C39"/>
    <w:rsid w:val="00874F14"/>
    <w:rsid w:val="00875FE2"/>
    <w:rsid w:val="00876524"/>
    <w:rsid w:val="008765C8"/>
    <w:rsid w:val="00876841"/>
    <w:rsid w:val="00876CE3"/>
    <w:rsid w:val="00876F04"/>
    <w:rsid w:val="00877C03"/>
    <w:rsid w:val="00877DA1"/>
    <w:rsid w:val="00877E7A"/>
    <w:rsid w:val="00881DFF"/>
    <w:rsid w:val="008822DA"/>
    <w:rsid w:val="0088281E"/>
    <w:rsid w:val="008830C5"/>
    <w:rsid w:val="008830EC"/>
    <w:rsid w:val="00883822"/>
    <w:rsid w:val="00883A3E"/>
    <w:rsid w:val="00884288"/>
    <w:rsid w:val="00884539"/>
    <w:rsid w:val="008846CA"/>
    <w:rsid w:val="00884F20"/>
    <w:rsid w:val="00884F51"/>
    <w:rsid w:val="00884FB5"/>
    <w:rsid w:val="00885758"/>
    <w:rsid w:val="0088602F"/>
    <w:rsid w:val="008861CB"/>
    <w:rsid w:val="008862CB"/>
    <w:rsid w:val="00886511"/>
    <w:rsid w:val="008865CE"/>
    <w:rsid w:val="008866FD"/>
    <w:rsid w:val="0088672A"/>
    <w:rsid w:val="00886AB3"/>
    <w:rsid w:val="00886CCA"/>
    <w:rsid w:val="00886E43"/>
    <w:rsid w:val="00887443"/>
    <w:rsid w:val="00887A76"/>
    <w:rsid w:val="00887CB4"/>
    <w:rsid w:val="00887E81"/>
    <w:rsid w:val="008907ED"/>
    <w:rsid w:val="00890D2C"/>
    <w:rsid w:val="00890EB3"/>
    <w:rsid w:val="00891443"/>
    <w:rsid w:val="0089156A"/>
    <w:rsid w:val="00891819"/>
    <w:rsid w:val="00891B1D"/>
    <w:rsid w:val="00891D74"/>
    <w:rsid w:val="008922FB"/>
    <w:rsid w:val="008924BC"/>
    <w:rsid w:val="008931F3"/>
    <w:rsid w:val="008935CE"/>
    <w:rsid w:val="00893BE4"/>
    <w:rsid w:val="00893D93"/>
    <w:rsid w:val="00893DB0"/>
    <w:rsid w:val="00894573"/>
    <w:rsid w:val="0089472C"/>
    <w:rsid w:val="00894AB0"/>
    <w:rsid w:val="00896076"/>
    <w:rsid w:val="00896D6D"/>
    <w:rsid w:val="008A1A95"/>
    <w:rsid w:val="008A275D"/>
    <w:rsid w:val="008A357D"/>
    <w:rsid w:val="008A4166"/>
    <w:rsid w:val="008A43AB"/>
    <w:rsid w:val="008A4A40"/>
    <w:rsid w:val="008A4D04"/>
    <w:rsid w:val="008A51FC"/>
    <w:rsid w:val="008A568B"/>
    <w:rsid w:val="008A60A2"/>
    <w:rsid w:val="008A6116"/>
    <w:rsid w:val="008A62DA"/>
    <w:rsid w:val="008A64D7"/>
    <w:rsid w:val="008A65BB"/>
    <w:rsid w:val="008A69F4"/>
    <w:rsid w:val="008A6F3A"/>
    <w:rsid w:val="008A6FD5"/>
    <w:rsid w:val="008A7031"/>
    <w:rsid w:val="008A722D"/>
    <w:rsid w:val="008A7C59"/>
    <w:rsid w:val="008B00BB"/>
    <w:rsid w:val="008B1D73"/>
    <w:rsid w:val="008B21E6"/>
    <w:rsid w:val="008B2307"/>
    <w:rsid w:val="008B2748"/>
    <w:rsid w:val="008B2ADC"/>
    <w:rsid w:val="008B2B69"/>
    <w:rsid w:val="008B3E3C"/>
    <w:rsid w:val="008B499B"/>
    <w:rsid w:val="008B49F7"/>
    <w:rsid w:val="008B4CF2"/>
    <w:rsid w:val="008B5127"/>
    <w:rsid w:val="008B5467"/>
    <w:rsid w:val="008B5A91"/>
    <w:rsid w:val="008B5C6C"/>
    <w:rsid w:val="008B629C"/>
    <w:rsid w:val="008B78BF"/>
    <w:rsid w:val="008B7C15"/>
    <w:rsid w:val="008B7CC4"/>
    <w:rsid w:val="008B7FC4"/>
    <w:rsid w:val="008C0876"/>
    <w:rsid w:val="008C0A38"/>
    <w:rsid w:val="008C1B7D"/>
    <w:rsid w:val="008C1BF7"/>
    <w:rsid w:val="008C21EB"/>
    <w:rsid w:val="008C2A6D"/>
    <w:rsid w:val="008C2B2F"/>
    <w:rsid w:val="008C309D"/>
    <w:rsid w:val="008C34EE"/>
    <w:rsid w:val="008C3655"/>
    <w:rsid w:val="008C3678"/>
    <w:rsid w:val="008C404B"/>
    <w:rsid w:val="008C4897"/>
    <w:rsid w:val="008C4B2C"/>
    <w:rsid w:val="008C4CBD"/>
    <w:rsid w:val="008C5B81"/>
    <w:rsid w:val="008C616B"/>
    <w:rsid w:val="008C6593"/>
    <w:rsid w:val="008C65A8"/>
    <w:rsid w:val="008C6A71"/>
    <w:rsid w:val="008C6EEA"/>
    <w:rsid w:val="008C7592"/>
    <w:rsid w:val="008C7871"/>
    <w:rsid w:val="008D06AF"/>
    <w:rsid w:val="008D252D"/>
    <w:rsid w:val="008D2BD7"/>
    <w:rsid w:val="008D3056"/>
    <w:rsid w:val="008D30AD"/>
    <w:rsid w:val="008D37A2"/>
    <w:rsid w:val="008D53E8"/>
    <w:rsid w:val="008D5797"/>
    <w:rsid w:val="008D5D71"/>
    <w:rsid w:val="008D5E17"/>
    <w:rsid w:val="008D5E8F"/>
    <w:rsid w:val="008D612D"/>
    <w:rsid w:val="008D65E8"/>
    <w:rsid w:val="008D672F"/>
    <w:rsid w:val="008D7272"/>
    <w:rsid w:val="008D79AE"/>
    <w:rsid w:val="008E0178"/>
    <w:rsid w:val="008E1071"/>
    <w:rsid w:val="008E1F0E"/>
    <w:rsid w:val="008E253D"/>
    <w:rsid w:val="008E2785"/>
    <w:rsid w:val="008E2B9E"/>
    <w:rsid w:val="008E2D06"/>
    <w:rsid w:val="008E312B"/>
    <w:rsid w:val="008E3DB5"/>
    <w:rsid w:val="008E3F5A"/>
    <w:rsid w:val="008E4EEA"/>
    <w:rsid w:val="008E5433"/>
    <w:rsid w:val="008E62FD"/>
    <w:rsid w:val="008E6348"/>
    <w:rsid w:val="008E6E44"/>
    <w:rsid w:val="008E6F89"/>
    <w:rsid w:val="008E71D9"/>
    <w:rsid w:val="008F0415"/>
    <w:rsid w:val="008F0490"/>
    <w:rsid w:val="008F10B3"/>
    <w:rsid w:val="008F10DF"/>
    <w:rsid w:val="008F13A5"/>
    <w:rsid w:val="008F13B5"/>
    <w:rsid w:val="008F1B0A"/>
    <w:rsid w:val="008F1B24"/>
    <w:rsid w:val="008F1CDB"/>
    <w:rsid w:val="008F26D9"/>
    <w:rsid w:val="008F2DD8"/>
    <w:rsid w:val="008F3480"/>
    <w:rsid w:val="008F35DD"/>
    <w:rsid w:val="008F4427"/>
    <w:rsid w:val="008F4464"/>
    <w:rsid w:val="008F44AB"/>
    <w:rsid w:val="008F4D3D"/>
    <w:rsid w:val="008F558B"/>
    <w:rsid w:val="008F576E"/>
    <w:rsid w:val="008F5C69"/>
    <w:rsid w:val="008F6B4D"/>
    <w:rsid w:val="008F6BE2"/>
    <w:rsid w:val="008F6DAE"/>
    <w:rsid w:val="008F6E16"/>
    <w:rsid w:val="008F6F6A"/>
    <w:rsid w:val="008F7238"/>
    <w:rsid w:val="008F740D"/>
    <w:rsid w:val="008F744C"/>
    <w:rsid w:val="008F754F"/>
    <w:rsid w:val="008F7734"/>
    <w:rsid w:val="008F794C"/>
    <w:rsid w:val="008F7C42"/>
    <w:rsid w:val="00900105"/>
    <w:rsid w:val="0090044B"/>
    <w:rsid w:val="00900D8B"/>
    <w:rsid w:val="009035B6"/>
    <w:rsid w:val="00904073"/>
    <w:rsid w:val="009044F3"/>
    <w:rsid w:val="009046EF"/>
    <w:rsid w:val="00904EEA"/>
    <w:rsid w:val="00905013"/>
    <w:rsid w:val="009070F2"/>
    <w:rsid w:val="00907372"/>
    <w:rsid w:val="00907A6B"/>
    <w:rsid w:val="00907AA5"/>
    <w:rsid w:val="00907CBE"/>
    <w:rsid w:val="00907F57"/>
    <w:rsid w:val="0091050A"/>
    <w:rsid w:val="00910755"/>
    <w:rsid w:val="00910DAC"/>
    <w:rsid w:val="009112BD"/>
    <w:rsid w:val="00911E6F"/>
    <w:rsid w:val="0091240F"/>
    <w:rsid w:val="0091270A"/>
    <w:rsid w:val="00912900"/>
    <w:rsid w:val="00912CC9"/>
    <w:rsid w:val="0091350B"/>
    <w:rsid w:val="009139D9"/>
    <w:rsid w:val="00914AD4"/>
    <w:rsid w:val="00914BEC"/>
    <w:rsid w:val="00915497"/>
    <w:rsid w:val="009155BD"/>
    <w:rsid w:val="00915B17"/>
    <w:rsid w:val="00915B1F"/>
    <w:rsid w:val="00916839"/>
    <w:rsid w:val="00917A1A"/>
    <w:rsid w:val="00917B2E"/>
    <w:rsid w:val="00917B4F"/>
    <w:rsid w:val="00917E9F"/>
    <w:rsid w:val="0092005A"/>
    <w:rsid w:val="009200A6"/>
    <w:rsid w:val="00920307"/>
    <w:rsid w:val="00920B1E"/>
    <w:rsid w:val="009214A3"/>
    <w:rsid w:val="009218BF"/>
    <w:rsid w:val="009225F3"/>
    <w:rsid w:val="0092297A"/>
    <w:rsid w:val="00922BA1"/>
    <w:rsid w:val="0092345C"/>
    <w:rsid w:val="00923549"/>
    <w:rsid w:val="00923613"/>
    <w:rsid w:val="00923C10"/>
    <w:rsid w:val="0092433C"/>
    <w:rsid w:val="00924552"/>
    <w:rsid w:val="009245B3"/>
    <w:rsid w:val="00924CF0"/>
    <w:rsid w:val="00925058"/>
    <w:rsid w:val="009251E1"/>
    <w:rsid w:val="0092532D"/>
    <w:rsid w:val="0092552A"/>
    <w:rsid w:val="0092575D"/>
    <w:rsid w:val="00925795"/>
    <w:rsid w:val="00925AAA"/>
    <w:rsid w:val="00925BE6"/>
    <w:rsid w:val="009265CA"/>
    <w:rsid w:val="009269AB"/>
    <w:rsid w:val="00926BA9"/>
    <w:rsid w:val="00927113"/>
    <w:rsid w:val="00927265"/>
    <w:rsid w:val="00927553"/>
    <w:rsid w:val="00927C05"/>
    <w:rsid w:val="00930086"/>
    <w:rsid w:val="00930B58"/>
    <w:rsid w:val="0093126D"/>
    <w:rsid w:val="009312E0"/>
    <w:rsid w:val="00931A7A"/>
    <w:rsid w:val="00932D37"/>
    <w:rsid w:val="00932D48"/>
    <w:rsid w:val="00933043"/>
    <w:rsid w:val="009332F3"/>
    <w:rsid w:val="0093333B"/>
    <w:rsid w:val="00933FC0"/>
    <w:rsid w:val="00934632"/>
    <w:rsid w:val="00934F32"/>
    <w:rsid w:val="0093567B"/>
    <w:rsid w:val="00935CA2"/>
    <w:rsid w:val="009361EC"/>
    <w:rsid w:val="009363DA"/>
    <w:rsid w:val="0093698A"/>
    <w:rsid w:val="00937AB0"/>
    <w:rsid w:val="00937BAA"/>
    <w:rsid w:val="00937F30"/>
    <w:rsid w:val="009400EF"/>
    <w:rsid w:val="009402AF"/>
    <w:rsid w:val="0094083F"/>
    <w:rsid w:val="00940B6D"/>
    <w:rsid w:val="00940CCC"/>
    <w:rsid w:val="00940E8C"/>
    <w:rsid w:val="00940F2B"/>
    <w:rsid w:val="009414A4"/>
    <w:rsid w:val="009418E7"/>
    <w:rsid w:val="00941AD9"/>
    <w:rsid w:val="00941EBA"/>
    <w:rsid w:val="00941FF2"/>
    <w:rsid w:val="009422BF"/>
    <w:rsid w:val="009429EC"/>
    <w:rsid w:val="00942CA4"/>
    <w:rsid w:val="00942CD8"/>
    <w:rsid w:val="00942D95"/>
    <w:rsid w:val="00943363"/>
    <w:rsid w:val="0094341D"/>
    <w:rsid w:val="00943933"/>
    <w:rsid w:val="00943A69"/>
    <w:rsid w:val="0094412F"/>
    <w:rsid w:val="00945909"/>
    <w:rsid w:val="00945B72"/>
    <w:rsid w:val="00946217"/>
    <w:rsid w:val="00946806"/>
    <w:rsid w:val="00946971"/>
    <w:rsid w:val="009469AF"/>
    <w:rsid w:val="00946A9B"/>
    <w:rsid w:val="00946AA9"/>
    <w:rsid w:val="00946F0B"/>
    <w:rsid w:val="00946FCE"/>
    <w:rsid w:val="00946FDF"/>
    <w:rsid w:val="00950501"/>
    <w:rsid w:val="0095098C"/>
    <w:rsid w:val="00950EE3"/>
    <w:rsid w:val="00951966"/>
    <w:rsid w:val="009522C5"/>
    <w:rsid w:val="00952681"/>
    <w:rsid w:val="00953622"/>
    <w:rsid w:val="00953B8B"/>
    <w:rsid w:val="009544D4"/>
    <w:rsid w:val="009547A8"/>
    <w:rsid w:val="00954BBC"/>
    <w:rsid w:val="00954CF6"/>
    <w:rsid w:val="009551F5"/>
    <w:rsid w:val="0095544D"/>
    <w:rsid w:val="00955755"/>
    <w:rsid w:val="009557CB"/>
    <w:rsid w:val="00955CB5"/>
    <w:rsid w:val="00955F86"/>
    <w:rsid w:val="00956048"/>
    <w:rsid w:val="00956499"/>
    <w:rsid w:val="00956E71"/>
    <w:rsid w:val="00957348"/>
    <w:rsid w:val="009573DA"/>
    <w:rsid w:val="00957B24"/>
    <w:rsid w:val="00957B88"/>
    <w:rsid w:val="00960112"/>
    <w:rsid w:val="00960239"/>
    <w:rsid w:val="009606FF"/>
    <w:rsid w:val="0096178A"/>
    <w:rsid w:val="00961C8F"/>
    <w:rsid w:val="00961F73"/>
    <w:rsid w:val="009629D6"/>
    <w:rsid w:val="00962B0E"/>
    <w:rsid w:val="00962BFB"/>
    <w:rsid w:val="009632B5"/>
    <w:rsid w:val="009637C1"/>
    <w:rsid w:val="00964BA4"/>
    <w:rsid w:val="00964C1E"/>
    <w:rsid w:val="00964C7F"/>
    <w:rsid w:val="00964CA6"/>
    <w:rsid w:val="00964DF2"/>
    <w:rsid w:val="00965554"/>
    <w:rsid w:val="009659F4"/>
    <w:rsid w:val="00966497"/>
    <w:rsid w:val="009665D4"/>
    <w:rsid w:val="00966747"/>
    <w:rsid w:val="00967534"/>
    <w:rsid w:val="0097009C"/>
    <w:rsid w:val="00970405"/>
    <w:rsid w:val="0097059F"/>
    <w:rsid w:val="00970A77"/>
    <w:rsid w:val="0097151C"/>
    <w:rsid w:val="009715FF"/>
    <w:rsid w:val="009717C2"/>
    <w:rsid w:val="00972A95"/>
    <w:rsid w:val="00972B98"/>
    <w:rsid w:val="0097388C"/>
    <w:rsid w:val="00973E02"/>
    <w:rsid w:val="00973EB7"/>
    <w:rsid w:val="00974043"/>
    <w:rsid w:val="009745EE"/>
    <w:rsid w:val="0097519B"/>
    <w:rsid w:val="0097537B"/>
    <w:rsid w:val="009757EA"/>
    <w:rsid w:val="00975895"/>
    <w:rsid w:val="009758FA"/>
    <w:rsid w:val="00975C1B"/>
    <w:rsid w:val="00975D79"/>
    <w:rsid w:val="00976309"/>
    <w:rsid w:val="00976BB4"/>
    <w:rsid w:val="00976CBF"/>
    <w:rsid w:val="00976DBE"/>
    <w:rsid w:val="0098008D"/>
    <w:rsid w:val="00980204"/>
    <w:rsid w:val="00980891"/>
    <w:rsid w:val="009818F9"/>
    <w:rsid w:val="00981F8A"/>
    <w:rsid w:val="00982332"/>
    <w:rsid w:val="009824A4"/>
    <w:rsid w:val="0098283B"/>
    <w:rsid w:val="00982C2C"/>
    <w:rsid w:val="0098302F"/>
    <w:rsid w:val="009830EA"/>
    <w:rsid w:val="0098318A"/>
    <w:rsid w:val="00983630"/>
    <w:rsid w:val="00983705"/>
    <w:rsid w:val="009838C0"/>
    <w:rsid w:val="00983AEC"/>
    <w:rsid w:val="00983BCD"/>
    <w:rsid w:val="009840DD"/>
    <w:rsid w:val="00984464"/>
    <w:rsid w:val="009845BF"/>
    <w:rsid w:val="00984CE9"/>
    <w:rsid w:val="009851EE"/>
    <w:rsid w:val="00985760"/>
    <w:rsid w:val="00985905"/>
    <w:rsid w:val="00985FFD"/>
    <w:rsid w:val="00986286"/>
    <w:rsid w:val="00986626"/>
    <w:rsid w:val="009876BC"/>
    <w:rsid w:val="009879FB"/>
    <w:rsid w:val="00987AA8"/>
    <w:rsid w:val="00987AF8"/>
    <w:rsid w:val="00987CAC"/>
    <w:rsid w:val="00990826"/>
    <w:rsid w:val="00990D2E"/>
    <w:rsid w:val="00991390"/>
    <w:rsid w:val="00991BDB"/>
    <w:rsid w:val="00991EAE"/>
    <w:rsid w:val="0099259E"/>
    <w:rsid w:val="009927E9"/>
    <w:rsid w:val="00993802"/>
    <w:rsid w:val="00993975"/>
    <w:rsid w:val="00993E0F"/>
    <w:rsid w:val="00994750"/>
    <w:rsid w:val="0099525A"/>
    <w:rsid w:val="0099574E"/>
    <w:rsid w:val="00995AB4"/>
    <w:rsid w:val="009970AA"/>
    <w:rsid w:val="00997995"/>
    <w:rsid w:val="00997C18"/>
    <w:rsid w:val="00997CEE"/>
    <w:rsid w:val="009A0EB2"/>
    <w:rsid w:val="009A0F82"/>
    <w:rsid w:val="009A157A"/>
    <w:rsid w:val="009A16F6"/>
    <w:rsid w:val="009A1A89"/>
    <w:rsid w:val="009A1AD9"/>
    <w:rsid w:val="009A1C5C"/>
    <w:rsid w:val="009A1F2F"/>
    <w:rsid w:val="009A237B"/>
    <w:rsid w:val="009A23EB"/>
    <w:rsid w:val="009A2FE6"/>
    <w:rsid w:val="009A3769"/>
    <w:rsid w:val="009A3D3C"/>
    <w:rsid w:val="009A4350"/>
    <w:rsid w:val="009A5227"/>
    <w:rsid w:val="009A5A90"/>
    <w:rsid w:val="009A68D0"/>
    <w:rsid w:val="009A6917"/>
    <w:rsid w:val="009A6F45"/>
    <w:rsid w:val="009B0990"/>
    <w:rsid w:val="009B128B"/>
    <w:rsid w:val="009B2532"/>
    <w:rsid w:val="009B2835"/>
    <w:rsid w:val="009B2B96"/>
    <w:rsid w:val="009B4147"/>
    <w:rsid w:val="009B4A7B"/>
    <w:rsid w:val="009B5BB7"/>
    <w:rsid w:val="009B6912"/>
    <w:rsid w:val="009B733A"/>
    <w:rsid w:val="009C0237"/>
    <w:rsid w:val="009C1AA8"/>
    <w:rsid w:val="009C1B24"/>
    <w:rsid w:val="009C2A45"/>
    <w:rsid w:val="009C2BB9"/>
    <w:rsid w:val="009C2D39"/>
    <w:rsid w:val="009C2D4D"/>
    <w:rsid w:val="009C37C7"/>
    <w:rsid w:val="009C3B14"/>
    <w:rsid w:val="009C3C7A"/>
    <w:rsid w:val="009C4B6B"/>
    <w:rsid w:val="009C4F05"/>
    <w:rsid w:val="009C4FBB"/>
    <w:rsid w:val="009C5AFD"/>
    <w:rsid w:val="009C6048"/>
    <w:rsid w:val="009C6696"/>
    <w:rsid w:val="009C6793"/>
    <w:rsid w:val="009C72AE"/>
    <w:rsid w:val="009C7D3A"/>
    <w:rsid w:val="009D0726"/>
    <w:rsid w:val="009D088B"/>
    <w:rsid w:val="009D110B"/>
    <w:rsid w:val="009D1927"/>
    <w:rsid w:val="009D19C8"/>
    <w:rsid w:val="009D2BF1"/>
    <w:rsid w:val="009D2E27"/>
    <w:rsid w:val="009D4187"/>
    <w:rsid w:val="009D49BF"/>
    <w:rsid w:val="009D5813"/>
    <w:rsid w:val="009D688C"/>
    <w:rsid w:val="009D7048"/>
    <w:rsid w:val="009D75A3"/>
    <w:rsid w:val="009D7AB2"/>
    <w:rsid w:val="009E02B5"/>
    <w:rsid w:val="009E052F"/>
    <w:rsid w:val="009E0E59"/>
    <w:rsid w:val="009E13EA"/>
    <w:rsid w:val="009E156D"/>
    <w:rsid w:val="009E2167"/>
    <w:rsid w:val="009E2556"/>
    <w:rsid w:val="009E26FD"/>
    <w:rsid w:val="009E2A21"/>
    <w:rsid w:val="009E2FC0"/>
    <w:rsid w:val="009E3F7A"/>
    <w:rsid w:val="009E4132"/>
    <w:rsid w:val="009E426A"/>
    <w:rsid w:val="009E439F"/>
    <w:rsid w:val="009E45F2"/>
    <w:rsid w:val="009E4892"/>
    <w:rsid w:val="009E55E9"/>
    <w:rsid w:val="009E5A6D"/>
    <w:rsid w:val="009E5F93"/>
    <w:rsid w:val="009E6036"/>
    <w:rsid w:val="009E6307"/>
    <w:rsid w:val="009E6AD1"/>
    <w:rsid w:val="009E6EA6"/>
    <w:rsid w:val="009E727D"/>
    <w:rsid w:val="009E78C7"/>
    <w:rsid w:val="009F0111"/>
    <w:rsid w:val="009F0367"/>
    <w:rsid w:val="009F0A30"/>
    <w:rsid w:val="009F175F"/>
    <w:rsid w:val="009F23D8"/>
    <w:rsid w:val="009F29A8"/>
    <w:rsid w:val="009F2BF1"/>
    <w:rsid w:val="009F2CDB"/>
    <w:rsid w:val="009F2FEB"/>
    <w:rsid w:val="009F3543"/>
    <w:rsid w:val="009F3C02"/>
    <w:rsid w:val="009F4A50"/>
    <w:rsid w:val="009F5616"/>
    <w:rsid w:val="009F592F"/>
    <w:rsid w:val="009F5A11"/>
    <w:rsid w:val="009F5AF8"/>
    <w:rsid w:val="009F5D45"/>
    <w:rsid w:val="009F6154"/>
    <w:rsid w:val="009F650A"/>
    <w:rsid w:val="009F67E5"/>
    <w:rsid w:val="009F6BAD"/>
    <w:rsid w:val="009F6BE4"/>
    <w:rsid w:val="009F6D6A"/>
    <w:rsid w:val="009F776B"/>
    <w:rsid w:val="009F7D96"/>
    <w:rsid w:val="00A0097B"/>
    <w:rsid w:val="00A00B8C"/>
    <w:rsid w:val="00A0228D"/>
    <w:rsid w:val="00A022AA"/>
    <w:rsid w:val="00A031FA"/>
    <w:rsid w:val="00A0327A"/>
    <w:rsid w:val="00A03B14"/>
    <w:rsid w:val="00A03D0F"/>
    <w:rsid w:val="00A05185"/>
    <w:rsid w:val="00A05842"/>
    <w:rsid w:val="00A05E01"/>
    <w:rsid w:val="00A05E32"/>
    <w:rsid w:val="00A0611F"/>
    <w:rsid w:val="00A073E1"/>
    <w:rsid w:val="00A10879"/>
    <w:rsid w:val="00A12088"/>
    <w:rsid w:val="00A12342"/>
    <w:rsid w:val="00A12B5D"/>
    <w:rsid w:val="00A12D36"/>
    <w:rsid w:val="00A14042"/>
    <w:rsid w:val="00A147C0"/>
    <w:rsid w:val="00A14937"/>
    <w:rsid w:val="00A14950"/>
    <w:rsid w:val="00A14ED8"/>
    <w:rsid w:val="00A154F7"/>
    <w:rsid w:val="00A15BEF"/>
    <w:rsid w:val="00A1629A"/>
    <w:rsid w:val="00A167E8"/>
    <w:rsid w:val="00A168A8"/>
    <w:rsid w:val="00A17092"/>
    <w:rsid w:val="00A171DC"/>
    <w:rsid w:val="00A17B61"/>
    <w:rsid w:val="00A17D0C"/>
    <w:rsid w:val="00A17DA8"/>
    <w:rsid w:val="00A17E51"/>
    <w:rsid w:val="00A20423"/>
    <w:rsid w:val="00A20578"/>
    <w:rsid w:val="00A20734"/>
    <w:rsid w:val="00A21FD1"/>
    <w:rsid w:val="00A2304F"/>
    <w:rsid w:val="00A23C35"/>
    <w:rsid w:val="00A23D6E"/>
    <w:rsid w:val="00A24086"/>
    <w:rsid w:val="00A2563D"/>
    <w:rsid w:val="00A25A56"/>
    <w:rsid w:val="00A2615D"/>
    <w:rsid w:val="00A262F3"/>
    <w:rsid w:val="00A26429"/>
    <w:rsid w:val="00A26497"/>
    <w:rsid w:val="00A2717D"/>
    <w:rsid w:val="00A27B0F"/>
    <w:rsid w:val="00A27E2D"/>
    <w:rsid w:val="00A30977"/>
    <w:rsid w:val="00A30E13"/>
    <w:rsid w:val="00A30E31"/>
    <w:rsid w:val="00A30EBE"/>
    <w:rsid w:val="00A3139E"/>
    <w:rsid w:val="00A31426"/>
    <w:rsid w:val="00A31CE7"/>
    <w:rsid w:val="00A31CF6"/>
    <w:rsid w:val="00A31EC8"/>
    <w:rsid w:val="00A31F71"/>
    <w:rsid w:val="00A322A9"/>
    <w:rsid w:val="00A32EAE"/>
    <w:rsid w:val="00A33785"/>
    <w:rsid w:val="00A3418A"/>
    <w:rsid w:val="00A34569"/>
    <w:rsid w:val="00A3514F"/>
    <w:rsid w:val="00A361EC"/>
    <w:rsid w:val="00A367B5"/>
    <w:rsid w:val="00A36A55"/>
    <w:rsid w:val="00A36C3E"/>
    <w:rsid w:val="00A36C5C"/>
    <w:rsid w:val="00A371FC"/>
    <w:rsid w:val="00A37778"/>
    <w:rsid w:val="00A37AC4"/>
    <w:rsid w:val="00A37FD3"/>
    <w:rsid w:val="00A40497"/>
    <w:rsid w:val="00A4060A"/>
    <w:rsid w:val="00A40AB5"/>
    <w:rsid w:val="00A40FB1"/>
    <w:rsid w:val="00A4187B"/>
    <w:rsid w:val="00A41966"/>
    <w:rsid w:val="00A41AFF"/>
    <w:rsid w:val="00A41CE1"/>
    <w:rsid w:val="00A41ED2"/>
    <w:rsid w:val="00A42BBB"/>
    <w:rsid w:val="00A42C03"/>
    <w:rsid w:val="00A43B46"/>
    <w:rsid w:val="00A445B8"/>
    <w:rsid w:val="00A44904"/>
    <w:rsid w:val="00A44DD1"/>
    <w:rsid w:val="00A44E32"/>
    <w:rsid w:val="00A46003"/>
    <w:rsid w:val="00A4618D"/>
    <w:rsid w:val="00A4677A"/>
    <w:rsid w:val="00A46A37"/>
    <w:rsid w:val="00A47027"/>
    <w:rsid w:val="00A470E9"/>
    <w:rsid w:val="00A47192"/>
    <w:rsid w:val="00A471F1"/>
    <w:rsid w:val="00A4759A"/>
    <w:rsid w:val="00A47D61"/>
    <w:rsid w:val="00A47E82"/>
    <w:rsid w:val="00A5070F"/>
    <w:rsid w:val="00A50ADB"/>
    <w:rsid w:val="00A50E73"/>
    <w:rsid w:val="00A514CD"/>
    <w:rsid w:val="00A5191D"/>
    <w:rsid w:val="00A5196F"/>
    <w:rsid w:val="00A51989"/>
    <w:rsid w:val="00A51DAF"/>
    <w:rsid w:val="00A51EB7"/>
    <w:rsid w:val="00A51EDE"/>
    <w:rsid w:val="00A5205B"/>
    <w:rsid w:val="00A52413"/>
    <w:rsid w:val="00A52662"/>
    <w:rsid w:val="00A52A55"/>
    <w:rsid w:val="00A52CB0"/>
    <w:rsid w:val="00A53319"/>
    <w:rsid w:val="00A53E78"/>
    <w:rsid w:val="00A54DD2"/>
    <w:rsid w:val="00A5511C"/>
    <w:rsid w:val="00A55132"/>
    <w:rsid w:val="00A555A1"/>
    <w:rsid w:val="00A55A43"/>
    <w:rsid w:val="00A55B54"/>
    <w:rsid w:val="00A55C4C"/>
    <w:rsid w:val="00A57A99"/>
    <w:rsid w:val="00A57FAF"/>
    <w:rsid w:val="00A6017F"/>
    <w:rsid w:val="00A609B8"/>
    <w:rsid w:val="00A60C83"/>
    <w:rsid w:val="00A60D8E"/>
    <w:rsid w:val="00A60E07"/>
    <w:rsid w:val="00A61070"/>
    <w:rsid w:val="00A6164A"/>
    <w:rsid w:val="00A61EF5"/>
    <w:rsid w:val="00A633FE"/>
    <w:rsid w:val="00A6426F"/>
    <w:rsid w:val="00A644AA"/>
    <w:rsid w:val="00A647A1"/>
    <w:rsid w:val="00A647FF"/>
    <w:rsid w:val="00A64A4B"/>
    <w:rsid w:val="00A64EBE"/>
    <w:rsid w:val="00A6518D"/>
    <w:rsid w:val="00A65F8C"/>
    <w:rsid w:val="00A6674E"/>
    <w:rsid w:val="00A6678F"/>
    <w:rsid w:val="00A668B9"/>
    <w:rsid w:val="00A67A55"/>
    <w:rsid w:val="00A700A0"/>
    <w:rsid w:val="00A703E6"/>
    <w:rsid w:val="00A7124F"/>
    <w:rsid w:val="00A71353"/>
    <w:rsid w:val="00A71455"/>
    <w:rsid w:val="00A71CED"/>
    <w:rsid w:val="00A71FBE"/>
    <w:rsid w:val="00A722ED"/>
    <w:rsid w:val="00A72558"/>
    <w:rsid w:val="00A7259F"/>
    <w:rsid w:val="00A7303C"/>
    <w:rsid w:val="00A7312E"/>
    <w:rsid w:val="00A733E7"/>
    <w:rsid w:val="00A73417"/>
    <w:rsid w:val="00A735AA"/>
    <w:rsid w:val="00A73A43"/>
    <w:rsid w:val="00A73D55"/>
    <w:rsid w:val="00A73DE5"/>
    <w:rsid w:val="00A7434F"/>
    <w:rsid w:val="00A74791"/>
    <w:rsid w:val="00A74912"/>
    <w:rsid w:val="00A74C1D"/>
    <w:rsid w:val="00A75544"/>
    <w:rsid w:val="00A7575D"/>
    <w:rsid w:val="00A75C60"/>
    <w:rsid w:val="00A7694F"/>
    <w:rsid w:val="00A76F54"/>
    <w:rsid w:val="00A80412"/>
    <w:rsid w:val="00A8057B"/>
    <w:rsid w:val="00A81356"/>
    <w:rsid w:val="00A818E9"/>
    <w:rsid w:val="00A83539"/>
    <w:rsid w:val="00A83838"/>
    <w:rsid w:val="00A841D7"/>
    <w:rsid w:val="00A846A7"/>
    <w:rsid w:val="00A84F98"/>
    <w:rsid w:val="00A850E2"/>
    <w:rsid w:val="00A8536A"/>
    <w:rsid w:val="00A859E1"/>
    <w:rsid w:val="00A8654A"/>
    <w:rsid w:val="00A875A9"/>
    <w:rsid w:val="00A87D94"/>
    <w:rsid w:val="00A87FF2"/>
    <w:rsid w:val="00A91477"/>
    <w:rsid w:val="00A91A00"/>
    <w:rsid w:val="00A9285C"/>
    <w:rsid w:val="00A92AF7"/>
    <w:rsid w:val="00A92F6A"/>
    <w:rsid w:val="00A9384C"/>
    <w:rsid w:val="00A93A76"/>
    <w:rsid w:val="00A9406C"/>
    <w:rsid w:val="00A942AE"/>
    <w:rsid w:val="00A943D8"/>
    <w:rsid w:val="00A94724"/>
    <w:rsid w:val="00A9590E"/>
    <w:rsid w:val="00A95B95"/>
    <w:rsid w:val="00A961D2"/>
    <w:rsid w:val="00A961F9"/>
    <w:rsid w:val="00A96E45"/>
    <w:rsid w:val="00A96F08"/>
    <w:rsid w:val="00A97032"/>
    <w:rsid w:val="00A97151"/>
    <w:rsid w:val="00A9748C"/>
    <w:rsid w:val="00A976D9"/>
    <w:rsid w:val="00A97EF2"/>
    <w:rsid w:val="00AA1C2E"/>
    <w:rsid w:val="00AA1F2D"/>
    <w:rsid w:val="00AA249D"/>
    <w:rsid w:val="00AA2587"/>
    <w:rsid w:val="00AA27FF"/>
    <w:rsid w:val="00AA3031"/>
    <w:rsid w:val="00AA325F"/>
    <w:rsid w:val="00AA3D3A"/>
    <w:rsid w:val="00AA4524"/>
    <w:rsid w:val="00AA4777"/>
    <w:rsid w:val="00AA4828"/>
    <w:rsid w:val="00AA4F86"/>
    <w:rsid w:val="00AA5C87"/>
    <w:rsid w:val="00AA6143"/>
    <w:rsid w:val="00AA6605"/>
    <w:rsid w:val="00AA66D6"/>
    <w:rsid w:val="00AA67EC"/>
    <w:rsid w:val="00AA6804"/>
    <w:rsid w:val="00AA6C2F"/>
    <w:rsid w:val="00AA76A3"/>
    <w:rsid w:val="00AA7C1E"/>
    <w:rsid w:val="00AB005D"/>
    <w:rsid w:val="00AB0BA9"/>
    <w:rsid w:val="00AB0D75"/>
    <w:rsid w:val="00AB0F08"/>
    <w:rsid w:val="00AB1AA8"/>
    <w:rsid w:val="00AB1C5D"/>
    <w:rsid w:val="00AB1C75"/>
    <w:rsid w:val="00AB2048"/>
    <w:rsid w:val="00AB20D5"/>
    <w:rsid w:val="00AB2134"/>
    <w:rsid w:val="00AB2AEC"/>
    <w:rsid w:val="00AB2E16"/>
    <w:rsid w:val="00AB2E7E"/>
    <w:rsid w:val="00AB31B2"/>
    <w:rsid w:val="00AB37EE"/>
    <w:rsid w:val="00AB3D79"/>
    <w:rsid w:val="00AB421C"/>
    <w:rsid w:val="00AB4249"/>
    <w:rsid w:val="00AB464B"/>
    <w:rsid w:val="00AB4697"/>
    <w:rsid w:val="00AB46F7"/>
    <w:rsid w:val="00AB474E"/>
    <w:rsid w:val="00AB4C27"/>
    <w:rsid w:val="00AB505F"/>
    <w:rsid w:val="00AB51CF"/>
    <w:rsid w:val="00AB528B"/>
    <w:rsid w:val="00AB5894"/>
    <w:rsid w:val="00AB5A5C"/>
    <w:rsid w:val="00AB5BF5"/>
    <w:rsid w:val="00AB5C9E"/>
    <w:rsid w:val="00AB6456"/>
    <w:rsid w:val="00AB712F"/>
    <w:rsid w:val="00AB74C6"/>
    <w:rsid w:val="00AC0C4E"/>
    <w:rsid w:val="00AC130B"/>
    <w:rsid w:val="00AC1EC6"/>
    <w:rsid w:val="00AC2181"/>
    <w:rsid w:val="00AC3296"/>
    <w:rsid w:val="00AC37AC"/>
    <w:rsid w:val="00AC386B"/>
    <w:rsid w:val="00AC3D9D"/>
    <w:rsid w:val="00AC406E"/>
    <w:rsid w:val="00AC4AB3"/>
    <w:rsid w:val="00AC5A25"/>
    <w:rsid w:val="00AC5C04"/>
    <w:rsid w:val="00AC5DC2"/>
    <w:rsid w:val="00AC5F30"/>
    <w:rsid w:val="00AC6325"/>
    <w:rsid w:val="00AC6C28"/>
    <w:rsid w:val="00AC6EAA"/>
    <w:rsid w:val="00AC74B9"/>
    <w:rsid w:val="00AC7FD8"/>
    <w:rsid w:val="00AC7FE2"/>
    <w:rsid w:val="00AD116F"/>
    <w:rsid w:val="00AD296C"/>
    <w:rsid w:val="00AD2C85"/>
    <w:rsid w:val="00AD2CA3"/>
    <w:rsid w:val="00AD2CDE"/>
    <w:rsid w:val="00AD30DF"/>
    <w:rsid w:val="00AD341A"/>
    <w:rsid w:val="00AD377D"/>
    <w:rsid w:val="00AD3BE2"/>
    <w:rsid w:val="00AD3E9A"/>
    <w:rsid w:val="00AD418C"/>
    <w:rsid w:val="00AD47BE"/>
    <w:rsid w:val="00AD480F"/>
    <w:rsid w:val="00AD4FDD"/>
    <w:rsid w:val="00AD5026"/>
    <w:rsid w:val="00AD55DF"/>
    <w:rsid w:val="00AD5B0C"/>
    <w:rsid w:val="00AD5D7E"/>
    <w:rsid w:val="00AD5E41"/>
    <w:rsid w:val="00AD5ED0"/>
    <w:rsid w:val="00AD5EE3"/>
    <w:rsid w:val="00AD6270"/>
    <w:rsid w:val="00AD6BB3"/>
    <w:rsid w:val="00AD76E2"/>
    <w:rsid w:val="00AD7D78"/>
    <w:rsid w:val="00AD7E40"/>
    <w:rsid w:val="00AD7FC4"/>
    <w:rsid w:val="00AE0471"/>
    <w:rsid w:val="00AE0C55"/>
    <w:rsid w:val="00AE0C5D"/>
    <w:rsid w:val="00AE0E6D"/>
    <w:rsid w:val="00AE1043"/>
    <w:rsid w:val="00AE21E6"/>
    <w:rsid w:val="00AE2730"/>
    <w:rsid w:val="00AE2B8B"/>
    <w:rsid w:val="00AE2C55"/>
    <w:rsid w:val="00AE2F58"/>
    <w:rsid w:val="00AE30CD"/>
    <w:rsid w:val="00AE31ED"/>
    <w:rsid w:val="00AE34FD"/>
    <w:rsid w:val="00AE3839"/>
    <w:rsid w:val="00AE3CC1"/>
    <w:rsid w:val="00AE3DE9"/>
    <w:rsid w:val="00AE453E"/>
    <w:rsid w:val="00AE461E"/>
    <w:rsid w:val="00AE4E30"/>
    <w:rsid w:val="00AE5139"/>
    <w:rsid w:val="00AE5188"/>
    <w:rsid w:val="00AE56D6"/>
    <w:rsid w:val="00AE664F"/>
    <w:rsid w:val="00AE6C11"/>
    <w:rsid w:val="00AE6CB3"/>
    <w:rsid w:val="00AE70BF"/>
    <w:rsid w:val="00AE7400"/>
    <w:rsid w:val="00AE7D41"/>
    <w:rsid w:val="00AF0307"/>
    <w:rsid w:val="00AF0B0B"/>
    <w:rsid w:val="00AF2177"/>
    <w:rsid w:val="00AF244B"/>
    <w:rsid w:val="00AF25E7"/>
    <w:rsid w:val="00AF2B20"/>
    <w:rsid w:val="00AF3248"/>
    <w:rsid w:val="00AF40C8"/>
    <w:rsid w:val="00AF49A8"/>
    <w:rsid w:val="00AF49FF"/>
    <w:rsid w:val="00AF4A4E"/>
    <w:rsid w:val="00AF5772"/>
    <w:rsid w:val="00AF5879"/>
    <w:rsid w:val="00AF5DC8"/>
    <w:rsid w:val="00AF61DD"/>
    <w:rsid w:val="00AF63B8"/>
    <w:rsid w:val="00AF63C0"/>
    <w:rsid w:val="00AF63D3"/>
    <w:rsid w:val="00AF6D6C"/>
    <w:rsid w:val="00AF742D"/>
    <w:rsid w:val="00AF7C5B"/>
    <w:rsid w:val="00B0115F"/>
    <w:rsid w:val="00B011D2"/>
    <w:rsid w:val="00B01560"/>
    <w:rsid w:val="00B037D4"/>
    <w:rsid w:val="00B03A05"/>
    <w:rsid w:val="00B04423"/>
    <w:rsid w:val="00B04E65"/>
    <w:rsid w:val="00B05AC7"/>
    <w:rsid w:val="00B068A8"/>
    <w:rsid w:val="00B068F7"/>
    <w:rsid w:val="00B07003"/>
    <w:rsid w:val="00B07B86"/>
    <w:rsid w:val="00B07D86"/>
    <w:rsid w:val="00B105A5"/>
    <w:rsid w:val="00B10EEF"/>
    <w:rsid w:val="00B10FB4"/>
    <w:rsid w:val="00B11118"/>
    <w:rsid w:val="00B115A0"/>
    <w:rsid w:val="00B11670"/>
    <w:rsid w:val="00B11A25"/>
    <w:rsid w:val="00B11B52"/>
    <w:rsid w:val="00B11F39"/>
    <w:rsid w:val="00B12669"/>
    <w:rsid w:val="00B1294F"/>
    <w:rsid w:val="00B139A0"/>
    <w:rsid w:val="00B15068"/>
    <w:rsid w:val="00B1571A"/>
    <w:rsid w:val="00B15A6F"/>
    <w:rsid w:val="00B15B73"/>
    <w:rsid w:val="00B16461"/>
    <w:rsid w:val="00B16759"/>
    <w:rsid w:val="00B16D4D"/>
    <w:rsid w:val="00B16E8C"/>
    <w:rsid w:val="00B171D8"/>
    <w:rsid w:val="00B17B64"/>
    <w:rsid w:val="00B17F49"/>
    <w:rsid w:val="00B20B98"/>
    <w:rsid w:val="00B21045"/>
    <w:rsid w:val="00B214B6"/>
    <w:rsid w:val="00B21547"/>
    <w:rsid w:val="00B21AEE"/>
    <w:rsid w:val="00B2230E"/>
    <w:rsid w:val="00B22A86"/>
    <w:rsid w:val="00B235F9"/>
    <w:rsid w:val="00B24102"/>
    <w:rsid w:val="00B241AF"/>
    <w:rsid w:val="00B244F2"/>
    <w:rsid w:val="00B24918"/>
    <w:rsid w:val="00B24A0A"/>
    <w:rsid w:val="00B24C37"/>
    <w:rsid w:val="00B2591A"/>
    <w:rsid w:val="00B25A3E"/>
    <w:rsid w:val="00B25EC8"/>
    <w:rsid w:val="00B26F03"/>
    <w:rsid w:val="00B27341"/>
    <w:rsid w:val="00B2767D"/>
    <w:rsid w:val="00B27C99"/>
    <w:rsid w:val="00B3097A"/>
    <w:rsid w:val="00B31312"/>
    <w:rsid w:val="00B316DA"/>
    <w:rsid w:val="00B31AC4"/>
    <w:rsid w:val="00B31C4E"/>
    <w:rsid w:val="00B32274"/>
    <w:rsid w:val="00B328AB"/>
    <w:rsid w:val="00B329B3"/>
    <w:rsid w:val="00B32C32"/>
    <w:rsid w:val="00B331A2"/>
    <w:rsid w:val="00B33918"/>
    <w:rsid w:val="00B33AD5"/>
    <w:rsid w:val="00B33E83"/>
    <w:rsid w:val="00B33F38"/>
    <w:rsid w:val="00B34759"/>
    <w:rsid w:val="00B34C19"/>
    <w:rsid w:val="00B36CFD"/>
    <w:rsid w:val="00B370A7"/>
    <w:rsid w:val="00B37270"/>
    <w:rsid w:val="00B37585"/>
    <w:rsid w:val="00B375F2"/>
    <w:rsid w:val="00B37A31"/>
    <w:rsid w:val="00B4060D"/>
    <w:rsid w:val="00B40B12"/>
    <w:rsid w:val="00B40D81"/>
    <w:rsid w:val="00B415C6"/>
    <w:rsid w:val="00B416F0"/>
    <w:rsid w:val="00B41963"/>
    <w:rsid w:val="00B423E8"/>
    <w:rsid w:val="00B4363C"/>
    <w:rsid w:val="00B43A4B"/>
    <w:rsid w:val="00B43B75"/>
    <w:rsid w:val="00B43FFF"/>
    <w:rsid w:val="00B442B0"/>
    <w:rsid w:val="00B445C4"/>
    <w:rsid w:val="00B446A9"/>
    <w:rsid w:val="00B446E0"/>
    <w:rsid w:val="00B461CD"/>
    <w:rsid w:val="00B464DF"/>
    <w:rsid w:val="00B466A8"/>
    <w:rsid w:val="00B47727"/>
    <w:rsid w:val="00B47765"/>
    <w:rsid w:val="00B4787A"/>
    <w:rsid w:val="00B47B45"/>
    <w:rsid w:val="00B510CF"/>
    <w:rsid w:val="00B5157D"/>
    <w:rsid w:val="00B52895"/>
    <w:rsid w:val="00B529DD"/>
    <w:rsid w:val="00B52DDC"/>
    <w:rsid w:val="00B54978"/>
    <w:rsid w:val="00B54B48"/>
    <w:rsid w:val="00B54B5D"/>
    <w:rsid w:val="00B552C4"/>
    <w:rsid w:val="00B55471"/>
    <w:rsid w:val="00B55870"/>
    <w:rsid w:val="00B55D72"/>
    <w:rsid w:val="00B55D8E"/>
    <w:rsid w:val="00B56A3A"/>
    <w:rsid w:val="00B56F32"/>
    <w:rsid w:val="00B57138"/>
    <w:rsid w:val="00B60BEA"/>
    <w:rsid w:val="00B61DB1"/>
    <w:rsid w:val="00B61F43"/>
    <w:rsid w:val="00B62249"/>
    <w:rsid w:val="00B62C24"/>
    <w:rsid w:val="00B63A6E"/>
    <w:rsid w:val="00B63B72"/>
    <w:rsid w:val="00B6441A"/>
    <w:rsid w:val="00B64FC2"/>
    <w:rsid w:val="00B65059"/>
    <w:rsid w:val="00B65284"/>
    <w:rsid w:val="00B65704"/>
    <w:rsid w:val="00B658AC"/>
    <w:rsid w:val="00B661C6"/>
    <w:rsid w:val="00B668D2"/>
    <w:rsid w:val="00B66A61"/>
    <w:rsid w:val="00B66F89"/>
    <w:rsid w:val="00B7099F"/>
    <w:rsid w:val="00B70E80"/>
    <w:rsid w:val="00B7105A"/>
    <w:rsid w:val="00B71311"/>
    <w:rsid w:val="00B71455"/>
    <w:rsid w:val="00B71C1B"/>
    <w:rsid w:val="00B72026"/>
    <w:rsid w:val="00B72A88"/>
    <w:rsid w:val="00B73001"/>
    <w:rsid w:val="00B737F3"/>
    <w:rsid w:val="00B73E03"/>
    <w:rsid w:val="00B740D1"/>
    <w:rsid w:val="00B74C83"/>
    <w:rsid w:val="00B75CD4"/>
    <w:rsid w:val="00B75CED"/>
    <w:rsid w:val="00B764C8"/>
    <w:rsid w:val="00B76B3F"/>
    <w:rsid w:val="00B770BB"/>
    <w:rsid w:val="00B773EC"/>
    <w:rsid w:val="00B77907"/>
    <w:rsid w:val="00B80566"/>
    <w:rsid w:val="00B809C6"/>
    <w:rsid w:val="00B80D88"/>
    <w:rsid w:val="00B814C9"/>
    <w:rsid w:val="00B82263"/>
    <w:rsid w:val="00B82A5B"/>
    <w:rsid w:val="00B839F2"/>
    <w:rsid w:val="00B84381"/>
    <w:rsid w:val="00B84EC5"/>
    <w:rsid w:val="00B851F0"/>
    <w:rsid w:val="00B85250"/>
    <w:rsid w:val="00B85351"/>
    <w:rsid w:val="00B85631"/>
    <w:rsid w:val="00B85F5D"/>
    <w:rsid w:val="00B86457"/>
    <w:rsid w:val="00B86B11"/>
    <w:rsid w:val="00B87443"/>
    <w:rsid w:val="00B877DF"/>
    <w:rsid w:val="00B87891"/>
    <w:rsid w:val="00B87B89"/>
    <w:rsid w:val="00B87C8E"/>
    <w:rsid w:val="00B87CEC"/>
    <w:rsid w:val="00B9048F"/>
    <w:rsid w:val="00B909D8"/>
    <w:rsid w:val="00B90CD7"/>
    <w:rsid w:val="00B911B6"/>
    <w:rsid w:val="00B9145D"/>
    <w:rsid w:val="00B91D8D"/>
    <w:rsid w:val="00B91DA4"/>
    <w:rsid w:val="00B9290E"/>
    <w:rsid w:val="00B92FC8"/>
    <w:rsid w:val="00B934C5"/>
    <w:rsid w:val="00B9365D"/>
    <w:rsid w:val="00B9368E"/>
    <w:rsid w:val="00B9371F"/>
    <w:rsid w:val="00B94424"/>
    <w:rsid w:val="00B946CC"/>
    <w:rsid w:val="00B94BF1"/>
    <w:rsid w:val="00B953A5"/>
    <w:rsid w:val="00B9552A"/>
    <w:rsid w:val="00B95675"/>
    <w:rsid w:val="00B95FC5"/>
    <w:rsid w:val="00B96BA0"/>
    <w:rsid w:val="00B97087"/>
    <w:rsid w:val="00B97CBF"/>
    <w:rsid w:val="00BA0317"/>
    <w:rsid w:val="00BA031F"/>
    <w:rsid w:val="00BA074E"/>
    <w:rsid w:val="00BA10B0"/>
    <w:rsid w:val="00BA1C8D"/>
    <w:rsid w:val="00BA201A"/>
    <w:rsid w:val="00BA29AE"/>
    <w:rsid w:val="00BA2AC6"/>
    <w:rsid w:val="00BA34BB"/>
    <w:rsid w:val="00BA3516"/>
    <w:rsid w:val="00BA3AB3"/>
    <w:rsid w:val="00BA3D03"/>
    <w:rsid w:val="00BA429F"/>
    <w:rsid w:val="00BA451C"/>
    <w:rsid w:val="00BA4DD2"/>
    <w:rsid w:val="00BA4EC0"/>
    <w:rsid w:val="00BA5406"/>
    <w:rsid w:val="00BA6809"/>
    <w:rsid w:val="00BA771A"/>
    <w:rsid w:val="00BA7CC2"/>
    <w:rsid w:val="00BA7D25"/>
    <w:rsid w:val="00BA7E04"/>
    <w:rsid w:val="00BB0AF4"/>
    <w:rsid w:val="00BB103E"/>
    <w:rsid w:val="00BB11F4"/>
    <w:rsid w:val="00BB15E4"/>
    <w:rsid w:val="00BB1806"/>
    <w:rsid w:val="00BB1856"/>
    <w:rsid w:val="00BB1B88"/>
    <w:rsid w:val="00BB1E3C"/>
    <w:rsid w:val="00BB2497"/>
    <w:rsid w:val="00BB2AF5"/>
    <w:rsid w:val="00BB3E00"/>
    <w:rsid w:val="00BB496B"/>
    <w:rsid w:val="00BB50A1"/>
    <w:rsid w:val="00BB526A"/>
    <w:rsid w:val="00BB54D7"/>
    <w:rsid w:val="00BB69BE"/>
    <w:rsid w:val="00BB6AE3"/>
    <w:rsid w:val="00BB6F96"/>
    <w:rsid w:val="00BB7153"/>
    <w:rsid w:val="00BC07C0"/>
    <w:rsid w:val="00BC0F83"/>
    <w:rsid w:val="00BC1145"/>
    <w:rsid w:val="00BC1505"/>
    <w:rsid w:val="00BC1EC1"/>
    <w:rsid w:val="00BC22BC"/>
    <w:rsid w:val="00BC2312"/>
    <w:rsid w:val="00BC263A"/>
    <w:rsid w:val="00BC289B"/>
    <w:rsid w:val="00BC2EB3"/>
    <w:rsid w:val="00BC30DB"/>
    <w:rsid w:val="00BC39B6"/>
    <w:rsid w:val="00BC3A97"/>
    <w:rsid w:val="00BC47A4"/>
    <w:rsid w:val="00BC4E4A"/>
    <w:rsid w:val="00BC4E7A"/>
    <w:rsid w:val="00BC5292"/>
    <w:rsid w:val="00BC5555"/>
    <w:rsid w:val="00BC5872"/>
    <w:rsid w:val="00BC5C03"/>
    <w:rsid w:val="00BC7417"/>
    <w:rsid w:val="00BC7FF0"/>
    <w:rsid w:val="00BD0B9F"/>
    <w:rsid w:val="00BD0C1D"/>
    <w:rsid w:val="00BD173B"/>
    <w:rsid w:val="00BD19DE"/>
    <w:rsid w:val="00BD1C94"/>
    <w:rsid w:val="00BD2D3D"/>
    <w:rsid w:val="00BD3220"/>
    <w:rsid w:val="00BD39B8"/>
    <w:rsid w:val="00BD3DD0"/>
    <w:rsid w:val="00BD4CA6"/>
    <w:rsid w:val="00BD4CB5"/>
    <w:rsid w:val="00BD54DC"/>
    <w:rsid w:val="00BD5556"/>
    <w:rsid w:val="00BD5630"/>
    <w:rsid w:val="00BD6112"/>
    <w:rsid w:val="00BD65C8"/>
    <w:rsid w:val="00BD69E5"/>
    <w:rsid w:val="00BD7158"/>
    <w:rsid w:val="00BD7606"/>
    <w:rsid w:val="00BD7758"/>
    <w:rsid w:val="00BE092C"/>
    <w:rsid w:val="00BE12F7"/>
    <w:rsid w:val="00BE1982"/>
    <w:rsid w:val="00BE1ACB"/>
    <w:rsid w:val="00BE1FDB"/>
    <w:rsid w:val="00BE2BAA"/>
    <w:rsid w:val="00BE306C"/>
    <w:rsid w:val="00BE3CA2"/>
    <w:rsid w:val="00BE3F7A"/>
    <w:rsid w:val="00BE41CA"/>
    <w:rsid w:val="00BE43CB"/>
    <w:rsid w:val="00BE45B1"/>
    <w:rsid w:val="00BE54AE"/>
    <w:rsid w:val="00BE5506"/>
    <w:rsid w:val="00BE59A1"/>
    <w:rsid w:val="00BE686C"/>
    <w:rsid w:val="00BE68BB"/>
    <w:rsid w:val="00BE7289"/>
    <w:rsid w:val="00BE78F4"/>
    <w:rsid w:val="00BF005B"/>
    <w:rsid w:val="00BF0143"/>
    <w:rsid w:val="00BF0A81"/>
    <w:rsid w:val="00BF0AEA"/>
    <w:rsid w:val="00BF0D51"/>
    <w:rsid w:val="00BF0FCA"/>
    <w:rsid w:val="00BF21CD"/>
    <w:rsid w:val="00BF2479"/>
    <w:rsid w:val="00BF27E9"/>
    <w:rsid w:val="00BF2CE4"/>
    <w:rsid w:val="00BF3505"/>
    <w:rsid w:val="00BF3A34"/>
    <w:rsid w:val="00BF3E75"/>
    <w:rsid w:val="00BF3F1C"/>
    <w:rsid w:val="00BF3FA2"/>
    <w:rsid w:val="00BF5518"/>
    <w:rsid w:val="00BF5CBE"/>
    <w:rsid w:val="00BF61AB"/>
    <w:rsid w:val="00BF6FB2"/>
    <w:rsid w:val="00BF715E"/>
    <w:rsid w:val="00BF736D"/>
    <w:rsid w:val="00BF744E"/>
    <w:rsid w:val="00C00830"/>
    <w:rsid w:val="00C00D0E"/>
    <w:rsid w:val="00C00F24"/>
    <w:rsid w:val="00C01526"/>
    <w:rsid w:val="00C015BF"/>
    <w:rsid w:val="00C01A84"/>
    <w:rsid w:val="00C02086"/>
    <w:rsid w:val="00C02E82"/>
    <w:rsid w:val="00C03364"/>
    <w:rsid w:val="00C034DF"/>
    <w:rsid w:val="00C03F68"/>
    <w:rsid w:val="00C044C9"/>
    <w:rsid w:val="00C048B2"/>
    <w:rsid w:val="00C052B5"/>
    <w:rsid w:val="00C054EC"/>
    <w:rsid w:val="00C05941"/>
    <w:rsid w:val="00C05BCD"/>
    <w:rsid w:val="00C06400"/>
    <w:rsid w:val="00C0671C"/>
    <w:rsid w:val="00C0675F"/>
    <w:rsid w:val="00C068CC"/>
    <w:rsid w:val="00C06A90"/>
    <w:rsid w:val="00C06E9C"/>
    <w:rsid w:val="00C0704C"/>
    <w:rsid w:val="00C104D5"/>
    <w:rsid w:val="00C10550"/>
    <w:rsid w:val="00C10FE0"/>
    <w:rsid w:val="00C11B8B"/>
    <w:rsid w:val="00C11BD2"/>
    <w:rsid w:val="00C12177"/>
    <w:rsid w:val="00C1326A"/>
    <w:rsid w:val="00C13424"/>
    <w:rsid w:val="00C136FB"/>
    <w:rsid w:val="00C141C3"/>
    <w:rsid w:val="00C14A64"/>
    <w:rsid w:val="00C15147"/>
    <w:rsid w:val="00C158B7"/>
    <w:rsid w:val="00C15CAA"/>
    <w:rsid w:val="00C15E7B"/>
    <w:rsid w:val="00C16C7B"/>
    <w:rsid w:val="00C17497"/>
    <w:rsid w:val="00C1760F"/>
    <w:rsid w:val="00C17675"/>
    <w:rsid w:val="00C17991"/>
    <w:rsid w:val="00C17A88"/>
    <w:rsid w:val="00C206CB"/>
    <w:rsid w:val="00C20824"/>
    <w:rsid w:val="00C20D74"/>
    <w:rsid w:val="00C210C9"/>
    <w:rsid w:val="00C218E4"/>
    <w:rsid w:val="00C21E86"/>
    <w:rsid w:val="00C21FC9"/>
    <w:rsid w:val="00C221E2"/>
    <w:rsid w:val="00C23299"/>
    <w:rsid w:val="00C24D96"/>
    <w:rsid w:val="00C2534D"/>
    <w:rsid w:val="00C25A62"/>
    <w:rsid w:val="00C25C24"/>
    <w:rsid w:val="00C265F2"/>
    <w:rsid w:val="00C2702B"/>
    <w:rsid w:val="00C27739"/>
    <w:rsid w:val="00C27E0C"/>
    <w:rsid w:val="00C30114"/>
    <w:rsid w:val="00C301D1"/>
    <w:rsid w:val="00C30392"/>
    <w:rsid w:val="00C30688"/>
    <w:rsid w:val="00C30805"/>
    <w:rsid w:val="00C30857"/>
    <w:rsid w:val="00C31148"/>
    <w:rsid w:val="00C312C6"/>
    <w:rsid w:val="00C31A41"/>
    <w:rsid w:val="00C31B7E"/>
    <w:rsid w:val="00C321EE"/>
    <w:rsid w:val="00C32CAA"/>
    <w:rsid w:val="00C32EA8"/>
    <w:rsid w:val="00C333CE"/>
    <w:rsid w:val="00C33765"/>
    <w:rsid w:val="00C33C7E"/>
    <w:rsid w:val="00C3453E"/>
    <w:rsid w:val="00C34B84"/>
    <w:rsid w:val="00C35187"/>
    <w:rsid w:val="00C352DB"/>
    <w:rsid w:val="00C35411"/>
    <w:rsid w:val="00C35807"/>
    <w:rsid w:val="00C3658B"/>
    <w:rsid w:val="00C36882"/>
    <w:rsid w:val="00C36C54"/>
    <w:rsid w:val="00C37A58"/>
    <w:rsid w:val="00C37A82"/>
    <w:rsid w:val="00C40679"/>
    <w:rsid w:val="00C41229"/>
    <w:rsid w:val="00C42061"/>
    <w:rsid w:val="00C42176"/>
    <w:rsid w:val="00C428DC"/>
    <w:rsid w:val="00C42A17"/>
    <w:rsid w:val="00C42BD9"/>
    <w:rsid w:val="00C43ACA"/>
    <w:rsid w:val="00C43CB1"/>
    <w:rsid w:val="00C44135"/>
    <w:rsid w:val="00C443B3"/>
    <w:rsid w:val="00C44C21"/>
    <w:rsid w:val="00C44DF7"/>
    <w:rsid w:val="00C457A0"/>
    <w:rsid w:val="00C4591E"/>
    <w:rsid w:val="00C45A72"/>
    <w:rsid w:val="00C45E77"/>
    <w:rsid w:val="00C46798"/>
    <w:rsid w:val="00C4685F"/>
    <w:rsid w:val="00C46C06"/>
    <w:rsid w:val="00C474EE"/>
    <w:rsid w:val="00C4763C"/>
    <w:rsid w:val="00C47663"/>
    <w:rsid w:val="00C476C4"/>
    <w:rsid w:val="00C4773C"/>
    <w:rsid w:val="00C478F9"/>
    <w:rsid w:val="00C503E8"/>
    <w:rsid w:val="00C5149C"/>
    <w:rsid w:val="00C5175C"/>
    <w:rsid w:val="00C51FDA"/>
    <w:rsid w:val="00C521BD"/>
    <w:rsid w:val="00C52F50"/>
    <w:rsid w:val="00C5339B"/>
    <w:rsid w:val="00C53851"/>
    <w:rsid w:val="00C53E01"/>
    <w:rsid w:val="00C546C7"/>
    <w:rsid w:val="00C5542A"/>
    <w:rsid w:val="00C55F36"/>
    <w:rsid w:val="00C5625F"/>
    <w:rsid w:val="00C56509"/>
    <w:rsid w:val="00C56DAA"/>
    <w:rsid w:val="00C56F8D"/>
    <w:rsid w:val="00C57BC3"/>
    <w:rsid w:val="00C603C8"/>
    <w:rsid w:val="00C6049A"/>
    <w:rsid w:val="00C607B4"/>
    <w:rsid w:val="00C60F92"/>
    <w:rsid w:val="00C612C2"/>
    <w:rsid w:val="00C61410"/>
    <w:rsid w:val="00C619FA"/>
    <w:rsid w:val="00C61FCA"/>
    <w:rsid w:val="00C62626"/>
    <w:rsid w:val="00C62F45"/>
    <w:rsid w:val="00C64162"/>
    <w:rsid w:val="00C641B4"/>
    <w:rsid w:val="00C641BA"/>
    <w:rsid w:val="00C643F4"/>
    <w:rsid w:val="00C64A12"/>
    <w:rsid w:val="00C64B8A"/>
    <w:rsid w:val="00C64DA3"/>
    <w:rsid w:val="00C64F66"/>
    <w:rsid w:val="00C6500D"/>
    <w:rsid w:val="00C65515"/>
    <w:rsid w:val="00C65D15"/>
    <w:rsid w:val="00C65ED9"/>
    <w:rsid w:val="00C665D4"/>
    <w:rsid w:val="00C66E35"/>
    <w:rsid w:val="00C679BC"/>
    <w:rsid w:val="00C67A02"/>
    <w:rsid w:val="00C7064B"/>
    <w:rsid w:val="00C71276"/>
    <w:rsid w:val="00C715FF"/>
    <w:rsid w:val="00C717C8"/>
    <w:rsid w:val="00C719B8"/>
    <w:rsid w:val="00C71AC1"/>
    <w:rsid w:val="00C71E79"/>
    <w:rsid w:val="00C727F3"/>
    <w:rsid w:val="00C72A56"/>
    <w:rsid w:val="00C7311A"/>
    <w:rsid w:val="00C731B8"/>
    <w:rsid w:val="00C73AE2"/>
    <w:rsid w:val="00C74097"/>
    <w:rsid w:val="00C744A6"/>
    <w:rsid w:val="00C74582"/>
    <w:rsid w:val="00C745E2"/>
    <w:rsid w:val="00C75019"/>
    <w:rsid w:val="00C753C8"/>
    <w:rsid w:val="00C75514"/>
    <w:rsid w:val="00C7568C"/>
    <w:rsid w:val="00C75FBD"/>
    <w:rsid w:val="00C761F0"/>
    <w:rsid w:val="00C77364"/>
    <w:rsid w:val="00C774D2"/>
    <w:rsid w:val="00C779FD"/>
    <w:rsid w:val="00C8006C"/>
    <w:rsid w:val="00C80C30"/>
    <w:rsid w:val="00C80DA7"/>
    <w:rsid w:val="00C80E75"/>
    <w:rsid w:val="00C814FC"/>
    <w:rsid w:val="00C818B0"/>
    <w:rsid w:val="00C81935"/>
    <w:rsid w:val="00C8255D"/>
    <w:rsid w:val="00C82663"/>
    <w:rsid w:val="00C835C0"/>
    <w:rsid w:val="00C8366F"/>
    <w:rsid w:val="00C83732"/>
    <w:rsid w:val="00C84446"/>
    <w:rsid w:val="00C84495"/>
    <w:rsid w:val="00C8465C"/>
    <w:rsid w:val="00C84B2B"/>
    <w:rsid w:val="00C85348"/>
    <w:rsid w:val="00C8539C"/>
    <w:rsid w:val="00C85A77"/>
    <w:rsid w:val="00C860A6"/>
    <w:rsid w:val="00C86286"/>
    <w:rsid w:val="00C8690E"/>
    <w:rsid w:val="00C90031"/>
    <w:rsid w:val="00C901D8"/>
    <w:rsid w:val="00C90B45"/>
    <w:rsid w:val="00C9104B"/>
    <w:rsid w:val="00C91D6E"/>
    <w:rsid w:val="00C9227F"/>
    <w:rsid w:val="00C92A3E"/>
    <w:rsid w:val="00C92D3F"/>
    <w:rsid w:val="00C92DBB"/>
    <w:rsid w:val="00C932D7"/>
    <w:rsid w:val="00C93F8D"/>
    <w:rsid w:val="00C949E7"/>
    <w:rsid w:val="00C94FDC"/>
    <w:rsid w:val="00C950C2"/>
    <w:rsid w:val="00C95438"/>
    <w:rsid w:val="00C9614F"/>
    <w:rsid w:val="00C96C62"/>
    <w:rsid w:val="00C97149"/>
    <w:rsid w:val="00C971B7"/>
    <w:rsid w:val="00C973AD"/>
    <w:rsid w:val="00C97934"/>
    <w:rsid w:val="00CA008D"/>
    <w:rsid w:val="00CA07A9"/>
    <w:rsid w:val="00CA0F64"/>
    <w:rsid w:val="00CA1330"/>
    <w:rsid w:val="00CA142D"/>
    <w:rsid w:val="00CA14DA"/>
    <w:rsid w:val="00CA1579"/>
    <w:rsid w:val="00CA1957"/>
    <w:rsid w:val="00CA1E4C"/>
    <w:rsid w:val="00CA1E9F"/>
    <w:rsid w:val="00CA2AFC"/>
    <w:rsid w:val="00CA33E5"/>
    <w:rsid w:val="00CA3861"/>
    <w:rsid w:val="00CA3F80"/>
    <w:rsid w:val="00CA4300"/>
    <w:rsid w:val="00CA4339"/>
    <w:rsid w:val="00CA4947"/>
    <w:rsid w:val="00CA5200"/>
    <w:rsid w:val="00CA5492"/>
    <w:rsid w:val="00CA598A"/>
    <w:rsid w:val="00CA5AEA"/>
    <w:rsid w:val="00CA5E62"/>
    <w:rsid w:val="00CA5F70"/>
    <w:rsid w:val="00CA60DC"/>
    <w:rsid w:val="00CA6889"/>
    <w:rsid w:val="00CA6BDA"/>
    <w:rsid w:val="00CA6E33"/>
    <w:rsid w:val="00CA76D2"/>
    <w:rsid w:val="00CA7865"/>
    <w:rsid w:val="00CB183B"/>
    <w:rsid w:val="00CB1CF9"/>
    <w:rsid w:val="00CB2486"/>
    <w:rsid w:val="00CB2697"/>
    <w:rsid w:val="00CB3AEE"/>
    <w:rsid w:val="00CB3B0C"/>
    <w:rsid w:val="00CB3B7D"/>
    <w:rsid w:val="00CB3ED7"/>
    <w:rsid w:val="00CB457E"/>
    <w:rsid w:val="00CB48BB"/>
    <w:rsid w:val="00CB4D05"/>
    <w:rsid w:val="00CB5260"/>
    <w:rsid w:val="00CB5682"/>
    <w:rsid w:val="00CB5E3B"/>
    <w:rsid w:val="00CB616C"/>
    <w:rsid w:val="00CB6CB2"/>
    <w:rsid w:val="00CB71C4"/>
    <w:rsid w:val="00CB7F56"/>
    <w:rsid w:val="00CB7F7D"/>
    <w:rsid w:val="00CC00F3"/>
    <w:rsid w:val="00CC021F"/>
    <w:rsid w:val="00CC044E"/>
    <w:rsid w:val="00CC08C0"/>
    <w:rsid w:val="00CC0957"/>
    <w:rsid w:val="00CC09D4"/>
    <w:rsid w:val="00CC0F1A"/>
    <w:rsid w:val="00CC109D"/>
    <w:rsid w:val="00CC16FA"/>
    <w:rsid w:val="00CC1762"/>
    <w:rsid w:val="00CC195D"/>
    <w:rsid w:val="00CC2BD4"/>
    <w:rsid w:val="00CC355A"/>
    <w:rsid w:val="00CC397E"/>
    <w:rsid w:val="00CC3B50"/>
    <w:rsid w:val="00CC3D0C"/>
    <w:rsid w:val="00CC4919"/>
    <w:rsid w:val="00CC52C9"/>
    <w:rsid w:val="00CC5314"/>
    <w:rsid w:val="00CC568E"/>
    <w:rsid w:val="00CC5EF1"/>
    <w:rsid w:val="00CC6223"/>
    <w:rsid w:val="00CC62C6"/>
    <w:rsid w:val="00CC63EB"/>
    <w:rsid w:val="00CC69AB"/>
    <w:rsid w:val="00CC6A4C"/>
    <w:rsid w:val="00CC6F28"/>
    <w:rsid w:val="00CC7046"/>
    <w:rsid w:val="00CC70A4"/>
    <w:rsid w:val="00CC71F6"/>
    <w:rsid w:val="00CC76C4"/>
    <w:rsid w:val="00CC7CD8"/>
    <w:rsid w:val="00CD0573"/>
    <w:rsid w:val="00CD1C10"/>
    <w:rsid w:val="00CD2B49"/>
    <w:rsid w:val="00CD30FF"/>
    <w:rsid w:val="00CD34C2"/>
    <w:rsid w:val="00CD4001"/>
    <w:rsid w:val="00CD40C9"/>
    <w:rsid w:val="00CD44FB"/>
    <w:rsid w:val="00CD4F9A"/>
    <w:rsid w:val="00CD53AA"/>
    <w:rsid w:val="00CD6D13"/>
    <w:rsid w:val="00CD6FD5"/>
    <w:rsid w:val="00CD7878"/>
    <w:rsid w:val="00CD7BF1"/>
    <w:rsid w:val="00CD7C71"/>
    <w:rsid w:val="00CE02AA"/>
    <w:rsid w:val="00CE0364"/>
    <w:rsid w:val="00CE12E3"/>
    <w:rsid w:val="00CE1525"/>
    <w:rsid w:val="00CE1E71"/>
    <w:rsid w:val="00CE27C4"/>
    <w:rsid w:val="00CE2A61"/>
    <w:rsid w:val="00CE3018"/>
    <w:rsid w:val="00CE38C5"/>
    <w:rsid w:val="00CE40A5"/>
    <w:rsid w:val="00CE4879"/>
    <w:rsid w:val="00CE4F51"/>
    <w:rsid w:val="00CE500B"/>
    <w:rsid w:val="00CE531D"/>
    <w:rsid w:val="00CE59FF"/>
    <w:rsid w:val="00CE6123"/>
    <w:rsid w:val="00CE69A7"/>
    <w:rsid w:val="00CE7499"/>
    <w:rsid w:val="00CE7A63"/>
    <w:rsid w:val="00CF0000"/>
    <w:rsid w:val="00CF0281"/>
    <w:rsid w:val="00CF0802"/>
    <w:rsid w:val="00CF0D54"/>
    <w:rsid w:val="00CF1736"/>
    <w:rsid w:val="00CF2299"/>
    <w:rsid w:val="00CF26C1"/>
    <w:rsid w:val="00CF2798"/>
    <w:rsid w:val="00CF2D2B"/>
    <w:rsid w:val="00CF2F2A"/>
    <w:rsid w:val="00CF396E"/>
    <w:rsid w:val="00CF4B1F"/>
    <w:rsid w:val="00CF5125"/>
    <w:rsid w:val="00CF5535"/>
    <w:rsid w:val="00CF5B0D"/>
    <w:rsid w:val="00CF6224"/>
    <w:rsid w:val="00CF7493"/>
    <w:rsid w:val="00CF7E3F"/>
    <w:rsid w:val="00CF7E56"/>
    <w:rsid w:val="00D0007E"/>
    <w:rsid w:val="00D00774"/>
    <w:rsid w:val="00D01CC5"/>
    <w:rsid w:val="00D02275"/>
    <w:rsid w:val="00D02B62"/>
    <w:rsid w:val="00D02D31"/>
    <w:rsid w:val="00D03042"/>
    <w:rsid w:val="00D031CC"/>
    <w:rsid w:val="00D04B53"/>
    <w:rsid w:val="00D04B59"/>
    <w:rsid w:val="00D04DE0"/>
    <w:rsid w:val="00D05073"/>
    <w:rsid w:val="00D05B0C"/>
    <w:rsid w:val="00D05C9C"/>
    <w:rsid w:val="00D05D99"/>
    <w:rsid w:val="00D05E10"/>
    <w:rsid w:val="00D06271"/>
    <w:rsid w:val="00D06557"/>
    <w:rsid w:val="00D066FE"/>
    <w:rsid w:val="00D06D66"/>
    <w:rsid w:val="00D07B2A"/>
    <w:rsid w:val="00D07BA3"/>
    <w:rsid w:val="00D1018C"/>
    <w:rsid w:val="00D103CC"/>
    <w:rsid w:val="00D10666"/>
    <w:rsid w:val="00D10F5E"/>
    <w:rsid w:val="00D11436"/>
    <w:rsid w:val="00D12394"/>
    <w:rsid w:val="00D124FF"/>
    <w:rsid w:val="00D12A14"/>
    <w:rsid w:val="00D12EC4"/>
    <w:rsid w:val="00D13218"/>
    <w:rsid w:val="00D1371D"/>
    <w:rsid w:val="00D13887"/>
    <w:rsid w:val="00D13B8A"/>
    <w:rsid w:val="00D13DA4"/>
    <w:rsid w:val="00D13FBD"/>
    <w:rsid w:val="00D142AC"/>
    <w:rsid w:val="00D14EA6"/>
    <w:rsid w:val="00D14F78"/>
    <w:rsid w:val="00D15404"/>
    <w:rsid w:val="00D155C2"/>
    <w:rsid w:val="00D157EE"/>
    <w:rsid w:val="00D158AF"/>
    <w:rsid w:val="00D158E9"/>
    <w:rsid w:val="00D1590E"/>
    <w:rsid w:val="00D15DEE"/>
    <w:rsid w:val="00D15EF7"/>
    <w:rsid w:val="00D17391"/>
    <w:rsid w:val="00D174BB"/>
    <w:rsid w:val="00D17BA8"/>
    <w:rsid w:val="00D17CC5"/>
    <w:rsid w:val="00D17D88"/>
    <w:rsid w:val="00D20A20"/>
    <w:rsid w:val="00D20D96"/>
    <w:rsid w:val="00D210A6"/>
    <w:rsid w:val="00D21410"/>
    <w:rsid w:val="00D21539"/>
    <w:rsid w:val="00D2173D"/>
    <w:rsid w:val="00D219CB"/>
    <w:rsid w:val="00D21FDF"/>
    <w:rsid w:val="00D220C8"/>
    <w:rsid w:val="00D2272E"/>
    <w:rsid w:val="00D22D84"/>
    <w:rsid w:val="00D232D7"/>
    <w:rsid w:val="00D238A7"/>
    <w:rsid w:val="00D23BC6"/>
    <w:rsid w:val="00D23ED7"/>
    <w:rsid w:val="00D2479C"/>
    <w:rsid w:val="00D24AB3"/>
    <w:rsid w:val="00D2514B"/>
    <w:rsid w:val="00D25BE9"/>
    <w:rsid w:val="00D25FDA"/>
    <w:rsid w:val="00D26582"/>
    <w:rsid w:val="00D265BD"/>
    <w:rsid w:val="00D26690"/>
    <w:rsid w:val="00D2675A"/>
    <w:rsid w:val="00D26BED"/>
    <w:rsid w:val="00D27213"/>
    <w:rsid w:val="00D275E4"/>
    <w:rsid w:val="00D27D49"/>
    <w:rsid w:val="00D3047B"/>
    <w:rsid w:val="00D30825"/>
    <w:rsid w:val="00D30C40"/>
    <w:rsid w:val="00D30E9F"/>
    <w:rsid w:val="00D31132"/>
    <w:rsid w:val="00D31748"/>
    <w:rsid w:val="00D32189"/>
    <w:rsid w:val="00D32DED"/>
    <w:rsid w:val="00D331B1"/>
    <w:rsid w:val="00D33539"/>
    <w:rsid w:val="00D33702"/>
    <w:rsid w:val="00D34346"/>
    <w:rsid w:val="00D3436F"/>
    <w:rsid w:val="00D34F9D"/>
    <w:rsid w:val="00D35B1D"/>
    <w:rsid w:val="00D35C93"/>
    <w:rsid w:val="00D368C7"/>
    <w:rsid w:val="00D36A36"/>
    <w:rsid w:val="00D37237"/>
    <w:rsid w:val="00D379A3"/>
    <w:rsid w:val="00D37A1A"/>
    <w:rsid w:val="00D37FE9"/>
    <w:rsid w:val="00D401EF"/>
    <w:rsid w:val="00D40624"/>
    <w:rsid w:val="00D40DCA"/>
    <w:rsid w:val="00D4126C"/>
    <w:rsid w:val="00D4151E"/>
    <w:rsid w:val="00D4207E"/>
    <w:rsid w:val="00D422A7"/>
    <w:rsid w:val="00D42F83"/>
    <w:rsid w:val="00D4409A"/>
    <w:rsid w:val="00D44226"/>
    <w:rsid w:val="00D44479"/>
    <w:rsid w:val="00D44BF1"/>
    <w:rsid w:val="00D44F19"/>
    <w:rsid w:val="00D46164"/>
    <w:rsid w:val="00D46B5F"/>
    <w:rsid w:val="00D50188"/>
    <w:rsid w:val="00D5018B"/>
    <w:rsid w:val="00D50256"/>
    <w:rsid w:val="00D5085C"/>
    <w:rsid w:val="00D51EAC"/>
    <w:rsid w:val="00D521D0"/>
    <w:rsid w:val="00D5273B"/>
    <w:rsid w:val="00D52B3C"/>
    <w:rsid w:val="00D53746"/>
    <w:rsid w:val="00D5412A"/>
    <w:rsid w:val="00D5462A"/>
    <w:rsid w:val="00D54E6F"/>
    <w:rsid w:val="00D5512A"/>
    <w:rsid w:val="00D55507"/>
    <w:rsid w:val="00D56E1C"/>
    <w:rsid w:val="00D56FB3"/>
    <w:rsid w:val="00D57A1C"/>
    <w:rsid w:val="00D57AAA"/>
    <w:rsid w:val="00D60A4C"/>
    <w:rsid w:val="00D60C65"/>
    <w:rsid w:val="00D60FDF"/>
    <w:rsid w:val="00D612C8"/>
    <w:rsid w:val="00D61588"/>
    <w:rsid w:val="00D616DF"/>
    <w:rsid w:val="00D619DB"/>
    <w:rsid w:val="00D61AC6"/>
    <w:rsid w:val="00D61B79"/>
    <w:rsid w:val="00D61E1D"/>
    <w:rsid w:val="00D61EFB"/>
    <w:rsid w:val="00D61FA4"/>
    <w:rsid w:val="00D620C7"/>
    <w:rsid w:val="00D627E6"/>
    <w:rsid w:val="00D6420C"/>
    <w:rsid w:val="00D643F1"/>
    <w:rsid w:val="00D6476F"/>
    <w:rsid w:val="00D647A9"/>
    <w:rsid w:val="00D64EC9"/>
    <w:rsid w:val="00D65F1B"/>
    <w:rsid w:val="00D66BBC"/>
    <w:rsid w:val="00D66E15"/>
    <w:rsid w:val="00D67287"/>
    <w:rsid w:val="00D67381"/>
    <w:rsid w:val="00D6796E"/>
    <w:rsid w:val="00D701D2"/>
    <w:rsid w:val="00D701F2"/>
    <w:rsid w:val="00D70C3A"/>
    <w:rsid w:val="00D7156F"/>
    <w:rsid w:val="00D71892"/>
    <w:rsid w:val="00D71ACC"/>
    <w:rsid w:val="00D7235C"/>
    <w:rsid w:val="00D72A19"/>
    <w:rsid w:val="00D7355A"/>
    <w:rsid w:val="00D7393A"/>
    <w:rsid w:val="00D74438"/>
    <w:rsid w:val="00D748CC"/>
    <w:rsid w:val="00D755E0"/>
    <w:rsid w:val="00D757AF"/>
    <w:rsid w:val="00D7580E"/>
    <w:rsid w:val="00D75858"/>
    <w:rsid w:val="00D76D2A"/>
    <w:rsid w:val="00D76E95"/>
    <w:rsid w:val="00D76EDB"/>
    <w:rsid w:val="00D77009"/>
    <w:rsid w:val="00D7729D"/>
    <w:rsid w:val="00D8075C"/>
    <w:rsid w:val="00D8082E"/>
    <w:rsid w:val="00D80ECE"/>
    <w:rsid w:val="00D80EF7"/>
    <w:rsid w:val="00D80F18"/>
    <w:rsid w:val="00D817B4"/>
    <w:rsid w:val="00D83466"/>
    <w:rsid w:val="00D83681"/>
    <w:rsid w:val="00D847EC"/>
    <w:rsid w:val="00D84B31"/>
    <w:rsid w:val="00D855B7"/>
    <w:rsid w:val="00D85A3F"/>
    <w:rsid w:val="00D85FAF"/>
    <w:rsid w:val="00D86582"/>
    <w:rsid w:val="00D86B15"/>
    <w:rsid w:val="00D86D75"/>
    <w:rsid w:val="00D8758A"/>
    <w:rsid w:val="00D87BE6"/>
    <w:rsid w:val="00D87CEC"/>
    <w:rsid w:val="00D912A4"/>
    <w:rsid w:val="00D91371"/>
    <w:rsid w:val="00D917B6"/>
    <w:rsid w:val="00D9190A"/>
    <w:rsid w:val="00D924C3"/>
    <w:rsid w:val="00D92C67"/>
    <w:rsid w:val="00D93127"/>
    <w:rsid w:val="00D93337"/>
    <w:rsid w:val="00D93561"/>
    <w:rsid w:val="00D935AC"/>
    <w:rsid w:val="00D93CBF"/>
    <w:rsid w:val="00D93D4C"/>
    <w:rsid w:val="00D93E09"/>
    <w:rsid w:val="00D94873"/>
    <w:rsid w:val="00D94AD6"/>
    <w:rsid w:val="00D95035"/>
    <w:rsid w:val="00D951A3"/>
    <w:rsid w:val="00D9542D"/>
    <w:rsid w:val="00D955BB"/>
    <w:rsid w:val="00D957C9"/>
    <w:rsid w:val="00D95E77"/>
    <w:rsid w:val="00D96B0F"/>
    <w:rsid w:val="00D96EB3"/>
    <w:rsid w:val="00D96EBF"/>
    <w:rsid w:val="00D9780A"/>
    <w:rsid w:val="00D97BD7"/>
    <w:rsid w:val="00D97CFE"/>
    <w:rsid w:val="00DA0567"/>
    <w:rsid w:val="00DA166B"/>
    <w:rsid w:val="00DA22B3"/>
    <w:rsid w:val="00DA2874"/>
    <w:rsid w:val="00DA3207"/>
    <w:rsid w:val="00DA322C"/>
    <w:rsid w:val="00DA3459"/>
    <w:rsid w:val="00DA3B5A"/>
    <w:rsid w:val="00DA3BBA"/>
    <w:rsid w:val="00DA4439"/>
    <w:rsid w:val="00DA49C4"/>
    <w:rsid w:val="00DA53E5"/>
    <w:rsid w:val="00DA6260"/>
    <w:rsid w:val="00DA65D7"/>
    <w:rsid w:val="00DA68E2"/>
    <w:rsid w:val="00DA6BA8"/>
    <w:rsid w:val="00DA6C41"/>
    <w:rsid w:val="00DA6D7E"/>
    <w:rsid w:val="00DA6DE4"/>
    <w:rsid w:val="00DA7959"/>
    <w:rsid w:val="00DA796D"/>
    <w:rsid w:val="00DB086C"/>
    <w:rsid w:val="00DB24B1"/>
    <w:rsid w:val="00DB26FF"/>
    <w:rsid w:val="00DB27C1"/>
    <w:rsid w:val="00DB27DE"/>
    <w:rsid w:val="00DB3A03"/>
    <w:rsid w:val="00DB480B"/>
    <w:rsid w:val="00DB4953"/>
    <w:rsid w:val="00DB517E"/>
    <w:rsid w:val="00DB5608"/>
    <w:rsid w:val="00DB5774"/>
    <w:rsid w:val="00DB57B4"/>
    <w:rsid w:val="00DB60D2"/>
    <w:rsid w:val="00DB683E"/>
    <w:rsid w:val="00DB6A13"/>
    <w:rsid w:val="00DB6FE0"/>
    <w:rsid w:val="00DB7476"/>
    <w:rsid w:val="00DB78E3"/>
    <w:rsid w:val="00DC032B"/>
    <w:rsid w:val="00DC13B1"/>
    <w:rsid w:val="00DC1727"/>
    <w:rsid w:val="00DC17D4"/>
    <w:rsid w:val="00DC242E"/>
    <w:rsid w:val="00DC24DA"/>
    <w:rsid w:val="00DC25BB"/>
    <w:rsid w:val="00DC28E6"/>
    <w:rsid w:val="00DC2EAB"/>
    <w:rsid w:val="00DC3103"/>
    <w:rsid w:val="00DC3705"/>
    <w:rsid w:val="00DC3BAA"/>
    <w:rsid w:val="00DC3D18"/>
    <w:rsid w:val="00DC591D"/>
    <w:rsid w:val="00DC60BB"/>
    <w:rsid w:val="00DC62D9"/>
    <w:rsid w:val="00DC62ED"/>
    <w:rsid w:val="00DC7610"/>
    <w:rsid w:val="00DC7C8C"/>
    <w:rsid w:val="00DD0870"/>
    <w:rsid w:val="00DD08BB"/>
    <w:rsid w:val="00DD0E78"/>
    <w:rsid w:val="00DD0F0B"/>
    <w:rsid w:val="00DD0FEA"/>
    <w:rsid w:val="00DD120E"/>
    <w:rsid w:val="00DD140B"/>
    <w:rsid w:val="00DD17D8"/>
    <w:rsid w:val="00DD1988"/>
    <w:rsid w:val="00DD1B92"/>
    <w:rsid w:val="00DD20C7"/>
    <w:rsid w:val="00DD2118"/>
    <w:rsid w:val="00DD3E52"/>
    <w:rsid w:val="00DD4B8B"/>
    <w:rsid w:val="00DD5AF1"/>
    <w:rsid w:val="00DD5BD2"/>
    <w:rsid w:val="00DD6234"/>
    <w:rsid w:val="00DD658D"/>
    <w:rsid w:val="00DD665A"/>
    <w:rsid w:val="00DD6BAF"/>
    <w:rsid w:val="00DD6C4F"/>
    <w:rsid w:val="00DD71A9"/>
    <w:rsid w:val="00DD7C8C"/>
    <w:rsid w:val="00DE049A"/>
    <w:rsid w:val="00DE078D"/>
    <w:rsid w:val="00DE0B3E"/>
    <w:rsid w:val="00DE29D0"/>
    <w:rsid w:val="00DE2D8D"/>
    <w:rsid w:val="00DE388D"/>
    <w:rsid w:val="00DE469F"/>
    <w:rsid w:val="00DE4BA3"/>
    <w:rsid w:val="00DE5375"/>
    <w:rsid w:val="00DE551B"/>
    <w:rsid w:val="00DE552E"/>
    <w:rsid w:val="00DE5FB1"/>
    <w:rsid w:val="00DE6586"/>
    <w:rsid w:val="00DE6D25"/>
    <w:rsid w:val="00DE6DEE"/>
    <w:rsid w:val="00DE7038"/>
    <w:rsid w:val="00DE74CD"/>
    <w:rsid w:val="00DE7E1B"/>
    <w:rsid w:val="00DE7E31"/>
    <w:rsid w:val="00DF02BA"/>
    <w:rsid w:val="00DF02CC"/>
    <w:rsid w:val="00DF0562"/>
    <w:rsid w:val="00DF05B6"/>
    <w:rsid w:val="00DF109D"/>
    <w:rsid w:val="00DF1928"/>
    <w:rsid w:val="00DF212D"/>
    <w:rsid w:val="00DF3274"/>
    <w:rsid w:val="00DF370C"/>
    <w:rsid w:val="00DF3DCF"/>
    <w:rsid w:val="00DF4EC5"/>
    <w:rsid w:val="00DF5192"/>
    <w:rsid w:val="00DF5807"/>
    <w:rsid w:val="00DF6412"/>
    <w:rsid w:val="00DF701C"/>
    <w:rsid w:val="00DF749A"/>
    <w:rsid w:val="00DF7B99"/>
    <w:rsid w:val="00DF7BF4"/>
    <w:rsid w:val="00DF7F2C"/>
    <w:rsid w:val="00E0068C"/>
    <w:rsid w:val="00E00ED5"/>
    <w:rsid w:val="00E012BC"/>
    <w:rsid w:val="00E01B24"/>
    <w:rsid w:val="00E01D43"/>
    <w:rsid w:val="00E01DE7"/>
    <w:rsid w:val="00E0200D"/>
    <w:rsid w:val="00E03525"/>
    <w:rsid w:val="00E038F1"/>
    <w:rsid w:val="00E03901"/>
    <w:rsid w:val="00E03AB0"/>
    <w:rsid w:val="00E03B6D"/>
    <w:rsid w:val="00E03E10"/>
    <w:rsid w:val="00E042B7"/>
    <w:rsid w:val="00E04306"/>
    <w:rsid w:val="00E04317"/>
    <w:rsid w:val="00E05080"/>
    <w:rsid w:val="00E05B95"/>
    <w:rsid w:val="00E0638A"/>
    <w:rsid w:val="00E06778"/>
    <w:rsid w:val="00E06794"/>
    <w:rsid w:val="00E06EE2"/>
    <w:rsid w:val="00E071C4"/>
    <w:rsid w:val="00E07890"/>
    <w:rsid w:val="00E07BAD"/>
    <w:rsid w:val="00E1098B"/>
    <w:rsid w:val="00E11029"/>
    <w:rsid w:val="00E11DF0"/>
    <w:rsid w:val="00E11EA9"/>
    <w:rsid w:val="00E12084"/>
    <w:rsid w:val="00E1217A"/>
    <w:rsid w:val="00E121F8"/>
    <w:rsid w:val="00E12D1F"/>
    <w:rsid w:val="00E12E86"/>
    <w:rsid w:val="00E133FE"/>
    <w:rsid w:val="00E13542"/>
    <w:rsid w:val="00E13770"/>
    <w:rsid w:val="00E13CA6"/>
    <w:rsid w:val="00E14792"/>
    <w:rsid w:val="00E153A2"/>
    <w:rsid w:val="00E15463"/>
    <w:rsid w:val="00E15692"/>
    <w:rsid w:val="00E15EDD"/>
    <w:rsid w:val="00E1758B"/>
    <w:rsid w:val="00E1773D"/>
    <w:rsid w:val="00E20091"/>
    <w:rsid w:val="00E2037E"/>
    <w:rsid w:val="00E20D38"/>
    <w:rsid w:val="00E21A2B"/>
    <w:rsid w:val="00E21E0F"/>
    <w:rsid w:val="00E21F19"/>
    <w:rsid w:val="00E21F5C"/>
    <w:rsid w:val="00E224CA"/>
    <w:rsid w:val="00E2380C"/>
    <w:rsid w:val="00E23A61"/>
    <w:rsid w:val="00E23D8E"/>
    <w:rsid w:val="00E24367"/>
    <w:rsid w:val="00E25211"/>
    <w:rsid w:val="00E257FD"/>
    <w:rsid w:val="00E25CD7"/>
    <w:rsid w:val="00E25EE3"/>
    <w:rsid w:val="00E25F05"/>
    <w:rsid w:val="00E2690B"/>
    <w:rsid w:val="00E26EAA"/>
    <w:rsid w:val="00E26F7C"/>
    <w:rsid w:val="00E274F5"/>
    <w:rsid w:val="00E3010F"/>
    <w:rsid w:val="00E30111"/>
    <w:rsid w:val="00E30639"/>
    <w:rsid w:val="00E308D4"/>
    <w:rsid w:val="00E30BEA"/>
    <w:rsid w:val="00E31251"/>
    <w:rsid w:val="00E31698"/>
    <w:rsid w:val="00E31D09"/>
    <w:rsid w:val="00E332F2"/>
    <w:rsid w:val="00E33D74"/>
    <w:rsid w:val="00E33D95"/>
    <w:rsid w:val="00E3400F"/>
    <w:rsid w:val="00E3420A"/>
    <w:rsid w:val="00E342F8"/>
    <w:rsid w:val="00E344A5"/>
    <w:rsid w:val="00E34A42"/>
    <w:rsid w:val="00E34B91"/>
    <w:rsid w:val="00E350B0"/>
    <w:rsid w:val="00E35106"/>
    <w:rsid w:val="00E353B8"/>
    <w:rsid w:val="00E3565B"/>
    <w:rsid w:val="00E35F58"/>
    <w:rsid w:val="00E367BC"/>
    <w:rsid w:val="00E372FD"/>
    <w:rsid w:val="00E37634"/>
    <w:rsid w:val="00E37A07"/>
    <w:rsid w:val="00E37EEC"/>
    <w:rsid w:val="00E37FA8"/>
    <w:rsid w:val="00E37FC8"/>
    <w:rsid w:val="00E4148B"/>
    <w:rsid w:val="00E4153F"/>
    <w:rsid w:val="00E41EA6"/>
    <w:rsid w:val="00E427D0"/>
    <w:rsid w:val="00E43104"/>
    <w:rsid w:val="00E43266"/>
    <w:rsid w:val="00E43308"/>
    <w:rsid w:val="00E434C1"/>
    <w:rsid w:val="00E43680"/>
    <w:rsid w:val="00E438CE"/>
    <w:rsid w:val="00E439DA"/>
    <w:rsid w:val="00E43E91"/>
    <w:rsid w:val="00E44A24"/>
    <w:rsid w:val="00E44A65"/>
    <w:rsid w:val="00E44A95"/>
    <w:rsid w:val="00E44D25"/>
    <w:rsid w:val="00E44FCC"/>
    <w:rsid w:val="00E459D7"/>
    <w:rsid w:val="00E45BEE"/>
    <w:rsid w:val="00E4605A"/>
    <w:rsid w:val="00E4623B"/>
    <w:rsid w:val="00E46520"/>
    <w:rsid w:val="00E46D6C"/>
    <w:rsid w:val="00E46E1D"/>
    <w:rsid w:val="00E47582"/>
    <w:rsid w:val="00E47BE1"/>
    <w:rsid w:val="00E47E58"/>
    <w:rsid w:val="00E503D2"/>
    <w:rsid w:val="00E50A82"/>
    <w:rsid w:val="00E50E7B"/>
    <w:rsid w:val="00E50FA0"/>
    <w:rsid w:val="00E51041"/>
    <w:rsid w:val="00E51100"/>
    <w:rsid w:val="00E51356"/>
    <w:rsid w:val="00E5187F"/>
    <w:rsid w:val="00E51A22"/>
    <w:rsid w:val="00E5365E"/>
    <w:rsid w:val="00E53BF3"/>
    <w:rsid w:val="00E53FED"/>
    <w:rsid w:val="00E544D0"/>
    <w:rsid w:val="00E54879"/>
    <w:rsid w:val="00E548C2"/>
    <w:rsid w:val="00E54922"/>
    <w:rsid w:val="00E54C1C"/>
    <w:rsid w:val="00E553F2"/>
    <w:rsid w:val="00E556FE"/>
    <w:rsid w:val="00E558BB"/>
    <w:rsid w:val="00E560B5"/>
    <w:rsid w:val="00E56397"/>
    <w:rsid w:val="00E56FD2"/>
    <w:rsid w:val="00E57200"/>
    <w:rsid w:val="00E573FA"/>
    <w:rsid w:val="00E57DBD"/>
    <w:rsid w:val="00E602A2"/>
    <w:rsid w:val="00E602F2"/>
    <w:rsid w:val="00E605D4"/>
    <w:rsid w:val="00E60654"/>
    <w:rsid w:val="00E60898"/>
    <w:rsid w:val="00E60FE1"/>
    <w:rsid w:val="00E61193"/>
    <w:rsid w:val="00E6135C"/>
    <w:rsid w:val="00E61393"/>
    <w:rsid w:val="00E61477"/>
    <w:rsid w:val="00E61A28"/>
    <w:rsid w:val="00E61C73"/>
    <w:rsid w:val="00E62220"/>
    <w:rsid w:val="00E62FB8"/>
    <w:rsid w:val="00E63FC9"/>
    <w:rsid w:val="00E64234"/>
    <w:rsid w:val="00E6431A"/>
    <w:rsid w:val="00E64EBB"/>
    <w:rsid w:val="00E65003"/>
    <w:rsid w:val="00E6515C"/>
    <w:rsid w:val="00E651D1"/>
    <w:rsid w:val="00E65D3B"/>
    <w:rsid w:val="00E65E2B"/>
    <w:rsid w:val="00E66505"/>
    <w:rsid w:val="00E67457"/>
    <w:rsid w:val="00E70096"/>
    <w:rsid w:val="00E7017C"/>
    <w:rsid w:val="00E703BA"/>
    <w:rsid w:val="00E70853"/>
    <w:rsid w:val="00E714FF"/>
    <w:rsid w:val="00E72829"/>
    <w:rsid w:val="00E72A3B"/>
    <w:rsid w:val="00E72A72"/>
    <w:rsid w:val="00E73BFF"/>
    <w:rsid w:val="00E74516"/>
    <w:rsid w:val="00E74947"/>
    <w:rsid w:val="00E752E9"/>
    <w:rsid w:val="00E757D9"/>
    <w:rsid w:val="00E75C6B"/>
    <w:rsid w:val="00E75D59"/>
    <w:rsid w:val="00E75F7A"/>
    <w:rsid w:val="00E7693F"/>
    <w:rsid w:val="00E7713A"/>
    <w:rsid w:val="00E77558"/>
    <w:rsid w:val="00E777D3"/>
    <w:rsid w:val="00E778B2"/>
    <w:rsid w:val="00E7798E"/>
    <w:rsid w:val="00E806A1"/>
    <w:rsid w:val="00E807A5"/>
    <w:rsid w:val="00E809B0"/>
    <w:rsid w:val="00E813A2"/>
    <w:rsid w:val="00E813EE"/>
    <w:rsid w:val="00E82075"/>
    <w:rsid w:val="00E82B5D"/>
    <w:rsid w:val="00E831C2"/>
    <w:rsid w:val="00E83252"/>
    <w:rsid w:val="00E83D1C"/>
    <w:rsid w:val="00E83D76"/>
    <w:rsid w:val="00E83F2C"/>
    <w:rsid w:val="00E843D4"/>
    <w:rsid w:val="00E8519F"/>
    <w:rsid w:val="00E855A4"/>
    <w:rsid w:val="00E856A1"/>
    <w:rsid w:val="00E85E92"/>
    <w:rsid w:val="00E863FA"/>
    <w:rsid w:val="00E86AEA"/>
    <w:rsid w:val="00E86C36"/>
    <w:rsid w:val="00E87006"/>
    <w:rsid w:val="00E87110"/>
    <w:rsid w:val="00E90643"/>
    <w:rsid w:val="00E90763"/>
    <w:rsid w:val="00E90E96"/>
    <w:rsid w:val="00E91A8B"/>
    <w:rsid w:val="00E91D2C"/>
    <w:rsid w:val="00E92178"/>
    <w:rsid w:val="00E9267C"/>
    <w:rsid w:val="00E926BB"/>
    <w:rsid w:val="00E92AB1"/>
    <w:rsid w:val="00E93BDA"/>
    <w:rsid w:val="00E93C28"/>
    <w:rsid w:val="00E93D01"/>
    <w:rsid w:val="00E94AE6"/>
    <w:rsid w:val="00E94BDE"/>
    <w:rsid w:val="00E94D55"/>
    <w:rsid w:val="00E9578D"/>
    <w:rsid w:val="00E9613A"/>
    <w:rsid w:val="00E96B08"/>
    <w:rsid w:val="00E96F69"/>
    <w:rsid w:val="00E97459"/>
    <w:rsid w:val="00E9767E"/>
    <w:rsid w:val="00E97A09"/>
    <w:rsid w:val="00E97D11"/>
    <w:rsid w:val="00E97DF2"/>
    <w:rsid w:val="00EA0077"/>
    <w:rsid w:val="00EA03B5"/>
    <w:rsid w:val="00EA0A47"/>
    <w:rsid w:val="00EA0DE6"/>
    <w:rsid w:val="00EA1107"/>
    <w:rsid w:val="00EA1831"/>
    <w:rsid w:val="00EA2925"/>
    <w:rsid w:val="00EA3589"/>
    <w:rsid w:val="00EA37F2"/>
    <w:rsid w:val="00EA3EAA"/>
    <w:rsid w:val="00EA4844"/>
    <w:rsid w:val="00EA4DF6"/>
    <w:rsid w:val="00EA5BD0"/>
    <w:rsid w:val="00EA6697"/>
    <w:rsid w:val="00EA66D8"/>
    <w:rsid w:val="00EA6981"/>
    <w:rsid w:val="00EA7022"/>
    <w:rsid w:val="00EA71CC"/>
    <w:rsid w:val="00EA769F"/>
    <w:rsid w:val="00EA77D7"/>
    <w:rsid w:val="00EA7BF7"/>
    <w:rsid w:val="00EB01AB"/>
    <w:rsid w:val="00EB04E9"/>
    <w:rsid w:val="00EB070F"/>
    <w:rsid w:val="00EB127A"/>
    <w:rsid w:val="00EB1505"/>
    <w:rsid w:val="00EB1AC8"/>
    <w:rsid w:val="00EB2078"/>
    <w:rsid w:val="00EB2ED0"/>
    <w:rsid w:val="00EB3043"/>
    <w:rsid w:val="00EB34A9"/>
    <w:rsid w:val="00EB3792"/>
    <w:rsid w:val="00EB3AB9"/>
    <w:rsid w:val="00EB5429"/>
    <w:rsid w:val="00EB5F01"/>
    <w:rsid w:val="00EB65D9"/>
    <w:rsid w:val="00EB73B8"/>
    <w:rsid w:val="00EB7718"/>
    <w:rsid w:val="00EB7C98"/>
    <w:rsid w:val="00EC08D7"/>
    <w:rsid w:val="00EC1FA9"/>
    <w:rsid w:val="00EC21DE"/>
    <w:rsid w:val="00EC28EB"/>
    <w:rsid w:val="00EC3701"/>
    <w:rsid w:val="00EC4202"/>
    <w:rsid w:val="00EC439D"/>
    <w:rsid w:val="00EC4576"/>
    <w:rsid w:val="00EC4D56"/>
    <w:rsid w:val="00EC4F1D"/>
    <w:rsid w:val="00EC54FC"/>
    <w:rsid w:val="00EC55B4"/>
    <w:rsid w:val="00EC56BB"/>
    <w:rsid w:val="00EC5845"/>
    <w:rsid w:val="00EC5991"/>
    <w:rsid w:val="00EC5C5C"/>
    <w:rsid w:val="00EC6108"/>
    <w:rsid w:val="00EC69AC"/>
    <w:rsid w:val="00EC6B83"/>
    <w:rsid w:val="00EC73C0"/>
    <w:rsid w:val="00EC7F12"/>
    <w:rsid w:val="00ED00E2"/>
    <w:rsid w:val="00ED1375"/>
    <w:rsid w:val="00ED16CF"/>
    <w:rsid w:val="00ED1A09"/>
    <w:rsid w:val="00ED1A8C"/>
    <w:rsid w:val="00ED1DA1"/>
    <w:rsid w:val="00ED20A6"/>
    <w:rsid w:val="00ED25DC"/>
    <w:rsid w:val="00ED2CBC"/>
    <w:rsid w:val="00ED2DB7"/>
    <w:rsid w:val="00ED2DFF"/>
    <w:rsid w:val="00ED2E13"/>
    <w:rsid w:val="00ED30E9"/>
    <w:rsid w:val="00ED3248"/>
    <w:rsid w:val="00ED374A"/>
    <w:rsid w:val="00ED3E92"/>
    <w:rsid w:val="00ED5B12"/>
    <w:rsid w:val="00ED5FA6"/>
    <w:rsid w:val="00ED642A"/>
    <w:rsid w:val="00ED6C81"/>
    <w:rsid w:val="00ED74DF"/>
    <w:rsid w:val="00EE086F"/>
    <w:rsid w:val="00EE0A59"/>
    <w:rsid w:val="00EE0C80"/>
    <w:rsid w:val="00EE104D"/>
    <w:rsid w:val="00EE19EC"/>
    <w:rsid w:val="00EE1C44"/>
    <w:rsid w:val="00EE3FE5"/>
    <w:rsid w:val="00EE4394"/>
    <w:rsid w:val="00EE4492"/>
    <w:rsid w:val="00EE4691"/>
    <w:rsid w:val="00EE4ADC"/>
    <w:rsid w:val="00EE4BC9"/>
    <w:rsid w:val="00EE5AA3"/>
    <w:rsid w:val="00EE6A99"/>
    <w:rsid w:val="00EE6BEE"/>
    <w:rsid w:val="00EE763C"/>
    <w:rsid w:val="00EE7D65"/>
    <w:rsid w:val="00EF054B"/>
    <w:rsid w:val="00EF10AD"/>
    <w:rsid w:val="00EF1320"/>
    <w:rsid w:val="00EF156F"/>
    <w:rsid w:val="00EF1D31"/>
    <w:rsid w:val="00EF21CC"/>
    <w:rsid w:val="00EF2F31"/>
    <w:rsid w:val="00EF35DA"/>
    <w:rsid w:val="00EF39DC"/>
    <w:rsid w:val="00EF3E15"/>
    <w:rsid w:val="00EF446D"/>
    <w:rsid w:val="00EF4BCD"/>
    <w:rsid w:val="00EF5042"/>
    <w:rsid w:val="00EF55B6"/>
    <w:rsid w:val="00EF56C7"/>
    <w:rsid w:val="00EF5EC1"/>
    <w:rsid w:val="00EF6BD7"/>
    <w:rsid w:val="00EF6C72"/>
    <w:rsid w:val="00EF6CA5"/>
    <w:rsid w:val="00EF727A"/>
    <w:rsid w:val="00F00497"/>
    <w:rsid w:val="00F008AE"/>
    <w:rsid w:val="00F00D3B"/>
    <w:rsid w:val="00F010D7"/>
    <w:rsid w:val="00F0161D"/>
    <w:rsid w:val="00F02072"/>
    <w:rsid w:val="00F023C1"/>
    <w:rsid w:val="00F0240E"/>
    <w:rsid w:val="00F02CA9"/>
    <w:rsid w:val="00F030AD"/>
    <w:rsid w:val="00F03F09"/>
    <w:rsid w:val="00F04EBB"/>
    <w:rsid w:val="00F052F5"/>
    <w:rsid w:val="00F05361"/>
    <w:rsid w:val="00F05CA4"/>
    <w:rsid w:val="00F06051"/>
    <w:rsid w:val="00F0643E"/>
    <w:rsid w:val="00F0672D"/>
    <w:rsid w:val="00F06CC0"/>
    <w:rsid w:val="00F06F47"/>
    <w:rsid w:val="00F07250"/>
    <w:rsid w:val="00F07372"/>
    <w:rsid w:val="00F07A37"/>
    <w:rsid w:val="00F1032D"/>
    <w:rsid w:val="00F104F6"/>
    <w:rsid w:val="00F10BA4"/>
    <w:rsid w:val="00F10EC1"/>
    <w:rsid w:val="00F1124B"/>
    <w:rsid w:val="00F11587"/>
    <w:rsid w:val="00F11D14"/>
    <w:rsid w:val="00F12151"/>
    <w:rsid w:val="00F12B35"/>
    <w:rsid w:val="00F12DC4"/>
    <w:rsid w:val="00F13632"/>
    <w:rsid w:val="00F13680"/>
    <w:rsid w:val="00F136D4"/>
    <w:rsid w:val="00F1519C"/>
    <w:rsid w:val="00F151D2"/>
    <w:rsid w:val="00F155BE"/>
    <w:rsid w:val="00F15A42"/>
    <w:rsid w:val="00F15EF7"/>
    <w:rsid w:val="00F15F56"/>
    <w:rsid w:val="00F16247"/>
    <w:rsid w:val="00F16456"/>
    <w:rsid w:val="00F165E4"/>
    <w:rsid w:val="00F1678B"/>
    <w:rsid w:val="00F16A65"/>
    <w:rsid w:val="00F16C61"/>
    <w:rsid w:val="00F16DED"/>
    <w:rsid w:val="00F16EFE"/>
    <w:rsid w:val="00F17CD0"/>
    <w:rsid w:val="00F20110"/>
    <w:rsid w:val="00F20415"/>
    <w:rsid w:val="00F20468"/>
    <w:rsid w:val="00F205AB"/>
    <w:rsid w:val="00F21704"/>
    <w:rsid w:val="00F22256"/>
    <w:rsid w:val="00F22516"/>
    <w:rsid w:val="00F2288C"/>
    <w:rsid w:val="00F228F0"/>
    <w:rsid w:val="00F22A60"/>
    <w:rsid w:val="00F22BED"/>
    <w:rsid w:val="00F22C61"/>
    <w:rsid w:val="00F22FAC"/>
    <w:rsid w:val="00F239CA"/>
    <w:rsid w:val="00F23A53"/>
    <w:rsid w:val="00F23B99"/>
    <w:rsid w:val="00F24120"/>
    <w:rsid w:val="00F24465"/>
    <w:rsid w:val="00F244A1"/>
    <w:rsid w:val="00F24E03"/>
    <w:rsid w:val="00F257E8"/>
    <w:rsid w:val="00F25DCC"/>
    <w:rsid w:val="00F268E6"/>
    <w:rsid w:val="00F26B66"/>
    <w:rsid w:val="00F27164"/>
    <w:rsid w:val="00F271FF"/>
    <w:rsid w:val="00F27710"/>
    <w:rsid w:val="00F3016E"/>
    <w:rsid w:val="00F3049A"/>
    <w:rsid w:val="00F30AD3"/>
    <w:rsid w:val="00F30FE9"/>
    <w:rsid w:val="00F3106C"/>
    <w:rsid w:val="00F3154E"/>
    <w:rsid w:val="00F31CB2"/>
    <w:rsid w:val="00F328E4"/>
    <w:rsid w:val="00F336DA"/>
    <w:rsid w:val="00F3374E"/>
    <w:rsid w:val="00F346F1"/>
    <w:rsid w:val="00F34FCD"/>
    <w:rsid w:val="00F35001"/>
    <w:rsid w:val="00F35A97"/>
    <w:rsid w:val="00F368ED"/>
    <w:rsid w:val="00F36AE7"/>
    <w:rsid w:val="00F37158"/>
    <w:rsid w:val="00F401F8"/>
    <w:rsid w:val="00F4046F"/>
    <w:rsid w:val="00F40A77"/>
    <w:rsid w:val="00F40B01"/>
    <w:rsid w:val="00F40D88"/>
    <w:rsid w:val="00F41CB2"/>
    <w:rsid w:val="00F41FDB"/>
    <w:rsid w:val="00F4256F"/>
    <w:rsid w:val="00F42C64"/>
    <w:rsid w:val="00F42D0C"/>
    <w:rsid w:val="00F4326A"/>
    <w:rsid w:val="00F44121"/>
    <w:rsid w:val="00F44589"/>
    <w:rsid w:val="00F448B3"/>
    <w:rsid w:val="00F44AE0"/>
    <w:rsid w:val="00F458A9"/>
    <w:rsid w:val="00F45A8A"/>
    <w:rsid w:val="00F45D70"/>
    <w:rsid w:val="00F45E7E"/>
    <w:rsid w:val="00F46BC8"/>
    <w:rsid w:val="00F46DAE"/>
    <w:rsid w:val="00F46EBD"/>
    <w:rsid w:val="00F47F97"/>
    <w:rsid w:val="00F5053E"/>
    <w:rsid w:val="00F50C2A"/>
    <w:rsid w:val="00F50C97"/>
    <w:rsid w:val="00F511CD"/>
    <w:rsid w:val="00F51B20"/>
    <w:rsid w:val="00F5238C"/>
    <w:rsid w:val="00F52585"/>
    <w:rsid w:val="00F52696"/>
    <w:rsid w:val="00F52987"/>
    <w:rsid w:val="00F52ABE"/>
    <w:rsid w:val="00F52F70"/>
    <w:rsid w:val="00F53F0C"/>
    <w:rsid w:val="00F54F0F"/>
    <w:rsid w:val="00F55915"/>
    <w:rsid w:val="00F55C55"/>
    <w:rsid w:val="00F55D90"/>
    <w:rsid w:val="00F55E22"/>
    <w:rsid w:val="00F56353"/>
    <w:rsid w:val="00F56476"/>
    <w:rsid w:val="00F5688F"/>
    <w:rsid w:val="00F57174"/>
    <w:rsid w:val="00F57389"/>
    <w:rsid w:val="00F6002F"/>
    <w:rsid w:val="00F60AE1"/>
    <w:rsid w:val="00F60B24"/>
    <w:rsid w:val="00F60E8D"/>
    <w:rsid w:val="00F6205A"/>
    <w:rsid w:val="00F624E7"/>
    <w:rsid w:val="00F62955"/>
    <w:rsid w:val="00F62A98"/>
    <w:rsid w:val="00F62DDE"/>
    <w:rsid w:val="00F62E15"/>
    <w:rsid w:val="00F62E5C"/>
    <w:rsid w:val="00F63030"/>
    <w:rsid w:val="00F63446"/>
    <w:rsid w:val="00F6377B"/>
    <w:rsid w:val="00F644F4"/>
    <w:rsid w:val="00F645C8"/>
    <w:rsid w:val="00F649A7"/>
    <w:rsid w:val="00F6573F"/>
    <w:rsid w:val="00F659DA"/>
    <w:rsid w:val="00F65C96"/>
    <w:rsid w:val="00F664BA"/>
    <w:rsid w:val="00F6691C"/>
    <w:rsid w:val="00F66B41"/>
    <w:rsid w:val="00F671C8"/>
    <w:rsid w:val="00F67BC3"/>
    <w:rsid w:val="00F67EBB"/>
    <w:rsid w:val="00F67F72"/>
    <w:rsid w:val="00F70045"/>
    <w:rsid w:val="00F70136"/>
    <w:rsid w:val="00F704BB"/>
    <w:rsid w:val="00F70758"/>
    <w:rsid w:val="00F7079A"/>
    <w:rsid w:val="00F7079F"/>
    <w:rsid w:val="00F707EB"/>
    <w:rsid w:val="00F70AB4"/>
    <w:rsid w:val="00F70B7F"/>
    <w:rsid w:val="00F70BCD"/>
    <w:rsid w:val="00F70DDB"/>
    <w:rsid w:val="00F71009"/>
    <w:rsid w:val="00F7124F"/>
    <w:rsid w:val="00F7131C"/>
    <w:rsid w:val="00F71738"/>
    <w:rsid w:val="00F71767"/>
    <w:rsid w:val="00F72077"/>
    <w:rsid w:val="00F72407"/>
    <w:rsid w:val="00F72A37"/>
    <w:rsid w:val="00F73507"/>
    <w:rsid w:val="00F736B5"/>
    <w:rsid w:val="00F73ABB"/>
    <w:rsid w:val="00F73CCB"/>
    <w:rsid w:val="00F742F7"/>
    <w:rsid w:val="00F754FE"/>
    <w:rsid w:val="00F7555F"/>
    <w:rsid w:val="00F75641"/>
    <w:rsid w:val="00F76A1F"/>
    <w:rsid w:val="00F76D26"/>
    <w:rsid w:val="00F7709E"/>
    <w:rsid w:val="00F770F8"/>
    <w:rsid w:val="00F77558"/>
    <w:rsid w:val="00F7762B"/>
    <w:rsid w:val="00F77B1B"/>
    <w:rsid w:val="00F77D4A"/>
    <w:rsid w:val="00F77EEF"/>
    <w:rsid w:val="00F806FD"/>
    <w:rsid w:val="00F80A62"/>
    <w:rsid w:val="00F817A9"/>
    <w:rsid w:val="00F8195E"/>
    <w:rsid w:val="00F81FAC"/>
    <w:rsid w:val="00F8221E"/>
    <w:rsid w:val="00F824A9"/>
    <w:rsid w:val="00F826F1"/>
    <w:rsid w:val="00F82E08"/>
    <w:rsid w:val="00F8333F"/>
    <w:rsid w:val="00F833C5"/>
    <w:rsid w:val="00F83585"/>
    <w:rsid w:val="00F836A6"/>
    <w:rsid w:val="00F83C6F"/>
    <w:rsid w:val="00F84218"/>
    <w:rsid w:val="00F84250"/>
    <w:rsid w:val="00F84A82"/>
    <w:rsid w:val="00F851AB"/>
    <w:rsid w:val="00F857B5"/>
    <w:rsid w:val="00F85994"/>
    <w:rsid w:val="00F861E7"/>
    <w:rsid w:val="00F86B25"/>
    <w:rsid w:val="00F86BEA"/>
    <w:rsid w:val="00F8797A"/>
    <w:rsid w:val="00F87A4C"/>
    <w:rsid w:val="00F90258"/>
    <w:rsid w:val="00F903FD"/>
    <w:rsid w:val="00F9166D"/>
    <w:rsid w:val="00F91B95"/>
    <w:rsid w:val="00F91DFA"/>
    <w:rsid w:val="00F92175"/>
    <w:rsid w:val="00F9352A"/>
    <w:rsid w:val="00F9394A"/>
    <w:rsid w:val="00F93B64"/>
    <w:rsid w:val="00F945AE"/>
    <w:rsid w:val="00F94C89"/>
    <w:rsid w:val="00F950E1"/>
    <w:rsid w:val="00F959FD"/>
    <w:rsid w:val="00F9698B"/>
    <w:rsid w:val="00F96A32"/>
    <w:rsid w:val="00F97571"/>
    <w:rsid w:val="00F97686"/>
    <w:rsid w:val="00F978C7"/>
    <w:rsid w:val="00FA0157"/>
    <w:rsid w:val="00FA04E6"/>
    <w:rsid w:val="00FA14AB"/>
    <w:rsid w:val="00FA2417"/>
    <w:rsid w:val="00FA273E"/>
    <w:rsid w:val="00FA2760"/>
    <w:rsid w:val="00FA302A"/>
    <w:rsid w:val="00FA3863"/>
    <w:rsid w:val="00FA39E4"/>
    <w:rsid w:val="00FA3A7D"/>
    <w:rsid w:val="00FA3CFB"/>
    <w:rsid w:val="00FA402E"/>
    <w:rsid w:val="00FA4359"/>
    <w:rsid w:val="00FA49D7"/>
    <w:rsid w:val="00FA4B52"/>
    <w:rsid w:val="00FA4DB6"/>
    <w:rsid w:val="00FA5820"/>
    <w:rsid w:val="00FA597F"/>
    <w:rsid w:val="00FA5CC1"/>
    <w:rsid w:val="00FA60C5"/>
    <w:rsid w:val="00FA63CF"/>
    <w:rsid w:val="00FA730B"/>
    <w:rsid w:val="00FA7895"/>
    <w:rsid w:val="00FA7F28"/>
    <w:rsid w:val="00FB0986"/>
    <w:rsid w:val="00FB0F24"/>
    <w:rsid w:val="00FB0F5E"/>
    <w:rsid w:val="00FB0F60"/>
    <w:rsid w:val="00FB12D6"/>
    <w:rsid w:val="00FB1625"/>
    <w:rsid w:val="00FB2044"/>
    <w:rsid w:val="00FB2310"/>
    <w:rsid w:val="00FB26FE"/>
    <w:rsid w:val="00FB2C3E"/>
    <w:rsid w:val="00FB2DE2"/>
    <w:rsid w:val="00FB320C"/>
    <w:rsid w:val="00FB3253"/>
    <w:rsid w:val="00FB3D31"/>
    <w:rsid w:val="00FB403A"/>
    <w:rsid w:val="00FB43B5"/>
    <w:rsid w:val="00FB472E"/>
    <w:rsid w:val="00FB4A31"/>
    <w:rsid w:val="00FB505D"/>
    <w:rsid w:val="00FB5ED3"/>
    <w:rsid w:val="00FB6027"/>
    <w:rsid w:val="00FB69D4"/>
    <w:rsid w:val="00FB7205"/>
    <w:rsid w:val="00FB723B"/>
    <w:rsid w:val="00FB75E2"/>
    <w:rsid w:val="00FB7BCE"/>
    <w:rsid w:val="00FC0475"/>
    <w:rsid w:val="00FC04D0"/>
    <w:rsid w:val="00FC0A8F"/>
    <w:rsid w:val="00FC1B0F"/>
    <w:rsid w:val="00FC20EC"/>
    <w:rsid w:val="00FC2130"/>
    <w:rsid w:val="00FC3046"/>
    <w:rsid w:val="00FC354E"/>
    <w:rsid w:val="00FC3A9D"/>
    <w:rsid w:val="00FC3B00"/>
    <w:rsid w:val="00FC3CFD"/>
    <w:rsid w:val="00FC3E59"/>
    <w:rsid w:val="00FC4A6B"/>
    <w:rsid w:val="00FC5793"/>
    <w:rsid w:val="00FC5AA8"/>
    <w:rsid w:val="00FC5BA6"/>
    <w:rsid w:val="00FC5ED2"/>
    <w:rsid w:val="00FC5FDF"/>
    <w:rsid w:val="00FC6241"/>
    <w:rsid w:val="00FC6EBF"/>
    <w:rsid w:val="00FC7F30"/>
    <w:rsid w:val="00FD0247"/>
    <w:rsid w:val="00FD0360"/>
    <w:rsid w:val="00FD0625"/>
    <w:rsid w:val="00FD1576"/>
    <w:rsid w:val="00FD1F02"/>
    <w:rsid w:val="00FD2ACC"/>
    <w:rsid w:val="00FD2D20"/>
    <w:rsid w:val="00FD323D"/>
    <w:rsid w:val="00FD34E4"/>
    <w:rsid w:val="00FD390E"/>
    <w:rsid w:val="00FD398E"/>
    <w:rsid w:val="00FD3DB4"/>
    <w:rsid w:val="00FD473B"/>
    <w:rsid w:val="00FD5096"/>
    <w:rsid w:val="00FD5155"/>
    <w:rsid w:val="00FD542E"/>
    <w:rsid w:val="00FD565B"/>
    <w:rsid w:val="00FD5AA5"/>
    <w:rsid w:val="00FD637A"/>
    <w:rsid w:val="00FD6FB9"/>
    <w:rsid w:val="00FD6FC7"/>
    <w:rsid w:val="00FD78C1"/>
    <w:rsid w:val="00FE00D8"/>
    <w:rsid w:val="00FE0771"/>
    <w:rsid w:val="00FE083D"/>
    <w:rsid w:val="00FE1753"/>
    <w:rsid w:val="00FE1ADE"/>
    <w:rsid w:val="00FE1FC0"/>
    <w:rsid w:val="00FE290A"/>
    <w:rsid w:val="00FE30A9"/>
    <w:rsid w:val="00FE38DC"/>
    <w:rsid w:val="00FE3BFC"/>
    <w:rsid w:val="00FE41CF"/>
    <w:rsid w:val="00FE4884"/>
    <w:rsid w:val="00FE56A5"/>
    <w:rsid w:val="00FE5863"/>
    <w:rsid w:val="00FE5BEF"/>
    <w:rsid w:val="00FE5CC9"/>
    <w:rsid w:val="00FE62EE"/>
    <w:rsid w:val="00FE68A2"/>
    <w:rsid w:val="00FE6EAE"/>
    <w:rsid w:val="00FE72BB"/>
    <w:rsid w:val="00FE75F1"/>
    <w:rsid w:val="00FE7EF1"/>
    <w:rsid w:val="00FF012D"/>
    <w:rsid w:val="00FF0D9D"/>
    <w:rsid w:val="00FF1274"/>
    <w:rsid w:val="00FF1DC0"/>
    <w:rsid w:val="00FF1F05"/>
    <w:rsid w:val="00FF2585"/>
    <w:rsid w:val="00FF25DF"/>
    <w:rsid w:val="00FF34AA"/>
    <w:rsid w:val="00FF3BAC"/>
    <w:rsid w:val="00FF43E9"/>
    <w:rsid w:val="00FF4434"/>
    <w:rsid w:val="00FF45CD"/>
    <w:rsid w:val="00FF5154"/>
    <w:rsid w:val="00FF5314"/>
    <w:rsid w:val="00FF6054"/>
    <w:rsid w:val="00FF6176"/>
    <w:rsid w:val="00FF6B2A"/>
    <w:rsid w:val="00FF6DC0"/>
    <w:rsid w:val="00FF6E5E"/>
    <w:rsid w:val="00FF7DA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64FE31D6"/>
  <w15:docId w15:val="{5F0AF9C7-0FEE-4F84-A88F-A0DA20DE11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0">
    <w:name w:val="Normal"/>
    <w:qFormat/>
    <w:rsid w:val="00615ECD"/>
    <w:pPr>
      <w:widowControl w:val="0"/>
      <w:jc w:val="both"/>
    </w:pPr>
  </w:style>
  <w:style w:type="paragraph" w:styleId="1">
    <w:name w:val="heading 1"/>
    <w:basedOn w:val="a0"/>
    <w:next w:val="a0"/>
    <w:link w:val="10"/>
    <w:uiPriority w:val="9"/>
    <w:qFormat/>
    <w:rsid w:val="00CA008D"/>
    <w:pPr>
      <w:keepNext/>
      <w:numPr>
        <w:numId w:val="2"/>
      </w:numPr>
      <w:topLinePunct/>
      <w:outlineLvl w:val="0"/>
    </w:pPr>
    <w:rPr>
      <w:rFonts w:asciiTheme="minorEastAsia" w:hAnsiTheme="minorEastAsia" w:cstheme="majorBidi"/>
      <w:b/>
      <w:sz w:val="24"/>
      <w:szCs w:val="24"/>
    </w:rPr>
  </w:style>
  <w:style w:type="paragraph" w:styleId="2">
    <w:name w:val="heading 2"/>
    <w:basedOn w:val="a0"/>
    <w:next w:val="a0"/>
    <w:link w:val="20"/>
    <w:uiPriority w:val="9"/>
    <w:unhideWhenUsed/>
    <w:qFormat/>
    <w:rsid w:val="00CA008D"/>
    <w:pPr>
      <w:numPr>
        <w:ilvl w:val="1"/>
        <w:numId w:val="2"/>
      </w:numPr>
      <w:topLinePunct/>
      <w:outlineLvl w:val="1"/>
    </w:pPr>
    <w:rPr>
      <w:rFonts w:asciiTheme="minorEastAsia" w:hAnsiTheme="majorHAnsi" w:cstheme="majorBidi"/>
      <w:b/>
    </w:rPr>
  </w:style>
  <w:style w:type="paragraph" w:styleId="3">
    <w:name w:val="heading 3"/>
    <w:basedOn w:val="a0"/>
    <w:next w:val="a0"/>
    <w:link w:val="30"/>
    <w:uiPriority w:val="9"/>
    <w:unhideWhenUsed/>
    <w:qFormat/>
    <w:rsid w:val="005868E0"/>
    <w:pPr>
      <w:numPr>
        <w:ilvl w:val="2"/>
        <w:numId w:val="2"/>
      </w:numPr>
      <w:ind w:left="993"/>
      <w:outlineLvl w:val="2"/>
    </w:pPr>
    <w:rPr>
      <w:rFonts w:ascii="ＭＳ 明朝" w:eastAsia="ＭＳ 明朝" w:hAnsiTheme="majorHAnsi" w:cstheme="majorBidi"/>
    </w:rPr>
  </w:style>
  <w:style w:type="paragraph" w:styleId="4">
    <w:name w:val="heading 4"/>
    <w:basedOn w:val="a0"/>
    <w:next w:val="a0"/>
    <w:link w:val="40"/>
    <w:uiPriority w:val="9"/>
    <w:unhideWhenUsed/>
    <w:qFormat/>
    <w:rsid w:val="00615ECD"/>
    <w:pPr>
      <w:numPr>
        <w:ilvl w:val="3"/>
        <w:numId w:val="2"/>
      </w:numPr>
      <w:topLinePunct/>
      <w:outlineLvl w:val="3"/>
    </w:pPr>
    <w:rPr>
      <w:rFonts w:asciiTheme="minorEastAsia" w:hAnsiTheme="minorEastAsia"/>
      <w:bCs/>
    </w:rPr>
  </w:style>
  <w:style w:type="paragraph" w:styleId="5">
    <w:name w:val="heading 5"/>
    <w:basedOn w:val="a0"/>
    <w:next w:val="a0"/>
    <w:link w:val="50"/>
    <w:uiPriority w:val="9"/>
    <w:semiHidden/>
    <w:unhideWhenUsed/>
    <w:qFormat/>
    <w:rsid w:val="00615ECD"/>
    <w:pPr>
      <w:keepNext/>
      <w:ind w:leftChars="800" w:left="800"/>
      <w:outlineLvl w:val="4"/>
    </w:pPr>
    <w:rPr>
      <w:rFonts w:asciiTheme="majorHAnsi" w:eastAsiaTheme="majorEastAsia" w:hAnsiTheme="majorHAnsi" w:cstheme="majorBidi"/>
    </w:rPr>
  </w:style>
  <w:style w:type="paragraph" w:styleId="6">
    <w:name w:val="heading 6"/>
    <w:basedOn w:val="a0"/>
    <w:next w:val="a0"/>
    <w:link w:val="60"/>
    <w:uiPriority w:val="9"/>
    <w:semiHidden/>
    <w:unhideWhenUsed/>
    <w:qFormat/>
    <w:rsid w:val="006233B5"/>
    <w:pPr>
      <w:keepNext/>
      <w:ind w:left="2551" w:hanging="425"/>
      <w:outlineLvl w:val="5"/>
    </w:pPr>
    <w:rPr>
      <w:rFonts w:ascii="ＭＳ 明朝" w:eastAsia="ＭＳ 明朝"/>
      <w:b/>
      <w:bCs/>
    </w:rPr>
  </w:style>
  <w:style w:type="paragraph" w:styleId="7">
    <w:name w:val="heading 7"/>
    <w:basedOn w:val="a0"/>
    <w:next w:val="a0"/>
    <w:link w:val="70"/>
    <w:uiPriority w:val="9"/>
    <w:semiHidden/>
    <w:unhideWhenUsed/>
    <w:qFormat/>
    <w:rsid w:val="006233B5"/>
    <w:pPr>
      <w:keepNext/>
      <w:ind w:left="2976" w:hanging="425"/>
      <w:outlineLvl w:val="6"/>
    </w:pPr>
    <w:rPr>
      <w:rFonts w:ascii="ＭＳ 明朝" w:eastAsia="ＭＳ 明朝"/>
    </w:rPr>
  </w:style>
  <w:style w:type="paragraph" w:styleId="8">
    <w:name w:val="heading 8"/>
    <w:basedOn w:val="a0"/>
    <w:next w:val="a0"/>
    <w:link w:val="80"/>
    <w:uiPriority w:val="9"/>
    <w:semiHidden/>
    <w:unhideWhenUsed/>
    <w:qFormat/>
    <w:rsid w:val="006233B5"/>
    <w:pPr>
      <w:keepNext/>
      <w:ind w:left="3402" w:hanging="426"/>
      <w:outlineLvl w:val="7"/>
    </w:pPr>
    <w:rPr>
      <w:rFonts w:ascii="ＭＳ 明朝" w:eastAsia="ＭＳ 明朝"/>
    </w:rPr>
  </w:style>
  <w:style w:type="paragraph" w:styleId="9">
    <w:name w:val="heading 9"/>
    <w:basedOn w:val="a0"/>
    <w:next w:val="a0"/>
    <w:link w:val="90"/>
    <w:uiPriority w:val="9"/>
    <w:semiHidden/>
    <w:unhideWhenUsed/>
    <w:qFormat/>
    <w:rsid w:val="006233B5"/>
    <w:pPr>
      <w:keepNext/>
      <w:ind w:left="3827" w:hanging="425"/>
      <w:outlineLvl w:val="8"/>
    </w:pPr>
    <w:rPr>
      <w:rFonts w:ascii="ＭＳ 明朝" w:eastAsia="ＭＳ 明朝"/>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footer"/>
    <w:basedOn w:val="a0"/>
    <w:link w:val="a5"/>
    <w:uiPriority w:val="99"/>
    <w:unhideWhenUsed/>
    <w:rsid w:val="00831D04"/>
    <w:pPr>
      <w:tabs>
        <w:tab w:val="center" w:pos="4252"/>
        <w:tab w:val="right" w:pos="8504"/>
      </w:tabs>
      <w:snapToGrid w:val="0"/>
    </w:pPr>
    <w:rPr>
      <w:rFonts w:ascii="ＭＳ 明朝" w:eastAsia="ＭＳ 明朝"/>
    </w:rPr>
  </w:style>
  <w:style w:type="character" w:customStyle="1" w:styleId="a5">
    <w:name w:val="フッター (文字)"/>
    <w:basedOn w:val="a1"/>
    <w:link w:val="a4"/>
    <w:uiPriority w:val="99"/>
    <w:rsid w:val="00831D04"/>
    <w:rPr>
      <w:rFonts w:ascii="ＭＳ 明朝" w:eastAsia="ＭＳ 明朝"/>
    </w:rPr>
  </w:style>
  <w:style w:type="paragraph" w:styleId="a6">
    <w:name w:val="Balloon Text"/>
    <w:basedOn w:val="a0"/>
    <w:link w:val="a7"/>
    <w:uiPriority w:val="99"/>
    <w:semiHidden/>
    <w:unhideWhenUsed/>
    <w:rsid w:val="00831D04"/>
    <w:rPr>
      <w:rFonts w:asciiTheme="majorHAnsi" w:eastAsiaTheme="majorEastAsia" w:hAnsiTheme="majorHAnsi" w:cstheme="majorBidi"/>
      <w:sz w:val="18"/>
      <w:szCs w:val="18"/>
    </w:rPr>
  </w:style>
  <w:style w:type="character" w:customStyle="1" w:styleId="a7">
    <w:name w:val="吹き出し (文字)"/>
    <w:basedOn w:val="a1"/>
    <w:link w:val="a6"/>
    <w:uiPriority w:val="99"/>
    <w:semiHidden/>
    <w:rsid w:val="00831D04"/>
    <w:rPr>
      <w:rFonts w:asciiTheme="majorHAnsi" w:eastAsiaTheme="majorEastAsia" w:hAnsiTheme="majorHAnsi" w:cstheme="majorBidi"/>
      <w:sz w:val="18"/>
      <w:szCs w:val="18"/>
    </w:rPr>
  </w:style>
  <w:style w:type="character" w:styleId="a8">
    <w:name w:val="Hyperlink"/>
    <w:basedOn w:val="a1"/>
    <w:uiPriority w:val="99"/>
    <w:unhideWhenUsed/>
    <w:rsid w:val="00710235"/>
    <w:rPr>
      <w:color w:val="0000FF" w:themeColor="hyperlink"/>
      <w:u w:val="single"/>
    </w:rPr>
  </w:style>
  <w:style w:type="paragraph" w:styleId="a9">
    <w:name w:val="List Paragraph"/>
    <w:basedOn w:val="a0"/>
    <w:uiPriority w:val="34"/>
    <w:qFormat/>
    <w:rsid w:val="00615ECD"/>
    <w:pPr>
      <w:ind w:leftChars="400" w:left="840"/>
    </w:pPr>
  </w:style>
  <w:style w:type="paragraph" w:styleId="11">
    <w:name w:val="toc 1"/>
    <w:basedOn w:val="a0"/>
    <w:next w:val="a0"/>
    <w:autoRedefine/>
    <w:uiPriority w:val="39"/>
    <w:unhideWhenUsed/>
    <w:qFormat/>
    <w:rsid w:val="006233B5"/>
  </w:style>
  <w:style w:type="character" w:customStyle="1" w:styleId="10">
    <w:name w:val="見出し 1 (文字)"/>
    <w:basedOn w:val="a1"/>
    <w:link w:val="1"/>
    <w:uiPriority w:val="9"/>
    <w:rsid w:val="00CA008D"/>
    <w:rPr>
      <w:rFonts w:asciiTheme="minorEastAsia" w:hAnsiTheme="minorEastAsia" w:cstheme="majorBidi"/>
      <w:b/>
      <w:sz w:val="24"/>
      <w:szCs w:val="24"/>
    </w:rPr>
  </w:style>
  <w:style w:type="paragraph" w:styleId="aa">
    <w:name w:val="header"/>
    <w:basedOn w:val="a0"/>
    <w:link w:val="ab"/>
    <w:uiPriority w:val="99"/>
    <w:unhideWhenUsed/>
    <w:rsid w:val="006F65BC"/>
    <w:pPr>
      <w:tabs>
        <w:tab w:val="center" w:pos="4252"/>
        <w:tab w:val="right" w:pos="8504"/>
      </w:tabs>
      <w:snapToGrid w:val="0"/>
    </w:pPr>
  </w:style>
  <w:style w:type="character" w:customStyle="1" w:styleId="ab">
    <w:name w:val="ヘッダー (文字)"/>
    <w:basedOn w:val="a1"/>
    <w:link w:val="aa"/>
    <w:uiPriority w:val="99"/>
    <w:rsid w:val="006F65BC"/>
  </w:style>
  <w:style w:type="paragraph" w:customStyle="1" w:styleId="12">
    <w:name w:val="スタイル1"/>
    <w:basedOn w:val="1"/>
    <w:link w:val="13"/>
    <w:rsid w:val="00F945AE"/>
    <w:rPr>
      <w:b w:val="0"/>
    </w:rPr>
  </w:style>
  <w:style w:type="character" w:customStyle="1" w:styleId="13">
    <w:name w:val="スタイル1 (文字)"/>
    <w:basedOn w:val="10"/>
    <w:link w:val="12"/>
    <w:rsid w:val="00F945AE"/>
    <w:rPr>
      <w:rFonts w:asciiTheme="minorEastAsia" w:hAnsiTheme="minorEastAsia" w:cstheme="majorBidi"/>
      <w:b w:val="0"/>
      <w:sz w:val="24"/>
      <w:szCs w:val="24"/>
    </w:rPr>
  </w:style>
  <w:style w:type="paragraph" w:customStyle="1" w:styleId="21">
    <w:name w:val="スタイル2"/>
    <w:basedOn w:val="2"/>
    <w:link w:val="22"/>
    <w:rsid w:val="00F945AE"/>
    <w:pPr>
      <w:ind w:rightChars="100" w:right="210"/>
    </w:pPr>
    <w:rPr>
      <w:b w:val="0"/>
      <w:sz w:val="22"/>
    </w:rPr>
  </w:style>
  <w:style w:type="character" w:customStyle="1" w:styleId="22">
    <w:name w:val="スタイル2 (文字)"/>
    <w:basedOn w:val="20"/>
    <w:link w:val="21"/>
    <w:rsid w:val="00F945AE"/>
    <w:rPr>
      <w:rFonts w:asciiTheme="minorEastAsia" w:hAnsiTheme="majorHAnsi" w:cstheme="majorBidi"/>
      <w:b w:val="0"/>
      <w:sz w:val="22"/>
    </w:rPr>
  </w:style>
  <w:style w:type="character" w:customStyle="1" w:styleId="20">
    <w:name w:val="見出し 2 (文字)"/>
    <w:basedOn w:val="a1"/>
    <w:link w:val="2"/>
    <w:uiPriority w:val="9"/>
    <w:rsid w:val="00CA008D"/>
    <w:rPr>
      <w:rFonts w:asciiTheme="minorEastAsia" w:hAnsiTheme="majorHAnsi" w:cstheme="majorBidi"/>
      <w:b/>
    </w:rPr>
  </w:style>
  <w:style w:type="paragraph" w:customStyle="1" w:styleId="31">
    <w:name w:val="スタイル3"/>
    <w:basedOn w:val="3"/>
    <w:link w:val="32"/>
    <w:rsid w:val="00CA33E5"/>
    <w:pPr>
      <w:ind w:left="0"/>
    </w:pPr>
  </w:style>
  <w:style w:type="character" w:customStyle="1" w:styleId="32">
    <w:name w:val="スタイル3 (文字)"/>
    <w:basedOn w:val="30"/>
    <w:link w:val="31"/>
    <w:rsid w:val="00CA33E5"/>
    <w:rPr>
      <w:rFonts w:ascii="ＭＳ 明朝" w:eastAsia="ＭＳ 明朝" w:hAnsiTheme="majorHAnsi" w:cstheme="majorBidi"/>
    </w:rPr>
  </w:style>
  <w:style w:type="character" w:customStyle="1" w:styleId="30">
    <w:name w:val="見出し 3 (文字)"/>
    <w:basedOn w:val="a1"/>
    <w:link w:val="3"/>
    <w:uiPriority w:val="9"/>
    <w:rsid w:val="005868E0"/>
    <w:rPr>
      <w:rFonts w:ascii="ＭＳ 明朝" w:eastAsia="ＭＳ 明朝" w:hAnsiTheme="majorHAnsi" w:cstheme="majorBidi"/>
    </w:rPr>
  </w:style>
  <w:style w:type="paragraph" w:styleId="ac">
    <w:name w:val="caption"/>
    <w:basedOn w:val="a0"/>
    <w:next w:val="a0"/>
    <w:link w:val="ad"/>
    <w:unhideWhenUsed/>
    <w:qFormat/>
    <w:rsid w:val="00615ECD"/>
    <w:rPr>
      <w:b/>
      <w:bCs/>
      <w:szCs w:val="21"/>
    </w:rPr>
  </w:style>
  <w:style w:type="paragraph" w:styleId="23">
    <w:name w:val="toc 2"/>
    <w:basedOn w:val="a0"/>
    <w:next w:val="a0"/>
    <w:autoRedefine/>
    <w:uiPriority w:val="39"/>
    <w:unhideWhenUsed/>
    <w:rsid w:val="00C731B8"/>
    <w:pPr>
      <w:ind w:leftChars="100" w:left="210"/>
    </w:pPr>
  </w:style>
  <w:style w:type="character" w:customStyle="1" w:styleId="ad">
    <w:name w:val="図表番号 (文字)"/>
    <w:link w:val="ac"/>
    <w:rsid w:val="00615ECD"/>
    <w:rPr>
      <w:b/>
      <w:bCs/>
      <w:szCs w:val="21"/>
    </w:rPr>
  </w:style>
  <w:style w:type="character" w:customStyle="1" w:styleId="40">
    <w:name w:val="見出し 4 (文字)"/>
    <w:basedOn w:val="a1"/>
    <w:link w:val="4"/>
    <w:uiPriority w:val="9"/>
    <w:rsid w:val="00615ECD"/>
    <w:rPr>
      <w:rFonts w:asciiTheme="minorEastAsia" w:hAnsiTheme="minorEastAsia"/>
      <w:bCs/>
    </w:rPr>
  </w:style>
  <w:style w:type="character" w:styleId="ae">
    <w:name w:val="FollowedHyperlink"/>
    <w:basedOn w:val="a1"/>
    <w:uiPriority w:val="99"/>
    <w:semiHidden/>
    <w:unhideWhenUsed/>
    <w:rsid w:val="00817243"/>
    <w:rPr>
      <w:color w:val="800080" w:themeColor="followedHyperlink"/>
      <w:u w:val="single"/>
    </w:rPr>
  </w:style>
  <w:style w:type="numbering" w:customStyle="1" w:styleId="Excel">
    <w:name w:val="Excel家計簿"/>
    <w:basedOn w:val="a3"/>
    <w:rsid w:val="00526F4A"/>
    <w:pPr>
      <w:numPr>
        <w:numId w:val="1"/>
      </w:numPr>
    </w:pPr>
  </w:style>
  <w:style w:type="numbering" w:customStyle="1" w:styleId="Excel1">
    <w:name w:val="Excel家計簿1"/>
    <w:basedOn w:val="a3"/>
    <w:rsid w:val="00652F9F"/>
  </w:style>
  <w:style w:type="numbering" w:customStyle="1" w:styleId="Excel2">
    <w:name w:val="Excel家計簿2"/>
    <w:basedOn w:val="a3"/>
    <w:rsid w:val="00C42BD9"/>
  </w:style>
  <w:style w:type="numbering" w:customStyle="1" w:styleId="Excel3">
    <w:name w:val="Excel家計簿3"/>
    <w:basedOn w:val="a3"/>
    <w:rsid w:val="00A71353"/>
  </w:style>
  <w:style w:type="numbering" w:customStyle="1" w:styleId="Excel4">
    <w:name w:val="Excel家計簿4"/>
    <w:basedOn w:val="a3"/>
    <w:rsid w:val="008B78BF"/>
  </w:style>
  <w:style w:type="numbering" w:customStyle="1" w:styleId="Excel5">
    <w:name w:val="Excel家計簿5"/>
    <w:basedOn w:val="a3"/>
    <w:rsid w:val="002E00EB"/>
  </w:style>
  <w:style w:type="numbering" w:customStyle="1" w:styleId="Excel6">
    <w:name w:val="Excel家計簿6"/>
    <w:basedOn w:val="a3"/>
    <w:rsid w:val="00BF21CD"/>
  </w:style>
  <w:style w:type="paragraph" w:styleId="af">
    <w:name w:val="Date"/>
    <w:basedOn w:val="a0"/>
    <w:next w:val="a0"/>
    <w:link w:val="af0"/>
    <w:uiPriority w:val="99"/>
    <w:semiHidden/>
    <w:unhideWhenUsed/>
    <w:rsid w:val="00723EFD"/>
  </w:style>
  <w:style w:type="character" w:customStyle="1" w:styleId="af0">
    <w:name w:val="日付 (文字)"/>
    <w:basedOn w:val="a1"/>
    <w:link w:val="af"/>
    <w:uiPriority w:val="99"/>
    <w:semiHidden/>
    <w:rsid w:val="00723EFD"/>
  </w:style>
  <w:style w:type="paragraph" w:styleId="Web">
    <w:name w:val="Normal (Web)"/>
    <w:basedOn w:val="a0"/>
    <w:uiPriority w:val="99"/>
    <w:semiHidden/>
    <w:unhideWhenUsed/>
    <w:rsid w:val="00DC62D9"/>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character" w:styleId="af1">
    <w:name w:val="Emphasis"/>
    <w:basedOn w:val="a1"/>
    <w:uiPriority w:val="20"/>
    <w:qFormat/>
    <w:rsid w:val="00615ECD"/>
    <w:rPr>
      <w:b/>
      <w:bCs/>
      <w:i w:val="0"/>
      <w:iCs w:val="0"/>
    </w:rPr>
  </w:style>
  <w:style w:type="character" w:customStyle="1" w:styleId="st1">
    <w:name w:val="st1"/>
    <w:basedOn w:val="a1"/>
    <w:rsid w:val="00074676"/>
  </w:style>
  <w:style w:type="numbering" w:customStyle="1" w:styleId="Excel7">
    <w:name w:val="Excel家計簿7"/>
    <w:basedOn w:val="a3"/>
    <w:rsid w:val="006D2AA1"/>
  </w:style>
  <w:style w:type="paragraph" w:styleId="33">
    <w:name w:val="toc 3"/>
    <w:basedOn w:val="a0"/>
    <w:next w:val="a0"/>
    <w:autoRedefine/>
    <w:uiPriority w:val="39"/>
    <w:unhideWhenUsed/>
    <w:rsid w:val="009F3C02"/>
    <w:pPr>
      <w:ind w:leftChars="200" w:left="420"/>
    </w:pPr>
  </w:style>
  <w:style w:type="paragraph" w:styleId="41">
    <w:name w:val="toc 4"/>
    <w:basedOn w:val="a0"/>
    <w:next w:val="a0"/>
    <w:autoRedefine/>
    <w:uiPriority w:val="39"/>
    <w:unhideWhenUsed/>
    <w:rsid w:val="009F3C02"/>
    <w:pPr>
      <w:ind w:leftChars="300" w:left="630"/>
    </w:pPr>
  </w:style>
  <w:style w:type="paragraph" w:styleId="51">
    <w:name w:val="toc 5"/>
    <w:basedOn w:val="a0"/>
    <w:next w:val="a0"/>
    <w:autoRedefine/>
    <w:uiPriority w:val="39"/>
    <w:unhideWhenUsed/>
    <w:rsid w:val="009F3C02"/>
    <w:pPr>
      <w:ind w:leftChars="400" w:left="840"/>
    </w:pPr>
  </w:style>
  <w:style w:type="paragraph" w:styleId="61">
    <w:name w:val="toc 6"/>
    <w:basedOn w:val="a0"/>
    <w:next w:val="a0"/>
    <w:autoRedefine/>
    <w:uiPriority w:val="39"/>
    <w:unhideWhenUsed/>
    <w:rsid w:val="009F3C02"/>
    <w:pPr>
      <w:ind w:leftChars="500" w:left="1050"/>
    </w:pPr>
  </w:style>
  <w:style w:type="paragraph" w:styleId="71">
    <w:name w:val="toc 7"/>
    <w:basedOn w:val="a0"/>
    <w:next w:val="a0"/>
    <w:autoRedefine/>
    <w:uiPriority w:val="39"/>
    <w:unhideWhenUsed/>
    <w:rsid w:val="009F3C02"/>
    <w:pPr>
      <w:ind w:leftChars="600" w:left="1260"/>
    </w:pPr>
  </w:style>
  <w:style w:type="paragraph" w:styleId="81">
    <w:name w:val="toc 8"/>
    <w:basedOn w:val="a0"/>
    <w:next w:val="a0"/>
    <w:autoRedefine/>
    <w:uiPriority w:val="39"/>
    <w:unhideWhenUsed/>
    <w:rsid w:val="009F3C02"/>
    <w:pPr>
      <w:ind w:leftChars="700" w:left="1470"/>
    </w:pPr>
  </w:style>
  <w:style w:type="paragraph" w:styleId="91">
    <w:name w:val="toc 9"/>
    <w:basedOn w:val="a0"/>
    <w:next w:val="a0"/>
    <w:autoRedefine/>
    <w:uiPriority w:val="39"/>
    <w:unhideWhenUsed/>
    <w:rsid w:val="009F3C02"/>
    <w:pPr>
      <w:ind w:leftChars="800" w:left="1680"/>
    </w:pPr>
  </w:style>
  <w:style w:type="numbering" w:customStyle="1" w:styleId="Excel8">
    <w:name w:val="Excel家計簿8"/>
    <w:basedOn w:val="a3"/>
    <w:rsid w:val="00FE290A"/>
  </w:style>
  <w:style w:type="numbering" w:customStyle="1" w:styleId="Excel9">
    <w:name w:val="Excel家計簿9"/>
    <w:basedOn w:val="a3"/>
    <w:rsid w:val="00BE2BAA"/>
  </w:style>
  <w:style w:type="character" w:customStyle="1" w:styleId="50">
    <w:name w:val="見出し 5 (文字)"/>
    <w:basedOn w:val="a1"/>
    <w:link w:val="5"/>
    <w:uiPriority w:val="9"/>
    <w:rsid w:val="00615ECD"/>
    <w:rPr>
      <w:rFonts w:asciiTheme="majorHAnsi" w:eastAsiaTheme="majorEastAsia" w:hAnsiTheme="majorHAnsi" w:cstheme="majorBidi"/>
    </w:rPr>
  </w:style>
  <w:style w:type="numbering" w:customStyle="1" w:styleId="Excel10">
    <w:name w:val="Excel家計簿10"/>
    <w:basedOn w:val="a3"/>
    <w:rsid w:val="003736ED"/>
  </w:style>
  <w:style w:type="numbering" w:customStyle="1" w:styleId="Excel11">
    <w:name w:val="Excel家計簿11"/>
    <w:basedOn w:val="a3"/>
    <w:rsid w:val="00F72077"/>
  </w:style>
  <w:style w:type="character" w:styleId="af2">
    <w:name w:val="Unresolved Mention"/>
    <w:basedOn w:val="a1"/>
    <w:uiPriority w:val="99"/>
    <w:semiHidden/>
    <w:unhideWhenUsed/>
    <w:rsid w:val="00993802"/>
    <w:rPr>
      <w:color w:val="605E5C"/>
      <w:shd w:val="clear" w:color="auto" w:fill="E1DFDD"/>
    </w:rPr>
  </w:style>
  <w:style w:type="character" w:customStyle="1" w:styleId="60">
    <w:name w:val="見出し 6 (文字)"/>
    <w:basedOn w:val="a1"/>
    <w:link w:val="6"/>
    <w:uiPriority w:val="9"/>
    <w:semiHidden/>
    <w:rsid w:val="006233B5"/>
    <w:rPr>
      <w:rFonts w:ascii="ＭＳ 明朝" w:eastAsia="ＭＳ 明朝"/>
      <w:b/>
      <w:bCs/>
    </w:rPr>
  </w:style>
  <w:style w:type="character" w:customStyle="1" w:styleId="70">
    <w:name w:val="見出し 7 (文字)"/>
    <w:basedOn w:val="a1"/>
    <w:link w:val="7"/>
    <w:uiPriority w:val="9"/>
    <w:semiHidden/>
    <w:rsid w:val="006233B5"/>
    <w:rPr>
      <w:rFonts w:ascii="ＭＳ 明朝" w:eastAsia="ＭＳ 明朝"/>
    </w:rPr>
  </w:style>
  <w:style w:type="character" w:customStyle="1" w:styleId="80">
    <w:name w:val="見出し 8 (文字)"/>
    <w:basedOn w:val="a1"/>
    <w:link w:val="8"/>
    <w:uiPriority w:val="9"/>
    <w:semiHidden/>
    <w:rsid w:val="006233B5"/>
    <w:rPr>
      <w:rFonts w:ascii="ＭＳ 明朝" w:eastAsia="ＭＳ 明朝"/>
    </w:rPr>
  </w:style>
  <w:style w:type="character" w:customStyle="1" w:styleId="90">
    <w:name w:val="見出し 9 (文字)"/>
    <w:basedOn w:val="a1"/>
    <w:link w:val="9"/>
    <w:uiPriority w:val="9"/>
    <w:semiHidden/>
    <w:rsid w:val="006233B5"/>
    <w:rPr>
      <w:rFonts w:ascii="ＭＳ 明朝" w:eastAsia="ＭＳ 明朝"/>
    </w:rPr>
  </w:style>
  <w:style w:type="numbering" w:customStyle="1" w:styleId="14">
    <w:name w:val="リストなし1"/>
    <w:next w:val="a3"/>
    <w:uiPriority w:val="99"/>
    <w:semiHidden/>
    <w:unhideWhenUsed/>
    <w:rsid w:val="006233B5"/>
  </w:style>
  <w:style w:type="paragraph" w:styleId="af3">
    <w:name w:val="No Spacing"/>
    <w:link w:val="af4"/>
    <w:uiPriority w:val="1"/>
    <w:qFormat/>
    <w:rsid w:val="006233B5"/>
    <w:rPr>
      <w:rFonts w:ascii="ＭＳ 明朝" w:eastAsia="ＭＳ 明朝"/>
      <w:kern w:val="0"/>
      <w:sz w:val="22"/>
    </w:rPr>
  </w:style>
  <w:style w:type="character" w:customStyle="1" w:styleId="af4">
    <w:name w:val="行間詰め (文字)"/>
    <w:basedOn w:val="a1"/>
    <w:link w:val="af3"/>
    <w:uiPriority w:val="1"/>
    <w:rsid w:val="006233B5"/>
    <w:rPr>
      <w:rFonts w:ascii="ＭＳ 明朝" w:eastAsia="ＭＳ 明朝"/>
      <w:kern w:val="0"/>
      <w:sz w:val="22"/>
    </w:rPr>
  </w:style>
  <w:style w:type="paragraph" w:styleId="a">
    <w:name w:val="TOC Heading"/>
    <w:basedOn w:val="1"/>
    <w:next w:val="a0"/>
    <w:uiPriority w:val="39"/>
    <w:semiHidden/>
    <w:unhideWhenUsed/>
    <w:qFormat/>
    <w:rsid w:val="006233B5"/>
    <w:pPr>
      <w:keepLines/>
      <w:widowControl/>
      <w:numPr>
        <w:numId w:val="3"/>
      </w:numPr>
      <w:topLinePunct w:val="0"/>
      <w:spacing w:before="480" w:line="276" w:lineRule="auto"/>
      <w:jc w:val="left"/>
      <w:outlineLvl w:val="9"/>
    </w:pPr>
    <w:rPr>
      <w:rFonts w:asciiTheme="majorHAnsi" w:eastAsiaTheme="majorEastAsia" w:hAnsiTheme="majorHAnsi"/>
      <w:b w:val="0"/>
      <w:bCs/>
      <w:color w:val="365F91" w:themeColor="accent1" w:themeShade="BF"/>
      <w:kern w:val="0"/>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47550715">
      <w:bodyDiv w:val="1"/>
      <w:marLeft w:val="0"/>
      <w:marRight w:val="0"/>
      <w:marTop w:val="0"/>
      <w:marBottom w:val="0"/>
      <w:divBdr>
        <w:top w:val="none" w:sz="0" w:space="0" w:color="auto"/>
        <w:left w:val="none" w:sz="0" w:space="0" w:color="auto"/>
        <w:bottom w:val="none" w:sz="0" w:space="0" w:color="auto"/>
        <w:right w:val="none" w:sz="0" w:space="0" w:color="auto"/>
      </w:divBdr>
    </w:div>
    <w:div w:id="148250551">
      <w:bodyDiv w:val="1"/>
      <w:marLeft w:val="0"/>
      <w:marRight w:val="0"/>
      <w:marTop w:val="0"/>
      <w:marBottom w:val="0"/>
      <w:divBdr>
        <w:top w:val="none" w:sz="0" w:space="0" w:color="auto"/>
        <w:left w:val="none" w:sz="0" w:space="0" w:color="auto"/>
        <w:bottom w:val="none" w:sz="0" w:space="0" w:color="auto"/>
        <w:right w:val="none" w:sz="0" w:space="0" w:color="auto"/>
      </w:divBdr>
    </w:div>
    <w:div w:id="576591587">
      <w:bodyDiv w:val="1"/>
      <w:marLeft w:val="0"/>
      <w:marRight w:val="0"/>
      <w:marTop w:val="0"/>
      <w:marBottom w:val="0"/>
      <w:divBdr>
        <w:top w:val="none" w:sz="0" w:space="0" w:color="auto"/>
        <w:left w:val="none" w:sz="0" w:space="0" w:color="auto"/>
        <w:bottom w:val="none" w:sz="0" w:space="0" w:color="auto"/>
        <w:right w:val="none" w:sz="0" w:space="0" w:color="auto"/>
      </w:divBdr>
    </w:div>
    <w:div w:id="619537272">
      <w:bodyDiv w:val="1"/>
      <w:marLeft w:val="0"/>
      <w:marRight w:val="0"/>
      <w:marTop w:val="0"/>
      <w:marBottom w:val="0"/>
      <w:divBdr>
        <w:top w:val="none" w:sz="0" w:space="0" w:color="auto"/>
        <w:left w:val="none" w:sz="0" w:space="0" w:color="auto"/>
        <w:bottom w:val="none" w:sz="0" w:space="0" w:color="auto"/>
        <w:right w:val="none" w:sz="0" w:space="0" w:color="auto"/>
      </w:divBdr>
    </w:div>
    <w:div w:id="15271339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tatsu.la.coocan.jp/" TargetMode="External"/><Relationship Id="rId13" Type="http://schemas.openxmlformats.org/officeDocument/2006/relationships/image" Target="media/image2.jpeg"/><Relationship Id="rId18" Type="http://schemas.openxmlformats.org/officeDocument/2006/relationships/image" Target="media/image7.jpg"/><Relationship Id="rId26" Type="http://schemas.openxmlformats.org/officeDocument/2006/relationships/image" Target="media/image15.jpg"/><Relationship Id="rId39" Type="http://schemas.openxmlformats.org/officeDocument/2006/relationships/image" Target="media/image28.jpeg"/><Relationship Id="rId3" Type="http://schemas.openxmlformats.org/officeDocument/2006/relationships/styles" Target="styles.xml"/><Relationship Id="rId21" Type="http://schemas.openxmlformats.org/officeDocument/2006/relationships/image" Target="media/image10.jpeg"/><Relationship Id="rId34" Type="http://schemas.openxmlformats.org/officeDocument/2006/relationships/image" Target="media/image23.jpg"/><Relationship Id="rId42"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1.jpg"/><Relationship Id="rId17" Type="http://schemas.openxmlformats.org/officeDocument/2006/relationships/image" Target="media/image6.jpeg"/><Relationship Id="rId25" Type="http://schemas.openxmlformats.org/officeDocument/2006/relationships/image" Target="media/image14.jpeg"/><Relationship Id="rId33" Type="http://schemas.openxmlformats.org/officeDocument/2006/relationships/image" Target="media/image22.jpeg"/><Relationship Id="rId38" Type="http://schemas.openxmlformats.org/officeDocument/2006/relationships/image" Target="media/image27.jpg"/><Relationship Id="rId2" Type="http://schemas.openxmlformats.org/officeDocument/2006/relationships/numbering" Target="numbering.xml"/><Relationship Id="rId16" Type="http://schemas.openxmlformats.org/officeDocument/2006/relationships/image" Target="media/image5.jpg"/><Relationship Id="rId20" Type="http://schemas.openxmlformats.org/officeDocument/2006/relationships/image" Target="media/image9.jpg"/><Relationship Id="rId29" Type="http://schemas.openxmlformats.org/officeDocument/2006/relationships/image" Target="media/image18.jpeg"/><Relationship Id="rId41"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3.jpg"/><Relationship Id="rId32" Type="http://schemas.openxmlformats.org/officeDocument/2006/relationships/image" Target="media/image21.jpg"/><Relationship Id="rId37" Type="http://schemas.openxmlformats.org/officeDocument/2006/relationships/image" Target="media/image26.jpeg"/><Relationship Id="rId40"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image" Target="media/image4.jpeg"/><Relationship Id="rId23" Type="http://schemas.openxmlformats.org/officeDocument/2006/relationships/image" Target="media/image12.jpeg"/><Relationship Id="rId28" Type="http://schemas.openxmlformats.org/officeDocument/2006/relationships/image" Target="media/image17.jpg"/><Relationship Id="rId36" Type="http://schemas.openxmlformats.org/officeDocument/2006/relationships/image" Target="media/image25.jpg"/><Relationship Id="rId10" Type="http://schemas.openxmlformats.org/officeDocument/2006/relationships/footer" Target="footer1.xml"/><Relationship Id="rId19" Type="http://schemas.openxmlformats.org/officeDocument/2006/relationships/image" Target="media/image8.jpeg"/><Relationship Id="rId31" Type="http://schemas.openxmlformats.org/officeDocument/2006/relationships/image" Target="media/image20.jpeg"/><Relationship Id="rId4" Type="http://schemas.openxmlformats.org/officeDocument/2006/relationships/settings" Target="settings.xml"/><Relationship Id="rId9" Type="http://schemas.openxmlformats.org/officeDocument/2006/relationships/hyperlink" Target="mailto:w-tatsu14a@nifty.com" TargetMode="External"/><Relationship Id="rId14" Type="http://schemas.openxmlformats.org/officeDocument/2006/relationships/image" Target="media/image3.jpg"/><Relationship Id="rId22" Type="http://schemas.openxmlformats.org/officeDocument/2006/relationships/image" Target="media/image11.jpg"/><Relationship Id="rId27" Type="http://schemas.openxmlformats.org/officeDocument/2006/relationships/image" Target="media/image16.jpeg"/><Relationship Id="rId30" Type="http://schemas.openxmlformats.org/officeDocument/2006/relationships/image" Target="media/image19.jpg"/><Relationship Id="rId35" Type="http://schemas.openxmlformats.org/officeDocument/2006/relationships/image" Target="media/image24.jpeg"/><Relationship Id="rId43"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D:\&#12489;&#12461;&#12517;&#12513;&#12531;&#12488;\Word&#12473;&#12479;&#12452;&#12523;&#12486;&#12531;&#12503;&#12524;&#12540;&#12488;\Word&#23478;&#35336;&#31807;&#12473;&#12479;&#12452;&#12523;1.dotx" TargetMode="Externa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833DF8D-65A5-4195-9508-52D1334644A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Word家計簿スタイル1.dotx</Template>
  <TotalTime>301</TotalTime>
  <Pages>18</Pages>
  <Words>3280</Words>
  <Characters>18702</Characters>
  <Application>Microsoft Office Word</Application>
  <DocSecurity>8</DocSecurity>
  <Lines>155</Lines>
  <Paragraphs>43</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21939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tatsu-2</dc:creator>
  <cp:lastModifiedBy>tatsu-3</cp:lastModifiedBy>
  <cp:revision>28</cp:revision>
  <cp:lastPrinted>2023-08-02T02:19:00Z</cp:lastPrinted>
  <dcterms:created xsi:type="dcterms:W3CDTF">2023-08-01T02:37:00Z</dcterms:created>
  <dcterms:modified xsi:type="dcterms:W3CDTF">2024-05-14T10:19:00Z</dcterms:modified>
</cp:coreProperties>
</file>