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ＭＳ 明朝" w:eastAsia="ＭＳ 明朝"/>
          <w:b/>
          <w:bCs/>
          <w:color w:val="FF0000"/>
          <w:sz w:val="28"/>
          <w:szCs w:val="28"/>
        </w:rPr>
        <w:id w:val="1351837804"/>
        <w:docPartObj>
          <w:docPartGallery w:val="Cover Pages"/>
          <w:docPartUnique/>
        </w:docPartObj>
      </w:sdtPr>
      <w:sdtEndPr>
        <w:rPr>
          <w:b w:val="0"/>
          <w:bCs w:val="0"/>
          <w:color w:val="auto"/>
          <w:sz w:val="21"/>
          <w:szCs w:val="22"/>
        </w:rPr>
      </w:sdtEndPr>
      <w:sdtContent>
        <w:p w14:paraId="7F3454FC" w14:textId="2193CED6" w:rsidR="00764EDC" w:rsidRPr="00046AC9" w:rsidRDefault="00764EDC" w:rsidP="00764EDC">
          <w:pPr>
            <w:rPr>
              <w:rFonts w:ascii="ＭＳ 明朝" w:eastAsia="ＭＳ 明朝"/>
            </w:rPr>
          </w:pPr>
          <w:r w:rsidRPr="00E34E8B">
            <w:rPr>
              <w:b/>
              <w:bCs/>
              <w:noProof/>
            </w:rPr>
            <mc:AlternateContent>
              <mc:Choice Requires="wps">
                <w:drawing>
                  <wp:anchor distT="0" distB="0" distL="114300" distR="114300" simplePos="0" relativeHeight="251666432" behindDoc="0" locked="0" layoutInCell="1" allowOverlap="1" wp14:anchorId="48632F3A" wp14:editId="024AC9E2">
                    <wp:simplePos x="0" y="0"/>
                    <wp:positionH relativeFrom="leftMargin">
                      <wp:posOffset>752272</wp:posOffset>
                    </wp:positionH>
                    <wp:positionV relativeFrom="paragraph">
                      <wp:posOffset>287763</wp:posOffset>
                    </wp:positionV>
                    <wp:extent cx="815340" cy="353683"/>
                    <wp:effectExtent l="0" t="0" r="0" b="0"/>
                    <wp:wrapNone/>
                    <wp:docPr id="488" name="テキスト ボックス 488"/>
                    <wp:cNvGraphicFramePr/>
                    <a:graphic xmlns:a="http://schemas.openxmlformats.org/drawingml/2006/main">
                      <a:graphicData uri="http://schemas.microsoft.com/office/word/2010/wordprocessingShape">
                        <wps:wsp>
                          <wps:cNvSpPr txBox="1"/>
                          <wps:spPr>
                            <a:xfrm>
                              <a:off x="0" y="0"/>
                              <a:ext cx="815340" cy="353683"/>
                            </a:xfrm>
                            <a:prstGeom prst="rect">
                              <a:avLst/>
                            </a:prstGeom>
                            <a:noFill/>
                            <a:ln w="6350">
                              <a:noFill/>
                            </a:ln>
                            <a:effectLst/>
                          </wps:spPr>
                          <wps:txbx>
                            <w:txbxContent>
                              <w:p w14:paraId="2200F886" w14:textId="77777777" w:rsidR="00B415C6" w:rsidRPr="002B26D8" w:rsidRDefault="00B415C6" w:rsidP="00764EDC">
                                <w:pPr>
                                  <w:snapToGrid w:val="0"/>
                                  <w:rPr>
                                    <w:b/>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r>
                                  <w:rPr>
                                    <w:b/>
                                    <w:color w:val="F2F2F2" w:themeColor="background1" w:themeShade="F2"/>
                                    <w:sz w:val="32"/>
                                    <w:szCs w:val="32"/>
                                  </w:rPr>
                                  <w:tab/>
                                </w:r>
                                <w:r>
                                  <w:rPr>
                                    <w:b/>
                                    <w:color w:val="F2F2F2" w:themeColor="background1" w:themeShade="F2"/>
                                    <w:sz w:val="32"/>
                                    <w:szCs w:val="3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632F3A" id="_x0000_t202" coordsize="21600,21600" o:spt="202" path="m,l,21600r21600,l21600,xe">
                    <v:stroke joinstyle="miter"/>
                    <v:path gradientshapeok="t" o:connecttype="rect"/>
                  </v:shapetype>
                  <v:shape id="テキスト ボックス 488" o:spid="_x0000_s1026" type="#_x0000_t202" style="position:absolute;left:0;text-align:left;margin-left:59.25pt;margin-top:22.65pt;width:64.2pt;height:27.85pt;z-index:25166643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" filled="f" stroked="f" strokeweight=".5pt">
                    <v:textbox>
                      <w:txbxContent>
                        <w:p w14:paraId="2200F886" w14:textId="77777777" w:rsidR="00B415C6" w:rsidRPr="002B26D8" w:rsidRDefault="00B415C6" w:rsidP="00764EDC">
                          <w:pPr>
                            <w:snapToGrid w:val="0"/>
                            <w:rPr>
                              <w:b/>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r>
                            <w:rPr>
                              <w:b/>
                              <w:color w:val="F2F2F2" w:themeColor="background1" w:themeShade="F2"/>
                              <w:sz w:val="32"/>
                              <w:szCs w:val="32"/>
                            </w:rPr>
                            <w:tab/>
                          </w:r>
                          <w:r>
                            <w:rPr>
                              <w:b/>
                              <w:color w:val="F2F2F2" w:themeColor="background1" w:themeShade="F2"/>
                              <w:sz w:val="32"/>
                              <w:szCs w:val="32"/>
                            </w:rPr>
                            <w:tab/>
                          </w:r>
                        </w:p>
                      </w:txbxContent>
                    </v:textbox>
                    <w10:wrap anchorx="margin"/>
                  </v:shape>
                </w:pict>
              </mc:Fallback>
            </mc:AlternateContent>
          </w:r>
        </w:p>
        <w:p w14:paraId="6F5DB09C" w14:textId="1C65736E" w:rsidR="00046AC9" w:rsidRPr="00043ABE" w:rsidRDefault="00043ABE" w:rsidP="00043ABE">
          <w:pPr>
            <w:ind w:leftChars="337" w:left="708"/>
            <w:rPr>
              <w:rFonts w:ascii="ＭＳ 明朝" w:eastAsia="ＭＳ 明朝"/>
              <w:b/>
              <w:bCs/>
              <w:color w:val="FF0000"/>
              <w:sz w:val="28"/>
              <w:szCs w:val="28"/>
            </w:rPr>
          </w:pPr>
          <w:r w:rsidRPr="00043ABE">
            <w:rPr>
              <w:rFonts w:ascii="ＭＳ 明朝" w:eastAsia="ＭＳ 明朝" w:hint="eastAsia"/>
              <w:b/>
              <w:bCs/>
              <w:sz w:val="28"/>
              <w:szCs w:val="28"/>
            </w:rPr>
            <w:t>旧バージョンをご使用の場合は「</w:t>
          </w:r>
          <w:r w:rsidRPr="00A55C4C">
            <w:rPr>
              <w:rFonts w:ascii="ＭＳ 明朝" w:eastAsia="ＭＳ 明朝"/>
              <w:b/>
              <w:bCs/>
              <w:color w:val="0070C0"/>
              <w:sz w:val="28"/>
              <w:szCs w:val="28"/>
            </w:rPr>
            <w:fldChar w:fldCharType="begin"/>
          </w:r>
          <w:r w:rsidRPr="00A55C4C">
            <w:rPr>
              <w:rFonts w:ascii="ＭＳ 明朝" w:eastAsia="ＭＳ 明朝"/>
              <w:b/>
              <w:bCs/>
              <w:color w:val="0070C0"/>
              <w:sz w:val="28"/>
              <w:szCs w:val="28"/>
            </w:rPr>
            <w:instrText xml:space="preserve"> </w:instrText>
          </w:r>
          <w:r w:rsidRPr="00A55C4C">
            <w:rPr>
              <w:rFonts w:ascii="ＭＳ 明朝" w:eastAsia="ＭＳ 明朝" w:hint="eastAsia"/>
              <w:b/>
              <w:bCs/>
              <w:color w:val="0070C0"/>
              <w:sz w:val="28"/>
              <w:szCs w:val="28"/>
            </w:rPr>
            <w:instrText>REF _Ref57146026 \r \h</w:instrText>
          </w:r>
          <w:r w:rsidRPr="00A55C4C">
            <w:rPr>
              <w:rFonts w:ascii="ＭＳ 明朝" w:eastAsia="ＭＳ 明朝"/>
              <w:b/>
              <w:bCs/>
              <w:color w:val="0070C0"/>
              <w:sz w:val="28"/>
              <w:szCs w:val="28"/>
            </w:rPr>
            <w:instrText xml:space="preserve"> </w:instrText>
          </w:r>
          <w:r w:rsidRPr="00A55C4C">
            <w:rPr>
              <w:rFonts w:ascii="ＭＳ 明朝" w:eastAsia="ＭＳ 明朝"/>
              <w:b/>
              <w:bCs/>
              <w:color w:val="0070C0"/>
              <w:sz w:val="28"/>
              <w:szCs w:val="28"/>
            </w:rPr>
          </w:r>
          <w:r w:rsidRPr="00A55C4C">
            <w:rPr>
              <w:rFonts w:ascii="ＭＳ 明朝" w:eastAsia="ＭＳ 明朝"/>
              <w:b/>
              <w:bCs/>
              <w:color w:val="0070C0"/>
              <w:sz w:val="28"/>
              <w:szCs w:val="28"/>
            </w:rPr>
            <w:fldChar w:fldCharType="separate"/>
          </w:r>
          <w:r w:rsidR="005868E0" w:rsidRPr="00A55C4C">
            <w:rPr>
              <w:rFonts w:ascii="ＭＳ 明朝" w:eastAsia="ＭＳ 明朝" w:hint="eastAsia"/>
              <w:b/>
              <w:bCs/>
              <w:color w:val="0070C0"/>
              <w:sz w:val="28"/>
              <w:szCs w:val="28"/>
            </w:rPr>
            <w:t>１０3)</w:t>
          </w:r>
          <w:r w:rsidRPr="00A55C4C">
            <w:rPr>
              <w:rFonts w:ascii="ＭＳ 明朝" w:eastAsia="ＭＳ 明朝"/>
              <w:b/>
              <w:bCs/>
              <w:color w:val="0070C0"/>
              <w:sz w:val="28"/>
              <w:szCs w:val="28"/>
            </w:rPr>
            <w:fldChar w:fldCharType="end"/>
          </w:r>
          <w:r w:rsidRPr="00043ABE">
            <w:rPr>
              <w:rFonts w:ascii="ＭＳ 明朝" w:eastAsia="ＭＳ 明朝" w:hint="eastAsia"/>
              <w:b/>
              <w:bCs/>
              <w:sz w:val="28"/>
              <w:szCs w:val="28"/>
            </w:rPr>
            <w:t>」</w:t>
          </w:r>
          <w:r>
            <w:rPr>
              <w:rFonts w:ascii="ＭＳ 明朝" w:eastAsia="ＭＳ 明朝" w:hint="eastAsia"/>
              <w:b/>
              <w:bCs/>
              <w:sz w:val="28"/>
              <w:szCs w:val="28"/>
            </w:rPr>
            <w:t>項</w:t>
          </w:r>
          <w:r w:rsidRPr="00043ABE">
            <w:rPr>
              <w:rFonts w:ascii="ＭＳ 明朝" w:eastAsia="ＭＳ 明朝" w:hint="eastAsia"/>
              <w:b/>
              <w:bCs/>
              <w:sz w:val="28"/>
              <w:szCs w:val="28"/>
            </w:rPr>
            <w:t>をご覧ください。</w:t>
          </w:r>
        </w:p>
        <w:p w14:paraId="784D4974" w14:textId="13D9959B" w:rsidR="00046AC9" w:rsidRPr="00046AC9" w:rsidRDefault="00000000" w:rsidP="00046AC9">
          <w:pPr>
            <w:rPr>
              <w:rFonts w:ascii="ＭＳ 明朝" w:eastAsia="ＭＳ 明朝"/>
            </w:rPr>
          </w:pPr>
        </w:p>
      </w:sdtContent>
    </w:sdt>
    <w:p w14:paraId="78FEABC5" w14:textId="4911E172" w:rsidR="00046AC9" w:rsidRPr="00046AC9" w:rsidRDefault="00046AC9" w:rsidP="00046AC9">
      <w:pPr>
        <w:widowControl/>
        <w:jc w:val="left"/>
        <w:rPr>
          <w:rFonts w:ascii="ＭＳ 明朝" w:eastAsia="ＭＳ 明朝"/>
        </w:rPr>
      </w:pPr>
    </w:p>
    <w:p w14:paraId="5D109615" w14:textId="10C99CDF" w:rsidR="00046AC9" w:rsidRPr="00046AC9" w:rsidRDefault="00046AC9" w:rsidP="00046AC9">
      <w:pPr>
        <w:widowControl/>
        <w:jc w:val="left"/>
        <w:rPr>
          <w:rFonts w:ascii="ＭＳ 明朝" w:eastAsia="ＭＳ 明朝"/>
        </w:rPr>
      </w:pPr>
    </w:p>
    <w:p w14:paraId="605A84A9" w14:textId="77777777" w:rsidR="00046AC9" w:rsidRPr="00046AC9" w:rsidRDefault="00046AC9" w:rsidP="00046AC9">
      <w:pPr>
        <w:widowControl/>
        <w:jc w:val="left"/>
        <w:rPr>
          <w:rFonts w:ascii="ＭＳ 明朝" w:eastAsia="ＭＳ 明朝"/>
        </w:rPr>
      </w:pPr>
    </w:p>
    <w:p w14:paraId="0BA029DB" w14:textId="77777777" w:rsidR="00046AC9" w:rsidRPr="00046AC9" w:rsidRDefault="00046AC9" w:rsidP="00046AC9">
      <w:pPr>
        <w:widowControl/>
        <w:jc w:val="left"/>
        <w:rPr>
          <w:rFonts w:ascii="ＭＳ 明朝" w:eastAsia="ＭＳ 明朝"/>
        </w:rPr>
      </w:pPr>
      <w:r w:rsidRPr="00046AC9">
        <w:rPr>
          <w:rFonts w:ascii="ＭＳ 明朝" w:eastAsia="ＭＳ 明朝"/>
          <w:noProof/>
        </w:rPr>
        <mc:AlternateContent>
          <mc:Choice Requires="wps">
            <w:drawing>
              <wp:anchor distT="0" distB="0" distL="114300" distR="114300" simplePos="0" relativeHeight="251620352" behindDoc="0" locked="0" layoutInCell="1" allowOverlap="1" wp14:anchorId="5F7B460E" wp14:editId="0262993B">
                <wp:simplePos x="0" y="0"/>
                <wp:positionH relativeFrom="column">
                  <wp:posOffset>-203835</wp:posOffset>
                </wp:positionH>
                <wp:positionV relativeFrom="paragraph">
                  <wp:posOffset>31115</wp:posOffset>
                </wp:positionV>
                <wp:extent cx="6210300" cy="1422400"/>
                <wp:effectExtent l="0" t="38100" r="0" b="44450"/>
                <wp:wrapNone/>
                <wp:docPr id="1" name="テキスト ボックス 1"/>
                <wp:cNvGraphicFramePr/>
                <a:graphic xmlns:a="http://schemas.openxmlformats.org/drawingml/2006/main">
                  <a:graphicData uri="http://schemas.microsoft.com/office/word/2010/wordprocessingShape">
                    <wps:wsp>
                      <wps:cNvSpPr txBox="1"/>
                      <wps:spPr>
                        <a:xfrm>
                          <a:off x="0" y="0"/>
                          <a:ext cx="6210300" cy="1422400"/>
                        </a:xfrm>
                        <a:prstGeom prst="rect">
                          <a:avLst/>
                        </a:prstGeom>
                        <a:noFill/>
                        <a:ln>
                          <a:noFill/>
                        </a:ln>
                        <a:effectLst/>
                      </wps:spPr>
                      <wps:txbx>
                        <w:txbxContent>
                          <w:p w14:paraId="56F06E1C"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Panasonic</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電話帳編集</w:t>
                            </w:r>
                          </w:p>
                          <w:p w14:paraId="60BD1232"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(Excel</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版</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5F7B460E" id="テキスト ボックス 1" o:spid="_x0000_s1027" type="#_x0000_t202" style="position:absolute;margin-left:-16.05pt;margin-top:2.45pt;width:489pt;height:112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" filled="f" stroked="f">
                <v:textbox inset="5.85pt,.7pt,5.85pt,.7pt">
                  <w:txbxContent>
                    <w:p w14:paraId="56F06E1C"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Panasonic</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電話帳編集</w:t>
                      </w:r>
                    </w:p>
                    <w:p w14:paraId="60BD1232"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(Excel</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版</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w:t>
                      </w:r>
                    </w:p>
                  </w:txbxContent>
                </v:textbox>
              </v:shape>
            </w:pict>
          </mc:Fallback>
        </mc:AlternateContent>
      </w:r>
    </w:p>
    <w:p w14:paraId="1A725D99" w14:textId="77777777" w:rsidR="00046AC9" w:rsidRPr="00046AC9" w:rsidRDefault="00046AC9" w:rsidP="00046AC9">
      <w:pPr>
        <w:widowControl/>
        <w:jc w:val="left"/>
        <w:rPr>
          <w:rFonts w:ascii="ＭＳ 明朝" w:eastAsia="ＭＳ 明朝"/>
        </w:rPr>
      </w:pPr>
    </w:p>
    <w:p w14:paraId="307D8269" w14:textId="77777777" w:rsidR="00046AC9" w:rsidRPr="00046AC9" w:rsidRDefault="00046AC9" w:rsidP="00046AC9">
      <w:pPr>
        <w:widowControl/>
        <w:jc w:val="left"/>
        <w:rPr>
          <w:rFonts w:ascii="ＭＳ 明朝" w:eastAsia="ＭＳ 明朝"/>
        </w:rPr>
      </w:pPr>
    </w:p>
    <w:p w14:paraId="5A00C917" w14:textId="77777777" w:rsidR="00046AC9" w:rsidRPr="00046AC9" w:rsidRDefault="00046AC9" w:rsidP="00046AC9">
      <w:pPr>
        <w:widowControl/>
        <w:jc w:val="left"/>
        <w:rPr>
          <w:rFonts w:ascii="ＭＳ 明朝" w:eastAsia="ＭＳ 明朝"/>
        </w:rPr>
      </w:pPr>
    </w:p>
    <w:p w14:paraId="6B2F541D" w14:textId="77777777" w:rsidR="00046AC9" w:rsidRPr="00046AC9" w:rsidRDefault="00046AC9" w:rsidP="00046AC9">
      <w:pPr>
        <w:widowControl/>
        <w:jc w:val="left"/>
        <w:rPr>
          <w:rFonts w:ascii="ＭＳ 明朝" w:eastAsia="ＭＳ 明朝"/>
        </w:rPr>
      </w:pPr>
    </w:p>
    <w:p w14:paraId="11BAD7CC" w14:textId="77777777" w:rsidR="00046AC9" w:rsidRPr="00046AC9" w:rsidRDefault="00046AC9" w:rsidP="00046AC9">
      <w:pPr>
        <w:widowControl/>
        <w:jc w:val="left"/>
        <w:rPr>
          <w:rFonts w:ascii="ＭＳ 明朝" w:eastAsia="ＭＳ 明朝"/>
        </w:rPr>
      </w:pPr>
    </w:p>
    <w:p w14:paraId="47F558F1" w14:textId="77777777" w:rsidR="00046AC9" w:rsidRPr="00046AC9" w:rsidRDefault="00046AC9" w:rsidP="00046AC9">
      <w:pPr>
        <w:widowControl/>
        <w:jc w:val="left"/>
        <w:rPr>
          <w:rFonts w:ascii="ＭＳ 明朝" w:eastAsia="ＭＳ 明朝"/>
        </w:rPr>
      </w:pPr>
    </w:p>
    <w:p w14:paraId="2A61F95B" w14:textId="31E09E22" w:rsidR="00046AC9" w:rsidRPr="00AE2785" w:rsidRDefault="00F77D4A" w:rsidP="00F77D4A">
      <w:pPr>
        <w:widowControl/>
        <w:jc w:val="center"/>
        <w:rPr>
          <w:rFonts w:ascii="ＭＳ 明朝" w:eastAsia="ＭＳ 明朝"/>
        </w:rPr>
      </w:pPr>
      <w:r w:rsidRPr="00AE2785">
        <w:rPr>
          <w:rFonts w:ascii="ＭＳ 明朝" w:hAnsi="ＭＳ 明朝" w:hint="eastAsia"/>
          <w:b/>
          <w:i/>
          <w:sz w:val="36"/>
          <w:szCs w:val="36"/>
        </w:rPr>
        <w:t xml:space="preserve">Excel </w:t>
      </w:r>
      <w:r w:rsidR="009A6F45" w:rsidRPr="00AE2785">
        <w:rPr>
          <w:rFonts w:ascii="ＭＳ 明朝" w:hAnsi="ＭＳ 明朝" w:hint="eastAsia"/>
          <w:b/>
          <w:i/>
          <w:sz w:val="36"/>
          <w:szCs w:val="36"/>
        </w:rPr>
        <w:t>2021，</w:t>
      </w:r>
      <w:r w:rsidRPr="00AE2785">
        <w:rPr>
          <w:rFonts w:ascii="ＭＳ 明朝" w:hAnsi="ＭＳ 明朝" w:hint="eastAsia"/>
          <w:b/>
          <w:i/>
          <w:sz w:val="36"/>
          <w:szCs w:val="36"/>
        </w:rPr>
        <w:t>2016,2013,2010に対応）</w:t>
      </w:r>
    </w:p>
    <w:p w14:paraId="0BA7EFCE" w14:textId="77777777" w:rsidR="00046AC9" w:rsidRPr="00046AC9" w:rsidRDefault="00046AC9" w:rsidP="00046AC9">
      <w:pPr>
        <w:widowControl/>
        <w:jc w:val="left"/>
        <w:rPr>
          <w:rFonts w:ascii="ＭＳ 明朝" w:eastAsia="ＭＳ 明朝"/>
        </w:rPr>
      </w:pPr>
    </w:p>
    <w:p w14:paraId="44A759D9" w14:textId="34735C92" w:rsidR="00046AC9" w:rsidRPr="005E687D" w:rsidRDefault="009A6F45" w:rsidP="009A6F45">
      <w:pPr>
        <w:widowControl/>
        <w:jc w:val="center"/>
        <w:rPr>
          <w:rFonts w:ascii="ＭＳ 明朝" w:eastAsia="ＭＳ 明朝"/>
          <w:color w:val="FFFFFF" w:themeColor="background1"/>
          <w:sz w:val="32"/>
          <w:szCs w:val="32"/>
        </w:rPr>
      </w:pPr>
      <w:r w:rsidRPr="005E687D">
        <w:rPr>
          <w:rFonts w:ascii="ＭＳ 明朝" w:eastAsia="ＭＳ 明朝" w:hint="eastAsia"/>
          <w:color w:val="FFFFFF" w:themeColor="background1"/>
          <w:sz w:val="32"/>
          <w:szCs w:val="32"/>
          <w:highlight w:val="blue"/>
        </w:rPr>
        <w:t>（説明</w:t>
      </w:r>
      <w:r w:rsidR="005E687D">
        <w:rPr>
          <w:rFonts w:ascii="ＭＳ 明朝" w:eastAsia="ＭＳ 明朝" w:hint="eastAsia"/>
          <w:color w:val="FFFFFF" w:themeColor="background1"/>
          <w:sz w:val="32"/>
          <w:szCs w:val="32"/>
          <w:highlight w:val="blue"/>
        </w:rPr>
        <w:t>増補</w:t>
      </w:r>
      <w:r w:rsidRPr="005E687D">
        <w:rPr>
          <w:rFonts w:ascii="ＭＳ 明朝" w:eastAsia="ＭＳ 明朝" w:hint="eastAsia"/>
          <w:color w:val="FFFFFF" w:themeColor="background1"/>
          <w:sz w:val="32"/>
          <w:szCs w:val="32"/>
          <w:highlight w:val="blue"/>
        </w:rPr>
        <w:t>版202</w:t>
      </w:r>
      <w:r w:rsidR="005E687D" w:rsidRPr="005E687D">
        <w:rPr>
          <w:rFonts w:ascii="ＭＳ 明朝" w:eastAsia="ＭＳ 明朝" w:hint="eastAsia"/>
          <w:color w:val="FFFFFF" w:themeColor="background1"/>
          <w:sz w:val="32"/>
          <w:szCs w:val="32"/>
          <w:highlight w:val="blue"/>
        </w:rPr>
        <w:t>4</w:t>
      </w:r>
      <w:r w:rsidRPr="005E687D">
        <w:rPr>
          <w:rFonts w:ascii="ＭＳ 明朝" w:eastAsia="ＭＳ 明朝" w:hint="eastAsia"/>
          <w:color w:val="FFFFFF" w:themeColor="background1"/>
          <w:sz w:val="32"/>
          <w:szCs w:val="32"/>
          <w:highlight w:val="blue"/>
        </w:rPr>
        <w:t>/0</w:t>
      </w:r>
      <w:r w:rsidR="005E687D" w:rsidRPr="005E687D">
        <w:rPr>
          <w:rFonts w:ascii="ＭＳ 明朝" w:eastAsia="ＭＳ 明朝" w:hint="eastAsia"/>
          <w:color w:val="FFFFFF" w:themeColor="background1"/>
          <w:sz w:val="32"/>
          <w:szCs w:val="32"/>
          <w:highlight w:val="blue"/>
        </w:rPr>
        <w:t>5</w:t>
      </w:r>
      <w:r w:rsidRPr="005E687D">
        <w:rPr>
          <w:rFonts w:ascii="ＭＳ 明朝" w:eastAsia="ＭＳ 明朝" w:hint="eastAsia"/>
          <w:color w:val="FFFFFF" w:themeColor="background1"/>
          <w:sz w:val="32"/>
          <w:szCs w:val="32"/>
          <w:highlight w:val="blue"/>
        </w:rPr>
        <w:t>/</w:t>
      </w:r>
      <w:r w:rsidR="005E687D" w:rsidRPr="005E687D">
        <w:rPr>
          <w:rFonts w:ascii="ＭＳ 明朝" w:eastAsia="ＭＳ 明朝" w:hint="eastAsia"/>
          <w:color w:val="FFFFFF" w:themeColor="background1"/>
          <w:sz w:val="32"/>
          <w:szCs w:val="32"/>
          <w:highlight w:val="blue"/>
        </w:rPr>
        <w:t>14</w:t>
      </w:r>
      <w:r w:rsidRPr="005E687D">
        <w:rPr>
          <w:rFonts w:ascii="ＭＳ 明朝" w:eastAsia="ＭＳ 明朝" w:hint="eastAsia"/>
          <w:color w:val="FFFFFF" w:themeColor="background1"/>
          <w:sz w:val="32"/>
          <w:szCs w:val="32"/>
          <w:highlight w:val="blue"/>
        </w:rPr>
        <w:t>）</w:t>
      </w:r>
    </w:p>
    <w:p w14:paraId="3CECC724" w14:textId="2BDED87D" w:rsidR="00046AC9" w:rsidRPr="00AE2785" w:rsidRDefault="00AE2785" w:rsidP="004304A2">
      <w:pPr>
        <w:widowControl/>
        <w:jc w:val="center"/>
        <w:rPr>
          <w:rFonts w:ascii="ＭＳ 明朝" w:eastAsia="ＭＳ 明朝"/>
          <w:b/>
          <w:bCs/>
          <w:color w:val="EE0000"/>
        </w:rPr>
      </w:pPr>
      <w:r w:rsidRPr="00AE2785">
        <w:rPr>
          <w:rFonts w:ascii="ＭＳ 明朝" w:eastAsia="ＭＳ 明朝" w:hint="eastAsia"/>
          <w:b/>
          <w:bCs/>
          <w:color w:val="EE0000"/>
        </w:rPr>
        <w:t>ホームページの掲載を2025年10月から中止したため本説明書の関連項目を削除しました</w:t>
      </w:r>
      <w:r w:rsidR="004304A2" w:rsidRPr="00AE2785">
        <w:rPr>
          <w:rFonts w:ascii="ＭＳ 明朝" w:eastAsia="ＭＳ 明朝" w:hint="eastAsia"/>
          <w:b/>
          <w:bCs/>
          <w:color w:val="EE0000"/>
        </w:rPr>
        <w:t>。</w:t>
      </w:r>
    </w:p>
    <w:p w14:paraId="62A07D8D" w14:textId="77777777" w:rsidR="00046AC9" w:rsidRPr="00046AC9" w:rsidRDefault="00046AC9" w:rsidP="00046AC9">
      <w:pPr>
        <w:widowControl/>
        <w:rPr>
          <w:rFonts w:ascii="ＭＳ 明朝" w:eastAsia="ＭＳ 明朝"/>
        </w:rPr>
      </w:pPr>
    </w:p>
    <w:p w14:paraId="41FD8362" w14:textId="286154C2" w:rsidR="00046AC9" w:rsidRPr="00046AC9" w:rsidRDefault="00046AC9" w:rsidP="00046AC9">
      <w:pPr>
        <w:widowControl/>
        <w:snapToGrid w:val="0"/>
        <w:jc w:val="center"/>
        <w:rPr>
          <w:rFonts w:ascii="ＭＳ 明朝" w:eastAsia="ＭＳ 明朝"/>
          <w:b/>
          <w:bCs/>
          <w:sz w:val="40"/>
          <w:szCs w:val="40"/>
        </w:rPr>
      </w:pPr>
      <w:r w:rsidRPr="00046AC9">
        <w:rPr>
          <w:rFonts w:ascii="ＭＳ 明朝" w:eastAsia="ＭＳ 明朝" w:hint="eastAsia"/>
          <w:b/>
          <w:bCs/>
          <w:sz w:val="40"/>
          <w:szCs w:val="40"/>
        </w:rPr>
        <w:t>202</w:t>
      </w:r>
      <w:r w:rsidR="002E477D">
        <w:rPr>
          <w:rFonts w:ascii="ＭＳ 明朝" w:eastAsia="ＭＳ 明朝" w:hint="eastAsia"/>
          <w:b/>
          <w:bCs/>
          <w:sz w:val="40"/>
          <w:szCs w:val="40"/>
        </w:rPr>
        <w:t>1</w:t>
      </w:r>
      <w:r w:rsidRPr="00046AC9">
        <w:rPr>
          <w:rFonts w:ascii="ＭＳ 明朝" w:eastAsia="ＭＳ 明朝" w:hint="eastAsia"/>
          <w:b/>
          <w:bCs/>
          <w:sz w:val="40"/>
          <w:szCs w:val="40"/>
        </w:rPr>
        <w:t>/</w:t>
      </w:r>
      <w:r w:rsidR="002E477D">
        <w:rPr>
          <w:rFonts w:ascii="ＭＳ 明朝" w:eastAsia="ＭＳ 明朝" w:hint="eastAsia"/>
          <w:b/>
          <w:bCs/>
          <w:sz w:val="40"/>
          <w:szCs w:val="40"/>
        </w:rPr>
        <w:t>0</w:t>
      </w:r>
      <w:r w:rsidRPr="00046AC9">
        <w:rPr>
          <w:rFonts w:ascii="ＭＳ 明朝" w:eastAsia="ＭＳ 明朝" w:hint="eastAsia"/>
          <w:b/>
          <w:bCs/>
          <w:sz w:val="40"/>
          <w:szCs w:val="40"/>
        </w:rPr>
        <w:t>1/</w:t>
      </w:r>
      <w:r w:rsidR="002E477D">
        <w:rPr>
          <w:rFonts w:ascii="ＭＳ 明朝" w:eastAsia="ＭＳ 明朝" w:hint="eastAsia"/>
          <w:b/>
          <w:bCs/>
          <w:sz w:val="40"/>
          <w:szCs w:val="40"/>
        </w:rPr>
        <w:t>22</w:t>
      </w:r>
    </w:p>
    <w:p w14:paraId="35A6156D" w14:textId="77777777" w:rsidR="00046AC9" w:rsidRPr="00046AC9" w:rsidRDefault="00046AC9" w:rsidP="00046AC9">
      <w:pPr>
        <w:widowControl/>
        <w:snapToGrid w:val="0"/>
        <w:rPr>
          <w:rFonts w:ascii="ＭＳ 明朝" w:eastAsia="ＭＳ 明朝"/>
          <w:sz w:val="36"/>
          <w:szCs w:val="36"/>
        </w:rPr>
      </w:pPr>
    </w:p>
    <w:p w14:paraId="3F90D3BC" w14:textId="77777777" w:rsidR="00046AC9" w:rsidRPr="00046AC9" w:rsidRDefault="00046AC9" w:rsidP="00046AC9">
      <w:pPr>
        <w:widowControl/>
        <w:snapToGrid w:val="0"/>
        <w:rPr>
          <w:rFonts w:ascii="ＭＳ 明朝" w:eastAsia="ＭＳ 明朝"/>
          <w:sz w:val="36"/>
          <w:szCs w:val="36"/>
        </w:rPr>
      </w:pPr>
    </w:p>
    <w:p w14:paraId="3217A4AC" w14:textId="6CD92FF5" w:rsidR="00046AC9" w:rsidRPr="00046AC9" w:rsidRDefault="00046AC9" w:rsidP="00046AC9">
      <w:pPr>
        <w:widowControl/>
        <w:snapToGrid w:val="0"/>
        <w:jc w:val="center"/>
        <w:rPr>
          <w:rFonts w:ascii="ＭＳ 明朝" w:eastAsia="ＭＳ 明朝"/>
          <w:b/>
          <w:bCs/>
          <w:sz w:val="36"/>
          <w:szCs w:val="36"/>
        </w:rPr>
      </w:pPr>
      <w:r w:rsidRPr="00046AC9">
        <w:rPr>
          <w:rFonts w:ascii="ＭＳ 明朝" w:eastAsia="ＭＳ 明朝" w:hint="eastAsia"/>
          <w:b/>
          <w:bCs/>
          <w:sz w:val="36"/>
          <w:szCs w:val="36"/>
        </w:rPr>
        <w:t>Version：2.0</w:t>
      </w:r>
      <w:r w:rsidR="002E477D">
        <w:rPr>
          <w:rFonts w:ascii="ＭＳ 明朝" w:eastAsia="ＭＳ 明朝" w:hint="eastAsia"/>
          <w:b/>
          <w:bCs/>
          <w:sz w:val="36"/>
          <w:szCs w:val="36"/>
        </w:rPr>
        <w:t>1</w:t>
      </w:r>
    </w:p>
    <w:p w14:paraId="50151800" w14:textId="77777777" w:rsidR="00046AC9" w:rsidRPr="00046AC9" w:rsidRDefault="00046AC9" w:rsidP="00046AC9">
      <w:pPr>
        <w:widowControl/>
        <w:snapToGrid w:val="0"/>
        <w:rPr>
          <w:rFonts w:ascii="ＭＳ 明朝" w:eastAsia="ＭＳ 明朝"/>
        </w:rPr>
      </w:pPr>
    </w:p>
    <w:p w14:paraId="544696B5" w14:textId="1A5E590A" w:rsidR="00046AC9" w:rsidRPr="00046AC9" w:rsidRDefault="00046AC9" w:rsidP="004304A2">
      <w:pPr>
        <w:widowControl/>
        <w:snapToGrid w:val="0"/>
        <w:rPr>
          <w:rFonts w:ascii="ＭＳ 明朝" w:eastAsia="ＭＳ 明朝"/>
          <w:color w:val="0000FF" w:themeColor="hyperlink"/>
          <w:sz w:val="40"/>
          <w:szCs w:val="40"/>
          <w:u w:val="single"/>
        </w:rPr>
      </w:pPr>
    </w:p>
    <w:p w14:paraId="33108E5F" w14:textId="77777777" w:rsidR="00046AC9" w:rsidRPr="00046AC9" w:rsidRDefault="00046AC9" w:rsidP="00046AC9">
      <w:pPr>
        <w:widowControl/>
        <w:snapToGrid w:val="0"/>
        <w:rPr>
          <w:rFonts w:ascii="ＭＳ 明朝" w:eastAsia="ＭＳ 明朝"/>
          <w:sz w:val="36"/>
          <w:szCs w:val="36"/>
        </w:rPr>
      </w:pPr>
    </w:p>
    <w:p w14:paraId="1D32AC94" w14:textId="77777777" w:rsidR="00046AC9" w:rsidRPr="00046AC9" w:rsidRDefault="00046AC9" w:rsidP="00046AC9">
      <w:pPr>
        <w:widowControl/>
        <w:snapToGrid w:val="0"/>
        <w:jc w:val="center"/>
        <w:rPr>
          <w:rFonts w:ascii="ＭＳ 明朝" w:eastAsia="ＭＳ 明朝"/>
          <w:sz w:val="36"/>
          <w:szCs w:val="36"/>
        </w:rPr>
      </w:pPr>
      <w:r w:rsidRPr="00046AC9">
        <w:rPr>
          <w:rFonts w:ascii="ＭＳ 明朝" w:eastAsia="ＭＳ 明朝" w:hint="eastAsia"/>
          <w:b/>
          <w:i/>
          <w:sz w:val="36"/>
          <w:szCs w:val="36"/>
        </w:rPr>
        <w:t>By Tatsu</w:t>
      </w:r>
    </w:p>
    <w:p w14:paraId="3C1369FB" w14:textId="77777777" w:rsidR="00046AC9" w:rsidRPr="00046AC9" w:rsidRDefault="00046AC9" w:rsidP="00046AC9">
      <w:pPr>
        <w:widowControl/>
        <w:snapToGrid w:val="0"/>
        <w:jc w:val="left"/>
        <w:rPr>
          <w:rFonts w:ascii="ＭＳ 明朝" w:eastAsia="ＭＳ 明朝"/>
          <w:sz w:val="36"/>
          <w:szCs w:val="36"/>
        </w:rPr>
      </w:pPr>
    </w:p>
    <w:p w14:paraId="4FD58F36" w14:textId="77777777" w:rsidR="00046AC9" w:rsidRPr="00046AC9" w:rsidRDefault="00046AC9" w:rsidP="00046AC9">
      <w:pPr>
        <w:widowControl/>
        <w:snapToGrid w:val="0"/>
        <w:jc w:val="left"/>
        <w:rPr>
          <w:rFonts w:ascii="ＭＳ 明朝" w:eastAsia="ＭＳ 明朝"/>
          <w:sz w:val="36"/>
          <w:szCs w:val="36"/>
        </w:rPr>
      </w:pPr>
    </w:p>
    <w:p w14:paraId="4EE3D9F7" w14:textId="77777777" w:rsidR="00046AC9" w:rsidRPr="00046AC9" w:rsidRDefault="00046AC9" w:rsidP="00046AC9">
      <w:pPr>
        <w:widowControl/>
        <w:snapToGrid w:val="0"/>
        <w:rPr>
          <w:rFonts w:ascii="ＭＳ 明朝" w:eastAsia="ＭＳ 明朝"/>
          <w:sz w:val="28"/>
          <w:szCs w:val="28"/>
        </w:rPr>
      </w:pPr>
      <w:r w:rsidRPr="00046AC9">
        <w:rPr>
          <w:rFonts w:ascii="ＭＳ 明朝" w:eastAsia="ＭＳ 明朝" w:hint="eastAsia"/>
          <w:sz w:val="28"/>
          <w:szCs w:val="28"/>
        </w:rPr>
        <w:t>著作権：　　　 著作権は本プログラムの作成者にあります。</w:t>
      </w:r>
    </w:p>
    <w:p w14:paraId="162DC049" w14:textId="77777777" w:rsidR="00046AC9" w:rsidRPr="00046AC9" w:rsidRDefault="00046AC9" w:rsidP="00046AC9">
      <w:pPr>
        <w:widowControl/>
        <w:snapToGrid w:val="0"/>
        <w:rPr>
          <w:rFonts w:ascii="ＭＳ 明朝" w:eastAsia="ＭＳ 明朝"/>
          <w:sz w:val="28"/>
          <w:szCs w:val="28"/>
        </w:rPr>
      </w:pPr>
      <w:r w:rsidRPr="00046AC9">
        <w:rPr>
          <w:rFonts w:ascii="ＭＳ 明朝" w:eastAsia="ＭＳ 明朝" w:hint="eastAsia"/>
          <w:sz w:val="28"/>
          <w:szCs w:val="28"/>
        </w:rPr>
        <w:t>配布・転載：　 プログラムの配布、転載等は一切お断りします。</w:t>
      </w:r>
    </w:p>
    <w:p w14:paraId="770180FE" w14:textId="7F3A7919" w:rsidR="003A243C" w:rsidRDefault="00046AC9" w:rsidP="003A243C">
      <w:pPr>
        <w:widowControl/>
        <w:snapToGrid w:val="0"/>
        <w:rPr>
          <w:rStyle w:val="a8"/>
          <w:rFonts w:ascii="ＭＳ 明朝" w:eastAsia="ＭＳ 明朝"/>
          <w:sz w:val="28"/>
          <w:szCs w:val="28"/>
        </w:rPr>
      </w:pPr>
      <w:r w:rsidRPr="00046AC9">
        <w:rPr>
          <w:rFonts w:ascii="ＭＳ 明朝" w:eastAsia="ＭＳ 明朝" w:hint="eastAsia"/>
          <w:sz w:val="28"/>
          <w:szCs w:val="28"/>
        </w:rPr>
        <w:t xml:space="preserve">連絡先：       E-Mail:  </w:t>
      </w:r>
      <w:hyperlink r:id="rId8" w:history="1">
        <w:r w:rsidR="003A243C" w:rsidRPr="00234D27">
          <w:rPr>
            <w:rStyle w:val="a8"/>
            <w:rFonts w:ascii="ＭＳ 明朝" w:eastAsia="ＭＳ 明朝" w:hint="eastAsia"/>
            <w:sz w:val="28"/>
            <w:szCs w:val="28"/>
          </w:rPr>
          <w:t>w-tatsu14a@nifty.com</w:t>
        </w:r>
      </w:hyperlink>
    </w:p>
    <w:p w14:paraId="4274D579" w14:textId="77777777" w:rsidR="00CF7E3F" w:rsidRPr="00FE083D" w:rsidRDefault="00CF7E3F" w:rsidP="003A243C">
      <w:pPr>
        <w:widowControl/>
        <w:snapToGrid w:val="0"/>
        <w:rPr>
          <w:rFonts w:ascii="ＭＳ 明朝" w:eastAsia="ＭＳ 明朝"/>
          <w:sz w:val="28"/>
          <w:szCs w:val="28"/>
        </w:rPr>
      </w:pPr>
    </w:p>
    <w:p w14:paraId="26B5CA6C" w14:textId="77777777" w:rsidR="00046AC9" w:rsidRPr="00046AC9" w:rsidRDefault="00046AC9" w:rsidP="00046AC9">
      <w:pPr>
        <w:jc w:val="center"/>
        <w:rPr>
          <w:rFonts w:ascii="ＭＳ 明朝" w:eastAsia="ＭＳ 明朝"/>
          <w:b/>
          <w:bCs/>
          <w:sz w:val="36"/>
          <w:szCs w:val="36"/>
        </w:rPr>
      </w:pPr>
      <w:r w:rsidRPr="00046AC9">
        <w:rPr>
          <w:rFonts w:ascii="ＭＳ 明朝" w:eastAsia="ＭＳ 明朝" w:hint="eastAsia"/>
          <w:b/>
          <w:bCs/>
          <w:sz w:val="36"/>
          <w:szCs w:val="36"/>
        </w:rPr>
        <w:lastRenderedPageBreak/>
        <w:t>目　　次</w:t>
      </w:r>
    </w:p>
    <w:p w14:paraId="2723520D" w14:textId="77777777" w:rsidR="00046AC9" w:rsidRPr="00046AC9" w:rsidRDefault="00046AC9" w:rsidP="00046AC9">
      <w:pPr>
        <w:rPr>
          <w:rFonts w:ascii="ＭＳ 明朝" w:eastAsia="ＭＳ 明朝"/>
        </w:rPr>
      </w:pPr>
    </w:p>
    <w:p w14:paraId="1E53B703" w14:textId="5CF0C457" w:rsidR="00E33D95" w:rsidRDefault="00046AC9">
      <w:pPr>
        <w:pStyle w:val="11"/>
        <w:tabs>
          <w:tab w:val="right" w:leader="dot" w:pos="9061"/>
        </w:tabs>
        <w:rPr>
          <w:noProof/>
          <w14:ligatures w14:val="standardContextual"/>
        </w:rPr>
      </w:pPr>
      <w:r>
        <w:rPr>
          <w:rFonts w:ascii="ＭＳ 明朝" w:eastAsia="ＭＳ 明朝"/>
          <w:b/>
          <w:noProof/>
          <w:sz w:val="22"/>
        </w:rPr>
        <w:fldChar w:fldCharType="begin"/>
      </w:r>
      <w:r>
        <w:rPr>
          <w:rFonts w:ascii="ＭＳ 明朝" w:eastAsia="ＭＳ 明朝"/>
          <w:b/>
          <w:noProof/>
          <w:sz w:val="22"/>
        </w:rPr>
        <w:instrText xml:space="preserve"> TOC \o "1-2" \h \z \u </w:instrText>
      </w:r>
      <w:r>
        <w:rPr>
          <w:rFonts w:ascii="ＭＳ 明朝" w:eastAsia="ＭＳ 明朝"/>
          <w:b/>
          <w:noProof/>
          <w:sz w:val="22"/>
        </w:rPr>
        <w:fldChar w:fldCharType="separate"/>
      </w:r>
      <w:hyperlink w:anchor="_Toc166600551" w:history="1">
        <w:r w:rsidR="00E33D95" w:rsidRPr="003F10E1">
          <w:rPr>
            <w:rStyle w:val="a8"/>
            <w:noProof/>
          </w:rPr>
          <w:t>１</w:t>
        </w:r>
        <w:r w:rsidR="00E33D95" w:rsidRPr="003F10E1">
          <w:rPr>
            <w:rStyle w:val="a8"/>
            <w:noProof/>
          </w:rPr>
          <w:t xml:space="preserve"> </w:t>
        </w:r>
        <w:r w:rsidR="00E33D95" w:rsidRPr="003F10E1">
          <w:rPr>
            <w:rStyle w:val="a8"/>
            <w:noProof/>
          </w:rPr>
          <w:t>この説明書の使用方法</w:t>
        </w:r>
        <w:r w:rsidR="00E33D95">
          <w:rPr>
            <w:noProof/>
            <w:webHidden/>
          </w:rPr>
          <w:tab/>
        </w:r>
        <w:r w:rsidR="00E33D95">
          <w:rPr>
            <w:noProof/>
            <w:webHidden/>
          </w:rPr>
          <w:fldChar w:fldCharType="begin"/>
        </w:r>
        <w:r w:rsidR="00E33D95">
          <w:rPr>
            <w:noProof/>
            <w:webHidden/>
          </w:rPr>
          <w:instrText xml:space="preserve"> PAGEREF _Toc166600551 \h </w:instrText>
        </w:r>
        <w:r w:rsidR="00E33D95">
          <w:rPr>
            <w:noProof/>
            <w:webHidden/>
          </w:rPr>
        </w:r>
        <w:r w:rsidR="00E33D95">
          <w:rPr>
            <w:noProof/>
            <w:webHidden/>
          </w:rPr>
          <w:fldChar w:fldCharType="separate"/>
        </w:r>
        <w:r w:rsidR="00E33D95">
          <w:rPr>
            <w:noProof/>
            <w:webHidden/>
          </w:rPr>
          <w:t>- 1 -</w:t>
        </w:r>
        <w:r w:rsidR="00E33D95">
          <w:rPr>
            <w:noProof/>
            <w:webHidden/>
          </w:rPr>
          <w:fldChar w:fldCharType="end"/>
        </w:r>
      </w:hyperlink>
    </w:p>
    <w:p w14:paraId="0CA0BC3F" w14:textId="160238FB" w:rsidR="00E33D95" w:rsidRDefault="00E33D95">
      <w:pPr>
        <w:pStyle w:val="23"/>
        <w:tabs>
          <w:tab w:val="right" w:leader="dot" w:pos="9061"/>
        </w:tabs>
        <w:rPr>
          <w:noProof/>
          <w14:ligatures w14:val="standardContextual"/>
        </w:rPr>
      </w:pPr>
      <w:hyperlink w:anchor="_Toc166600552" w:history="1">
        <w:r w:rsidRPr="003F10E1">
          <w:rPr>
            <w:rStyle w:val="a8"/>
            <w:rFonts w:hAnsiTheme="minorEastAsia"/>
            <w:noProof/>
          </w:rPr>
          <w:t xml:space="preserve">(1) </w:t>
        </w:r>
        <w:r w:rsidRPr="003F10E1">
          <w:rPr>
            <w:rStyle w:val="a8"/>
            <w:rFonts w:hAnsiTheme="minorEastAsia"/>
            <w:noProof/>
          </w:rPr>
          <w:t>ペーパーレスで使用すると図や説明文の参照が簡単になります。</w:t>
        </w:r>
        <w:r>
          <w:rPr>
            <w:noProof/>
            <w:webHidden/>
          </w:rPr>
          <w:tab/>
        </w:r>
        <w:r>
          <w:rPr>
            <w:noProof/>
            <w:webHidden/>
          </w:rPr>
          <w:fldChar w:fldCharType="begin"/>
        </w:r>
        <w:r>
          <w:rPr>
            <w:noProof/>
            <w:webHidden/>
          </w:rPr>
          <w:instrText xml:space="preserve"> PAGEREF _Toc166600552 \h </w:instrText>
        </w:r>
        <w:r>
          <w:rPr>
            <w:noProof/>
            <w:webHidden/>
          </w:rPr>
        </w:r>
        <w:r>
          <w:rPr>
            <w:noProof/>
            <w:webHidden/>
          </w:rPr>
          <w:fldChar w:fldCharType="separate"/>
        </w:r>
        <w:r>
          <w:rPr>
            <w:noProof/>
            <w:webHidden/>
          </w:rPr>
          <w:t>- 1 -</w:t>
        </w:r>
        <w:r>
          <w:rPr>
            <w:noProof/>
            <w:webHidden/>
          </w:rPr>
          <w:fldChar w:fldCharType="end"/>
        </w:r>
      </w:hyperlink>
    </w:p>
    <w:p w14:paraId="0D627250" w14:textId="40642190" w:rsidR="00E33D95" w:rsidRDefault="00E33D95">
      <w:pPr>
        <w:pStyle w:val="23"/>
        <w:tabs>
          <w:tab w:val="right" w:leader="dot" w:pos="9061"/>
        </w:tabs>
        <w:rPr>
          <w:noProof/>
          <w14:ligatures w14:val="standardContextual"/>
        </w:rPr>
      </w:pPr>
      <w:hyperlink w:anchor="_Toc166600553" w:history="1">
        <w:r w:rsidRPr="003F10E1">
          <w:rPr>
            <w:rStyle w:val="a8"/>
            <w:rFonts w:hAnsiTheme="minorEastAsia"/>
            <w:noProof/>
          </w:rPr>
          <w:t xml:space="preserve">(2) </w:t>
        </w:r>
        <w:r w:rsidRPr="003F10E1">
          <w:rPr>
            <w:rStyle w:val="a8"/>
            <w:rFonts w:hAnsiTheme="minorEastAsia"/>
            <w:noProof/>
          </w:rPr>
          <w:t>「戻る」、「進む」ボタンを表示する方法：</w:t>
        </w:r>
        <w:r>
          <w:rPr>
            <w:noProof/>
            <w:webHidden/>
          </w:rPr>
          <w:tab/>
        </w:r>
        <w:r>
          <w:rPr>
            <w:noProof/>
            <w:webHidden/>
          </w:rPr>
          <w:fldChar w:fldCharType="begin"/>
        </w:r>
        <w:r>
          <w:rPr>
            <w:noProof/>
            <w:webHidden/>
          </w:rPr>
          <w:instrText xml:space="preserve"> PAGEREF _Toc166600553 \h </w:instrText>
        </w:r>
        <w:r>
          <w:rPr>
            <w:noProof/>
            <w:webHidden/>
          </w:rPr>
        </w:r>
        <w:r>
          <w:rPr>
            <w:noProof/>
            <w:webHidden/>
          </w:rPr>
          <w:fldChar w:fldCharType="separate"/>
        </w:r>
        <w:r>
          <w:rPr>
            <w:noProof/>
            <w:webHidden/>
          </w:rPr>
          <w:t>- 1 -</w:t>
        </w:r>
        <w:r>
          <w:rPr>
            <w:noProof/>
            <w:webHidden/>
          </w:rPr>
          <w:fldChar w:fldCharType="end"/>
        </w:r>
      </w:hyperlink>
    </w:p>
    <w:p w14:paraId="14C82E19" w14:textId="0F14C2E1" w:rsidR="00E33D95" w:rsidRDefault="00E33D95">
      <w:pPr>
        <w:pStyle w:val="23"/>
        <w:tabs>
          <w:tab w:val="right" w:leader="dot" w:pos="9061"/>
        </w:tabs>
        <w:rPr>
          <w:noProof/>
          <w14:ligatures w14:val="standardContextual"/>
        </w:rPr>
      </w:pPr>
      <w:hyperlink w:anchor="_Toc166600554" w:history="1">
        <w:r w:rsidRPr="003F10E1">
          <w:rPr>
            <w:rStyle w:val="a8"/>
            <w:rFonts w:hAnsiTheme="minorEastAsia"/>
            <w:noProof/>
          </w:rPr>
          <w:t xml:space="preserve">(3) </w:t>
        </w:r>
        <w:r w:rsidRPr="003F10E1">
          <w:rPr>
            <w:rStyle w:val="a8"/>
            <w:rFonts w:hAnsiTheme="minorEastAsia"/>
            <w:noProof/>
          </w:rPr>
          <w:t>この説明書の文字を検索する場合は次のようになります。</w:t>
        </w:r>
        <w:r>
          <w:rPr>
            <w:noProof/>
            <w:webHidden/>
          </w:rPr>
          <w:tab/>
        </w:r>
        <w:r>
          <w:rPr>
            <w:noProof/>
            <w:webHidden/>
          </w:rPr>
          <w:fldChar w:fldCharType="begin"/>
        </w:r>
        <w:r>
          <w:rPr>
            <w:noProof/>
            <w:webHidden/>
          </w:rPr>
          <w:instrText xml:space="preserve"> PAGEREF _Toc166600554 \h </w:instrText>
        </w:r>
        <w:r>
          <w:rPr>
            <w:noProof/>
            <w:webHidden/>
          </w:rPr>
        </w:r>
        <w:r>
          <w:rPr>
            <w:noProof/>
            <w:webHidden/>
          </w:rPr>
          <w:fldChar w:fldCharType="separate"/>
        </w:r>
        <w:r>
          <w:rPr>
            <w:noProof/>
            <w:webHidden/>
          </w:rPr>
          <w:t>- 2 -</w:t>
        </w:r>
        <w:r>
          <w:rPr>
            <w:noProof/>
            <w:webHidden/>
          </w:rPr>
          <w:fldChar w:fldCharType="end"/>
        </w:r>
      </w:hyperlink>
    </w:p>
    <w:p w14:paraId="5E9D300D" w14:textId="2994C9F7" w:rsidR="00E33D95" w:rsidRDefault="00E33D95">
      <w:pPr>
        <w:pStyle w:val="23"/>
        <w:tabs>
          <w:tab w:val="right" w:leader="dot" w:pos="9061"/>
        </w:tabs>
        <w:rPr>
          <w:noProof/>
          <w14:ligatures w14:val="standardContextual"/>
        </w:rPr>
      </w:pPr>
      <w:hyperlink w:anchor="_Toc166600555" w:history="1">
        <w:r w:rsidRPr="003F10E1">
          <w:rPr>
            <w:rStyle w:val="a8"/>
            <w:rFonts w:hAnsiTheme="minorEastAsia"/>
            <w:noProof/>
          </w:rPr>
          <w:t xml:space="preserve">(4) </w:t>
        </w:r>
        <w:r w:rsidRPr="003F10E1">
          <w:rPr>
            <w:rStyle w:val="a8"/>
            <w:rFonts w:hAnsiTheme="minorEastAsia"/>
            <w:noProof/>
          </w:rPr>
          <w:t>ソフトの使用にあたってのご注意</w:t>
        </w:r>
        <w:r>
          <w:rPr>
            <w:noProof/>
            <w:webHidden/>
          </w:rPr>
          <w:tab/>
        </w:r>
        <w:r>
          <w:rPr>
            <w:noProof/>
            <w:webHidden/>
          </w:rPr>
          <w:fldChar w:fldCharType="begin"/>
        </w:r>
        <w:r>
          <w:rPr>
            <w:noProof/>
            <w:webHidden/>
          </w:rPr>
          <w:instrText xml:space="preserve"> PAGEREF _Toc166600555 \h </w:instrText>
        </w:r>
        <w:r>
          <w:rPr>
            <w:noProof/>
            <w:webHidden/>
          </w:rPr>
        </w:r>
        <w:r>
          <w:rPr>
            <w:noProof/>
            <w:webHidden/>
          </w:rPr>
          <w:fldChar w:fldCharType="separate"/>
        </w:r>
        <w:r>
          <w:rPr>
            <w:noProof/>
            <w:webHidden/>
          </w:rPr>
          <w:t>- 2 -</w:t>
        </w:r>
        <w:r>
          <w:rPr>
            <w:noProof/>
            <w:webHidden/>
          </w:rPr>
          <w:fldChar w:fldCharType="end"/>
        </w:r>
      </w:hyperlink>
    </w:p>
    <w:p w14:paraId="4F493AB0" w14:textId="4F886FF9" w:rsidR="00E33D95" w:rsidRDefault="00E33D95">
      <w:pPr>
        <w:pStyle w:val="11"/>
        <w:tabs>
          <w:tab w:val="right" w:leader="dot" w:pos="9061"/>
        </w:tabs>
        <w:rPr>
          <w:noProof/>
          <w14:ligatures w14:val="standardContextual"/>
        </w:rPr>
      </w:pPr>
      <w:hyperlink w:anchor="_Toc166600556" w:history="1">
        <w:r w:rsidRPr="003F10E1">
          <w:rPr>
            <w:rStyle w:val="a8"/>
            <w:noProof/>
          </w:rPr>
          <w:t>２</w:t>
        </w:r>
        <w:r w:rsidRPr="003F10E1">
          <w:rPr>
            <w:rStyle w:val="a8"/>
            <w:noProof/>
          </w:rPr>
          <w:t xml:space="preserve"> </w:t>
        </w:r>
        <w:r w:rsidRPr="003F10E1">
          <w:rPr>
            <w:rStyle w:val="a8"/>
            <w:noProof/>
          </w:rPr>
          <w:t>ソフトの概要</w:t>
        </w:r>
        <w:r>
          <w:rPr>
            <w:noProof/>
            <w:webHidden/>
          </w:rPr>
          <w:tab/>
        </w:r>
        <w:r>
          <w:rPr>
            <w:noProof/>
            <w:webHidden/>
          </w:rPr>
          <w:fldChar w:fldCharType="begin"/>
        </w:r>
        <w:r>
          <w:rPr>
            <w:noProof/>
            <w:webHidden/>
          </w:rPr>
          <w:instrText xml:space="preserve"> PAGEREF _Toc166600556 \h </w:instrText>
        </w:r>
        <w:r>
          <w:rPr>
            <w:noProof/>
            <w:webHidden/>
          </w:rPr>
        </w:r>
        <w:r>
          <w:rPr>
            <w:noProof/>
            <w:webHidden/>
          </w:rPr>
          <w:fldChar w:fldCharType="separate"/>
        </w:r>
        <w:r>
          <w:rPr>
            <w:noProof/>
            <w:webHidden/>
          </w:rPr>
          <w:t>- 3 -</w:t>
        </w:r>
        <w:r>
          <w:rPr>
            <w:noProof/>
            <w:webHidden/>
          </w:rPr>
          <w:fldChar w:fldCharType="end"/>
        </w:r>
      </w:hyperlink>
    </w:p>
    <w:p w14:paraId="475D5538" w14:textId="028BDAEF" w:rsidR="00E33D95" w:rsidRDefault="00E33D95">
      <w:pPr>
        <w:pStyle w:val="11"/>
        <w:tabs>
          <w:tab w:val="right" w:leader="dot" w:pos="9061"/>
        </w:tabs>
        <w:rPr>
          <w:noProof/>
          <w14:ligatures w14:val="standardContextual"/>
        </w:rPr>
      </w:pPr>
      <w:hyperlink w:anchor="_Toc166600557" w:history="1">
        <w:r w:rsidRPr="003F10E1">
          <w:rPr>
            <w:rStyle w:val="a8"/>
            <w:noProof/>
          </w:rPr>
          <w:t>３</w:t>
        </w:r>
        <w:r w:rsidRPr="003F10E1">
          <w:rPr>
            <w:rStyle w:val="a8"/>
            <w:noProof/>
          </w:rPr>
          <w:t xml:space="preserve"> </w:t>
        </w:r>
        <w:r w:rsidRPr="003F10E1">
          <w:rPr>
            <w:rStyle w:val="a8"/>
            <w:noProof/>
          </w:rPr>
          <w:t>配布ファイルと使用可能な</w:t>
        </w:r>
        <w:r w:rsidRPr="003F10E1">
          <w:rPr>
            <w:rStyle w:val="a8"/>
            <w:noProof/>
          </w:rPr>
          <w:t>Excel</w:t>
        </w:r>
        <w:r w:rsidRPr="003F10E1">
          <w:rPr>
            <w:rStyle w:val="a8"/>
            <w:noProof/>
          </w:rPr>
          <w:t>のバージョン</w:t>
        </w:r>
        <w:r>
          <w:rPr>
            <w:noProof/>
            <w:webHidden/>
          </w:rPr>
          <w:tab/>
        </w:r>
        <w:r>
          <w:rPr>
            <w:noProof/>
            <w:webHidden/>
          </w:rPr>
          <w:fldChar w:fldCharType="begin"/>
        </w:r>
        <w:r>
          <w:rPr>
            <w:noProof/>
            <w:webHidden/>
          </w:rPr>
          <w:instrText xml:space="preserve"> PAGEREF _Toc166600557 \h </w:instrText>
        </w:r>
        <w:r>
          <w:rPr>
            <w:noProof/>
            <w:webHidden/>
          </w:rPr>
        </w:r>
        <w:r>
          <w:rPr>
            <w:noProof/>
            <w:webHidden/>
          </w:rPr>
          <w:fldChar w:fldCharType="separate"/>
        </w:r>
        <w:r>
          <w:rPr>
            <w:noProof/>
            <w:webHidden/>
          </w:rPr>
          <w:t>- 3 -</w:t>
        </w:r>
        <w:r>
          <w:rPr>
            <w:noProof/>
            <w:webHidden/>
          </w:rPr>
          <w:fldChar w:fldCharType="end"/>
        </w:r>
      </w:hyperlink>
    </w:p>
    <w:p w14:paraId="629B12AB" w14:textId="5527730F" w:rsidR="00E33D95" w:rsidRDefault="00E33D95">
      <w:pPr>
        <w:pStyle w:val="23"/>
        <w:tabs>
          <w:tab w:val="right" w:leader="dot" w:pos="9061"/>
        </w:tabs>
        <w:rPr>
          <w:noProof/>
          <w14:ligatures w14:val="standardContextual"/>
        </w:rPr>
      </w:pPr>
      <w:hyperlink w:anchor="_Toc166600558" w:history="1">
        <w:r w:rsidRPr="003F10E1">
          <w:rPr>
            <w:rStyle w:val="a8"/>
            <w:rFonts w:hAnsiTheme="minorEastAsia"/>
            <w:noProof/>
          </w:rPr>
          <w:t xml:space="preserve">(1) </w:t>
        </w:r>
        <w:r w:rsidRPr="003F10E1">
          <w:rPr>
            <w:rStyle w:val="a8"/>
            <w:rFonts w:hAnsiTheme="minorEastAsia"/>
            <w:noProof/>
          </w:rPr>
          <w:t>配布ファイル</w:t>
        </w:r>
        <w:r>
          <w:rPr>
            <w:noProof/>
            <w:webHidden/>
          </w:rPr>
          <w:tab/>
        </w:r>
        <w:r>
          <w:rPr>
            <w:noProof/>
            <w:webHidden/>
          </w:rPr>
          <w:fldChar w:fldCharType="begin"/>
        </w:r>
        <w:r>
          <w:rPr>
            <w:noProof/>
            <w:webHidden/>
          </w:rPr>
          <w:instrText xml:space="preserve"> PAGEREF _Toc166600558 \h </w:instrText>
        </w:r>
        <w:r>
          <w:rPr>
            <w:noProof/>
            <w:webHidden/>
          </w:rPr>
        </w:r>
        <w:r>
          <w:rPr>
            <w:noProof/>
            <w:webHidden/>
          </w:rPr>
          <w:fldChar w:fldCharType="separate"/>
        </w:r>
        <w:r>
          <w:rPr>
            <w:noProof/>
            <w:webHidden/>
          </w:rPr>
          <w:t>- 3 -</w:t>
        </w:r>
        <w:r>
          <w:rPr>
            <w:noProof/>
            <w:webHidden/>
          </w:rPr>
          <w:fldChar w:fldCharType="end"/>
        </w:r>
      </w:hyperlink>
    </w:p>
    <w:p w14:paraId="72281557" w14:textId="03BF79C6" w:rsidR="00E33D95" w:rsidRDefault="00E33D95">
      <w:pPr>
        <w:pStyle w:val="23"/>
        <w:tabs>
          <w:tab w:val="right" w:leader="dot" w:pos="9061"/>
        </w:tabs>
        <w:rPr>
          <w:noProof/>
          <w14:ligatures w14:val="standardContextual"/>
        </w:rPr>
      </w:pPr>
      <w:hyperlink w:anchor="_Toc166600559" w:history="1">
        <w:r w:rsidRPr="003F10E1">
          <w:rPr>
            <w:rStyle w:val="a8"/>
            <w:rFonts w:hAnsiTheme="minorEastAsia"/>
            <w:noProof/>
          </w:rPr>
          <w:t xml:space="preserve">(2) </w:t>
        </w:r>
        <w:r w:rsidRPr="003F10E1">
          <w:rPr>
            <w:rStyle w:val="a8"/>
            <w:rFonts w:hAnsiTheme="minorEastAsia"/>
            <w:noProof/>
          </w:rPr>
          <w:t>使用可能な</w:t>
        </w:r>
        <w:r w:rsidRPr="003F10E1">
          <w:rPr>
            <w:rStyle w:val="a8"/>
            <w:rFonts w:hAnsiTheme="minorEastAsia"/>
            <w:noProof/>
          </w:rPr>
          <w:t>Excel</w:t>
        </w:r>
        <w:r w:rsidRPr="003F10E1">
          <w:rPr>
            <w:rStyle w:val="a8"/>
            <w:rFonts w:hAnsiTheme="minorEastAsia"/>
            <w:noProof/>
          </w:rPr>
          <w:t>のバージョン</w:t>
        </w:r>
        <w:r>
          <w:rPr>
            <w:noProof/>
            <w:webHidden/>
          </w:rPr>
          <w:tab/>
        </w:r>
        <w:r>
          <w:rPr>
            <w:noProof/>
            <w:webHidden/>
          </w:rPr>
          <w:fldChar w:fldCharType="begin"/>
        </w:r>
        <w:r>
          <w:rPr>
            <w:noProof/>
            <w:webHidden/>
          </w:rPr>
          <w:instrText xml:space="preserve"> PAGEREF _Toc166600559 \h </w:instrText>
        </w:r>
        <w:r>
          <w:rPr>
            <w:noProof/>
            <w:webHidden/>
          </w:rPr>
        </w:r>
        <w:r>
          <w:rPr>
            <w:noProof/>
            <w:webHidden/>
          </w:rPr>
          <w:fldChar w:fldCharType="separate"/>
        </w:r>
        <w:r>
          <w:rPr>
            <w:noProof/>
            <w:webHidden/>
          </w:rPr>
          <w:t>- 3 -</w:t>
        </w:r>
        <w:r>
          <w:rPr>
            <w:noProof/>
            <w:webHidden/>
          </w:rPr>
          <w:fldChar w:fldCharType="end"/>
        </w:r>
      </w:hyperlink>
    </w:p>
    <w:p w14:paraId="06C7A80A" w14:textId="17658348" w:rsidR="00E33D95" w:rsidRDefault="00E33D95">
      <w:pPr>
        <w:pStyle w:val="11"/>
        <w:tabs>
          <w:tab w:val="right" w:leader="dot" w:pos="9061"/>
        </w:tabs>
        <w:rPr>
          <w:noProof/>
          <w14:ligatures w14:val="standardContextual"/>
        </w:rPr>
      </w:pPr>
      <w:hyperlink w:anchor="_Toc166600560" w:history="1">
        <w:r w:rsidRPr="003F10E1">
          <w:rPr>
            <w:rStyle w:val="a8"/>
            <w:noProof/>
          </w:rPr>
          <w:t>４</w:t>
        </w:r>
        <w:r w:rsidRPr="003F10E1">
          <w:rPr>
            <w:rStyle w:val="a8"/>
            <w:noProof/>
          </w:rPr>
          <w:t xml:space="preserve"> </w:t>
        </w:r>
        <w:r w:rsidRPr="003F10E1">
          <w:rPr>
            <w:rStyle w:val="a8"/>
            <w:noProof/>
          </w:rPr>
          <w:t>インストール／アンインストールの手順：</w:t>
        </w:r>
        <w:r>
          <w:rPr>
            <w:noProof/>
            <w:webHidden/>
          </w:rPr>
          <w:tab/>
        </w:r>
        <w:r>
          <w:rPr>
            <w:noProof/>
            <w:webHidden/>
          </w:rPr>
          <w:fldChar w:fldCharType="begin"/>
        </w:r>
        <w:r>
          <w:rPr>
            <w:noProof/>
            <w:webHidden/>
          </w:rPr>
          <w:instrText xml:space="preserve"> PAGEREF _Toc166600560 \h </w:instrText>
        </w:r>
        <w:r>
          <w:rPr>
            <w:noProof/>
            <w:webHidden/>
          </w:rPr>
        </w:r>
        <w:r>
          <w:rPr>
            <w:noProof/>
            <w:webHidden/>
          </w:rPr>
          <w:fldChar w:fldCharType="separate"/>
        </w:r>
        <w:r>
          <w:rPr>
            <w:noProof/>
            <w:webHidden/>
          </w:rPr>
          <w:t>- 4 -</w:t>
        </w:r>
        <w:r>
          <w:rPr>
            <w:noProof/>
            <w:webHidden/>
          </w:rPr>
          <w:fldChar w:fldCharType="end"/>
        </w:r>
      </w:hyperlink>
    </w:p>
    <w:p w14:paraId="34863DCF" w14:textId="0F6490C6" w:rsidR="00E33D95" w:rsidRDefault="00E33D95">
      <w:pPr>
        <w:pStyle w:val="23"/>
        <w:tabs>
          <w:tab w:val="right" w:leader="dot" w:pos="9061"/>
        </w:tabs>
        <w:rPr>
          <w:noProof/>
          <w14:ligatures w14:val="standardContextual"/>
        </w:rPr>
      </w:pPr>
      <w:hyperlink w:anchor="_Toc166600561" w:history="1">
        <w:r w:rsidRPr="003F10E1">
          <w:rPr>
            <w:rStyle w:val="a8"/>
            <w:rFonts w:hAnsiTheme="minorEastAsia"/>
            <w:noProof/>
          </w:rPr>
          <w:t xml:space="preserve">(1) </w:t>
        </w:r>
        <w:r w:rsidRPr="003F10E1">
          <w:rPr>
            <w:rStyle w:val="a8"/>
            <w:rFonts w:hAnsiTheme="minorEastAsia"/>
            <w:noProof/>
          </w:rPr>
          <w:t>インストール方法</w:t>
        </w:r>
        <w:r>
          <w:rPr>
            <w:noProof/>
            <w:webHidden/>
          </w:rPr>
          <w:tab/>
        </w:r>
        <w:r>
          <w:rPr>
            <w:noProof/>
            <w:webHidden/>
          </w:rPr>
          <w:fldChar w:fldCharType="begin"/>
        </w:r>
        <w:r>
          <w:rPr>
            <w:noProof/>
            <w:webHidden/>
          </w:rPr>
          <w:instrText xml:space="preserve"> PAGEREF _Toc166600561 \h </w:instrText>
        </w:r>
        <w:r>
          <w:rPr>
            <w:noProof/>
            <w:webHidden/>
          </w:rPr>
        </w:r>
        <w:r>
          <w:rPr>
            <w:noProof/>
            <w:webHidden/>
          </w:rPr>
          <w:fldChar w:fldCharType="separate"/>
        </w:r>
        <w:r>
          <w:rPr>
            <w:noProof/>
            <w:webHidden/>
          </w:rPr>
          <w:t>- 4 -</w:t>
        </w:r>
        <w:r>
          <w:rPr>
            <w:noProof/>
            <w:webHidden/>
          </w:rPr>
          <w:fldChar w:fldCharType="end"/>
        </w:r>
      </w:hyperlink>
    </w:p>
    <w:p w14:paraId="1CFDEE31" w14:textId="3E339DC9" w:rsidR="00E33D95" w:rsidRDefault="00E33D95">
      <w:pPr>
        <w:pStyle w:val="23"/>
        <w:tabs>
          <w:tab w:val="right" w:leader="dot" w:pos="9061"/>
        </w:tabs>
        <w:rPr>
          <w:noProof/>
          <w14:ligatures w14:val="standardContextual"/>
        </w:rPr>
      </w:pPr>
      <w:hyperlink w:anchor="_Toc166600562" w:history="1">
        <w:r w:rsidRPr="003F10E1">
          <w:rPr>
            <w:rStyle w:val="a8"/>
            <w:rFonts w:hAnsiTheme="minorEastAsia"/>
            <w:noProof/>
          </w:rPr>
          <w:t xml:space="preserve">(2) </w:t>
        </w:r>
        <w:r w:rsidRPr="003F10E1">
          <w:rPr>
            <w:rStyle w:val="a8"/>
            <w:rFonts w:hAnsiTheme="minorEastAsia"/>
            <w:noProof/>
          </w:rPr>
          <w:t>アンインストールについて</w:t>
        </w:r>
        <w:r>
          <w:rPr>
            <w:noProof/>
            <w:webHidden/>
          </w:rPr>
          <w:tab/>
        </w:r>
        <w:r>
          <w:rPr>
            <w:noProof/>
            <w:webHidden/>
          </w:rPr>
          <w:fldChar w:fldCharType="begin"/>
        </w:r>
        <w:r>
          <w:rPr>
            <w:noProof/>
            <w:webHidden/>
          </w:rPr>
          <w:instrText xml:space="preserve"> PAGEREF _Toc166600562 \h </w:instrText>
        </w:r>
        <w:r>
          <w:rPr>
            <w:noProof/>
            <w:webHidden/>
          </w:rPr>
        </w:r>
        <w:r>
          <w:rPr>
            <w:noProof/>
            <w:webHidden/>
          </w:rPr>
          <w:fldChar w:fldCharType="separate"/>
        </w:r>
        <w:r>
          <w:rPr>
            <w:noProof/>
            <w:webHidden/>
          </w:rPr>
          <w:t>- 4 -</w:t>
        </w:r>
        <w:r>
          <w:rPr>
            <w:noProof/>
            <w:webHidden/>
          </w:rPr>
          <w:fldChar w:fldCharType="end"/>
        </w:r>
      </w:hyperlink>
    </w:p>
    <w:p w14:paraId="54A785EC" w14:textId="21AE5AD1" w:rsidR="00E33D95" w:rsidRDefault="00E33D95">
      <w:pPr>
        <w:pStyle w:val="11"/>
        <w:tabs>
          <w:tab w:val="right" w:leader="dot" w:pos="9061"/>
        </w:tabs>
        <w:rPr>
          <w:noProof/>
          <w14:ligatures w14:val="standardContextual"/>
        </w:rPr>
      </w:pPr>
      <w:hyperlink w:anchor="_Toc166600563" w:history="1">
        <w:r w:rsidRPr="003F10E1">
          <w:rPr>
            <w:rStyle w:val="a8"/>
            <w:noProof/>
          </w:rPr>
          <w:t>５</w:t>
        </w:r>
        <w:r w:rsidRPr="003F10E1">
          <w:rPr>
            <w:rStyle w:val="a8"/>
            <w:noProof/>
          </w:rPr>
          <w:t xml:space="preserve"> </w:t>
        </w:r>
        <w:r w:rsidRPr="003F10E1">
          <w:rPr>
            <w:rStyle w:val="a8"/>
            <w:noProof/>
          </w:rPr>
          <w:t>使用にあたって</w:t>
        </w:r>
        <w:r>
          <w:rPr>
            <w:noProof/>
            <w:webHidden/>
          </w:rPr>
          <w:tab/>
        </w:r>
        <w:r>
          <w:rPr>
            <w:noProof/>
            <w:webHidden/>
          </w:rPr>
          <w:fldChar w:fldCharType="begin"/>
        </w:r>
        <w:r>
          <w:rPr>
            <w:noProof/>
            <w:webHidden/>
          </w:rPr>
          <w:instrText xml:space="preserve"> PAGEREF _Toc166600563 \h </w:instrText>
        </w:r>
        <w:r>
          <w:rPr>
            <w:noProof/>
            <w:webHidden/>
          </w:rPr>
        </w:r>
        <w:r>
          <w:rPr>
            <w:noProof/>
            <w:webHidden/>
          </w:rPr>
          <w:fldChar w:fldCharType="separate"/>
        </w:r>
        <w:r>
          <w:rPr>
            <w:noProof/>
            <w:webHidden/>
          </w:rPr>
          <w:t>- 4 -</w:t>
        </w:r>
        <w:r>
          <w:rPr>
            <w:noProof/>
            <w:webHidden/>
          </w:rPr>
          <w:fldChar w:fldCharType="end"/>
        </w:r>
      </w:hyperlink>
    </w:p>
    <w:p w14:paraId="39C98A73" w14:textId="01C0EB81" w:rsidR="00E33D95" w:rsidRDefault="00E33D95">
      <w:pPr>
        <w:pStyle w:val="23"/>
        <w:tabs>
          <w:tab w:val="right" w:leader="dot" w:pos="9061"/>
        </w:tabs>
        <w:rPr>
          <w:noProof/>
          <w14:ligatures w14:val="standardContextual"/>
        </w:rPr>
      </w:pPr>
      <w:hyperlink w:anchor="_Toc166600564" w:history="1">
        <w:r w:rsidRPr="003F10E1">
          <w:rPr>
            <w:rStyle w:val="a8"/>
            <w:rFonts w:hAnsiTheme="minorEastAsia"/>
            <w:noProof/>
          </w:rPr>
          <w:t xml:space="preserve">(1) </w:t>
        </w:r>
        <w:r w:rsidRPr="003F10E1">
          <w:rPr>
            <w:rStyle w:val="a8"/>
            <w:rFonts w:hAnsiTheme="minorEastAsia"/>
            <w:noProof/>
          </w:rPr>
          <w:t>注意事項</w:t>
        </w:r>
        <w:r>
          <w:rPr>
            <w:noProof/>
            <w:webHidden/>
          </w:rPr>
          <w:tab/>
        </w:r>
        <w:r>
          <w:rPr>
            <w:noProof/>
            <w:webHidden/>
          </w:rPr>
          <w:fldChar w:fldCharType="begin"/>
        </w:r>
        <w:r>
          <w:rPr>
            <w:noProof/>
            <w:webHidden/>
          </w:rPr>
          <w:instrText xml:space="preserve"> PAGEREF _Toc166600564 \h </w:instrText>
        </w:r>
        <w:r>
          <w:rPr>
            <w:noProof/>
            <w:webHidden/>
          </w:rPr>
        </w:r>
        <w:r>
          <w:rPr>
            <w:noProof/>
            <w:webHidden/>
          </w:rPr>
          <w:fldChar w:fldCharType="separate"/>
        </w:r>
        <w:r>
          <w:rPr>
            <w:noProof/>
            <w:webHidden/>
          </w:rPr>
          <w:t>- 4 -</w:t>
        </w:r>
        <w:r>
          <w:rPr>
            <w:noProof/>
            <w:webHidden/>
          </w:rPr>
          <w:fldChar w:fldCharType="end"/>
        </w:r>
      </w:hyperlink>
    </w:p>
    <w:p w14:paraId="03D11DD8" w14:textId="0DFABFE3" w:rsidR="00E33D95" w:rsidRDefault="00E33D95">
      <w:pPr>
        <w:pStyle w:val="23"/>
        <w:tabs>
          <w:tab w:val="right" w:leader="dot" w:pos="9061"/>
        </w:tabs>
        <w:rPr>
          <w:noProof/>
          <w14:ligatures w14:val="standardContextual"/>
        </w:rPr>
      </w:pPr>
      <w:hyperlink w:anchor="_Toc166600565" w:history="1">
        <w:r w:rsidRPr="003F10E1">
          <w:rPr>
            <w:rStyle w:val="a8"/>
            <w:noProof/>
          </w:rPr>
          <w:t>(2)</w:t>
        </w:r>
        <w:r w:rsidRPr="003F10E1">
          <w:rPr>
            <w:rStyle w:val="a8"/>
            <w:rFonts w:hAnsiTheme="minorEastAsia"/>
            <w:noProof/>
          </w:rPr>
          <w:t xml:space="preserve"> </w:t>
        </w:r>
        <w:r w:rsidRPr="003F10E1">
          <w:rPr>
            <w:rStyle w:val="a8"/>
            <w:rFonts w:hAnsiTheme="minorEastAsia"/>
            <w:noProof/>
          </w:rPr>
          <w:t>使用前の注意事項</w:t>
        </w:r>
        <w:r w:rsidRPr="003F10E1">
          <w:rPr>
            <w:rStyle w:val="a8"/>
            <w:rFonts w:hAnsiTheme="minorEastAsia"/>
            <w:noProof/>
          </w:rPr>
          <w:t xml:space="preserve"> </w:t>
        </w:r>
        <w:r w:rsidRPr="003F10E1">
          <w:rPr>
            <w:rStyle w:val="a8"/>
            <w:rFonts w:hAnsiTheme="minorEastAsia"/>
            <w:noProof/>
          </w:rPr>
          <w:t>（重要）</w:t>
        </w:r>
        <w:r>
          <w:rPr>
            <w:noProof/>
            <w:webHidden/>
          </w:rPr>
          <w:tab/>
        </w:r>
        <w:r>
          <w:rPr>
            <w:noProof/>
            <w:webHidden/>
          </w:rPr>
          <w:fldChar w:fldCharType="begin"/>
        </w:r>
        <w:r>
          <w:rPr>
            <w:noProof/>
            <w:webHidden/>
          </w:rPr>
          <w:instrText xml:space="preserve"> PAGEREF _Toc166600565 \h </w:instrText>
        </w:r>
        <w:r>
          <w:rPr>
            <w:noProof/>
            <w:webHidden/>
          </w:rPr>
        </w:r>
        <w:r>
          <w:rPr>
            <w:noProof/>
            <w:webHidden/>
          </w:rPr>
          <w:fldChar w:fldCharType="separate"/>
        </w:r>
        <w:r>
          <w:rPr>
            <w:noProof/>
            <w:webHidden/>
          </w:rPr>
          <w:t>- 4 -</w:t>
        </w:r>
        <w:r>
          <w:rPr>
            <w:noProof/>
            <w:webHidden/>
          </w:rPr>
          <w:fldChar w:fldCharType="end"/>
        </w:r>
      </w:hyperlink>
    </w:p>
    <w:p w14:paraId="0872A690" w14:textId="75D2BBCE" w:rsidR="00E33D95" w:rsidRDefault="00E33D95">
      <w:pPr>
        <w:pStyle w:val="23"/>
        <w:tabs>
          <w:tab w:val="right" w:leader="dot" w:pos="9061"/>
        </w:tabs>
        <w:rPr>
          <w:noProof/>
          <w14:ligatures w14:val="standardContextual"/>
        </w:rPr>
      </w:pPr>
      <w:hyperlink w:anchor="_Toc166600566" w:history="1">
        <w:r w:rsidRPr="003F10E1">
          <w:rPr>
            <w:rStyle w:val="a8"/>
            <w:rFonts w:hAnsiTheme="minorEastAsia"/>
            <w:noProof/>
          </w:rPr>
          <w:t xml:space="preserve">(3) </w:t>
        </w:r>
        <w:r w:rsidRPr="003F10E1">
          <w:rPr>
            <w:rStyle w:val="a8"/>
            <w:rFonts w:hAnsiTheme="minorEastAsia"/>
            <w:noProof/>
          </w:rPr>
          <w:t>ユーザー用のファイルの作り方</w:t>
        </w:r>
        <w:r>
          <w:rPr>
            <w:noProof/>
            <w:webHidden/>
          </w:rPr>
          <w:tab/>
        </w:r>
        <w:r>
          <w:rPr>
            <w:noProof/>
            <w:webHidden/>
          </w:rPr>
          <w:fldChar w:fldCharType="begin"/>
        </w:r>
        <w:r>
          <w:rPr>
            <w:noProof/>
            <w:webHidden/>
          </w:rPr>
          <w:instrText xml:space="preserve"> PAGEREF _Toc166600566 \h </w:instrText>
        </w:r>
        <w:r>
          <w:rPr>
            <w:noProof/>
            <w:webHidden/>
          </w:rPr>
        </w:r>
        <w:r>
          <w:rPr>
            <w:noProof/>
            <w:webHidden/>
          </w:rPr>
          <w:fldChar w:fldCharType="separate"/>
        </w:r>
        <w:r>
          <w:rPr>
            <w:noProof/>
            <w:webHidden/>
          </w:rPr>
          <w:t>- 5 -</w:t>
        </w:r>
        <w:r>
          <w:rPr>
            <w:noProof/>
            <w:webHidden/>
          </w:rPr>
          <w:fldChar w:fldCharType="end"/>
        </w:r>
      </w:hyperlink>
    </w:p>
    <w:p w14:paraId="316C938B" w14:textId="1E446D10" w:rsidR="00E33D95" w:rsidRDefault="00E33D95">
      <w:pPr>
        <w:pStyle w:val="23"/>
        <w:tabs>
          <w:tab w:val="right" w:leader="dot" w:pos="9061"/>
        </w:tabs>
        <w:rPr>
          <w:noProof/>
          <w14:ligatures w14:val="standardContextual"/>
        </w:rPr>
      </w:pPr>
      <w:hyperlink w:anchor="_Toc166600567" w:history="1">
        <w:r w:rsidRPr="003F10E1">
          <w:rPr>
            <w:rStyle w:val="a8"/>
            <w:rFonts w:hAnsiTheme="minorEastAsia"/>
            <w:noProof/>
          </w:rPr>
          <w:t xml:space="preserve">(4) </w:t>
        </w:r>
        <w:r w:rsidRPr="003F10E1">
          <w:rPr>
            <w:rStyle w:val="a8"/>
            <w:rFonts w:hAnsiTheme="minorEastAsia"/>
            <w:noProof/>
          </w:rPr>
          <w:t>サンプルファイルを開く</w:t>
        </w:r>
        <w:r>
          <w:rPr>
            <w:noProof/>
            <w:webHidden/>
          </w:rPr>
          <w:tab/>
        </w:r>
        <w:r>
          <w:rPr>
            <w:noProof/>
            <w:webHidden/>
          </w:rPr>
          <w:fldChar w:fldCharType="begin"/>
        </w:r>
        <w:r>
          <w:rPr>
            <w:noProof/>
            <w:webHidden/>
          </w:rPr>
          <w:instrText xml:space="preserve"> PAGEREF _Toc166600567 \h </w:instrText>
        </w:r>
        <w:r>
          <w:rPr>
            <w:noProof/>
            <w:webHidden/>
          </w:rPr>
        </w:r>
        <w:r>
          <w:rPr>
            <w:noProof/>
            <w:webHidden/>
          </w:rPr>
          <w:fldChar w:fldCharType="separate"/>
        </w:r>
        <w:r>
          <w:rPr>
            <w:noProof/>
            <w:webHidden/>
          </w:rPr>
          <w:t>- 5 -</w:t>
        </w:r>
        <w:r>
          <w:rPr>
            <w:noProof/>
            <w:webHidden/>
          </w:rPr>
          <w:fldChar w:fldCharType="end"/>
        </w:r>
      </w:hyperlink>
    </w:p>
    <w:p w14:paraId="2D64FBF0" w14:textId="092C184D" w:rsidR="00E33D95" w:rsidRDefault="00E33D95">
      <w:pPr>
        <w:pStyle w:val="23"/>
        <w:tabs>
          <w:tab w:val="right" w:leader="dot" w:pos="9061"/>
        </w:tabs>
        <w:rPr>
          <w:noProof/>
          <w14:ligatures w14:val="standardContextual"/>
        </w:rPr>
      </w:pPr>
      <w:hyperlink w:anchor="_Toc166600568" w:history="1">
        <w:r w:rsidRPr="003F10E1">
          <w:rPr>
            <w:rStyle w:val="a8"/>
            <w:rFonts w:hAnsiTheme="minorEastAsia"/>
            <w:noProof/>
          </w:rPr>
          <w:t xml:space="preserve">(5) </w:t>
        </w:r>
        <w:r w:rsidRPr="003F10E1">
          <w:rPr>
            <w:rStyle w:val="a8"/>
            <w:rFonts w:hAnsiTheme="minorEastAsia"/>
            <w:noProof/>
          </w:rPr>
          <w:t>コンテンツの有効化</w:t>
        </w:r>
        <w:r>
          <w:rPr>
            <w:noProof/>
            <w:webHidden/>
          </w:rPr>
          <w:tab/>
        </w:r>
        <w:r>
          <w:rPr>
            <w:noProof/>
            <w:webHidden/>
          </w:rPr>
          <w:fldChar w:fldCharType="begin"/>
        </w:r>
        <w:r>
          <w:rPr>
            <w:noProof/>
            <w:webHidden/>
          </w:rPr>
          <w:instrText xml:space="preserve"> PAGEREF _Toc166600568 \h </w:instrText>
        </w:r>
        <w:r>
          <w:rPr>
            <w:noProof/>
            <w:webHidden/>
          </w:rPr>
        </w:r>
        <w:r>
          <w:rPr>
            <w:noProof/>
            <w:webHidden/>
          </w:rPr>
          <w:fldChar w:fldCharType="separate"/>
        </w:r>
        <w:r>
          <w:rPr>
            <w:noProof/>
            <w:webHidden/>
          </w:rPr>
          <w:t>- 6 -</w:t>
        </w:r>
        <w:r>
          <w:rPr>
            <w:noProof/>
            <w:webHidden/>
          </w:rPr>
          <w:fldChar w:fldCharType="end"/>
        </w:r>
      </w:hyperlink>
    </w:p>
    <w:p w14:paraId="1621E1C2" w14:textId="2AEB20C3" w:rsidR="00E33D95" w:rsidRDefault="00E33D95">
      <w:pPr>
        <w:pStyle w:val="23"/>
        <w:tabs>
          <w:tab w:val="right" w:leader="dot" w:pos="9061"/>
        </w:tabs>
        <w:rPr>
          <w:noProof/>
          <w14:ligatures w14:val="standardContextual"/>
        </w:rPr>
      </w:pPr>
      <w:hyperlink w:anchor="_Toc166600569" w:history="1">
        <w:r w:rsidRPr="003F10E1">
          <w:rPr>
            <w:rStyle w:val="a8"/>
            <w:rFonts w:hAnsiTheme="minorEastAsia"/>
            <w:noProof/>
          </w:rPr>
          <w:t xml:space="preserve">(6) </w:t>
        </w:r>
        <w:r w:rsidRPr="003F10E1">
          <w:rPr>
            <w:rStyle w:val="a8"/>
            <w:rFonts w:hAnsiTheme="minorEastAsia"/>
            <w:noProof/>
          </w:rPr>
          <w:t>使用上の参考事項</w:t>
        </w:r>
        <w:r>
          <w:rPr>
            <w:noProof/>
            <w:webHidden/>
          </w:rPr>
          <w:tab/>
        </w:r>
        <w:r>
          <w:rPr>
            <w:noProof/>
            <w:webHidden/>
          </w:rPr>
          <w:fldChar w:fldCharType="begin"/>
        </w:r>
        <w:r>
          <w:rPr>
            <w:noProof/>
            <w:webHidden/>
          </w:rPr>
          <w:instrText xml:space="preserve"> PAGEREF _Toc166600569 \h </w:instrText>
        </w:r>
        <w:r>
          <w:rPr>
            <w:noProof/>
            <w:webHidden/>
          </w:rPr>
        </w:r>
        <w:r>
          <w:rPr>
            <w:noProof/>
            <w:webHidden/>
          </w:rPr>
          <w:fldChar w:fldCharType="separate"/>
        </w:r>
        <w:r>
          <w:rPr>
            <w:noProof/>
            <w:webHidden/>
          </w:rPr>
          <w:t>- 6 -</w:t>
        </w:r>
        <w:r>
          <w:rPr>
            <w:noProof/>
            <w:webHidden/>
          </w:rPr>
          <w:fldChar w:fldCharType="end"/>
        </w:r>
      </w:hyperlink>
    </w:p>
    <w:p w14:paraId="2CDE9277" w14:textId="0392ABD7" w:rsidR="00E33D95" w:rsidRDefault="00E33D95">
      <w:pPr>
        <w:pStyle w:val="11"/>
        <w:tabs>
          <w:tab w:val="right" w:leader="dot" w:pos="9061"/>
        </w:tabs>
        <w:rPr>
          <w:noProof/>
          <w14:ligatures w14:val="standardContextual"/>
        </w:rPr>
      </w:pPr>
      <w:hyperlink w:anchor="_Toc166600570" w:history="1">
        <w:r w:rsidRPr="003F10E1">
          <w:rPr>
            <w:rStyle w:val="a8"/>
            <w:noProof/>
          </w:rPr>
          <w:t>６</w:t>
        </w:r>
        <w:r w:rsidRPr="003F10E1">
          <w:rPr>
            <w:rStyle w:val="a8"/>
            <w:noProof/>
          </w:rPr>
          <w:t xml:space="preserve"> </w:t>
        </w:r>
        <w:r w:rsidRPr="003F10E1">
          <w:rPr>
            <w:rStyle w:val="a8"/>
            <w:noProof/>
          </w:rPr>
          <w:t>使用方法</w:t>
        </w:r>
        <w:r>
          <w:rPr>
            <w:noProof/>
            <w:webHidden/>
          </w:rPr>
          <w:tab/>
        </w:r>
        <w:r>
          <w:rPr>
            <w:noProof/>
            <w:webHidden/>
          </w:rPr>
          <w:fldChar w:fldCharType="begin"/>
        </w:r>
        <w:r>
          <w:rPr>
            <w:noProof/>
            <w:webHidden/>
          </w:rPr>
          <w:instrText xml:space="preserve"> PAGEREF _Toc166600570 \h </w:instrText>
        </w:r>
        <w:r>
          <w:rPr>
            <w:noProof/>
            <w:webHidden/>
          </w:rPr>
        </w:r>
        <w:r>
          <w:rPr>
            <w:noProof/>
            <w:webHidden/>
          </w:rPr>
          <w:fldChar w:fldCharType="separate"/>
        </w:r>
        <w:r>
          <w:rPr>
            <w:noProof/>
            <w:webHidden/>
          </w:rPr>
          <w:t>- 6 -</w:t>
        </w:r>
        <w:r>
          <w:rPr>
            <w:noProof/>
            <w:webHidden/>
          </w:rPr>
          <w:fldChar w:fldCharType="end"/>
        </w:r>
      </w:hyperlink>
    </w:p>
    <w:p w14:paraId="71A5A18A" w14:textId="48DAB79D" w:rsidR="00E33D95" w:rsidRDefault="00E33D95">
      <w:pPr>
        <w:pStyle w:val="23"/>
        <w:tabs>
          <w:tab w:val="right" w:leader="dot" w:pos="9061"/>
        </w:tabs>
        <w:rPr>
          <w:noProof/>
          <w14:ligatures w14:val="standardContextual"/>
        </w:rPr>
      </w:pPr>
      <w:hyperlink w:anchor="_Toc166600571" w:history="1">
        <w:r w:rsidRPr="003F10E1">
          <w:rPr>
            <w:rStyle w:val="a8"/>
            <w:rFonts w:hAnsiTheme="minorEastAsia"/>
            <w:noProof/>
          </w:rPr>
          <w:t xml:space="preserve">(1) </w:t>
        </w:r>
        <w:r w:rsidRPr="003F10E1">
          <w:rPr>
            <w:rStyle w:val="a8"/>
            <w:rFonts w:hAnsiTheme="minorEastAsia"/>
            <w:noProof/>
          </w:rPr>
          <w:t>「</w:t>
        </w:r>
        <w:r w:rsidRPr="003F10E1">
          <w:rPr>
            <w:rStyle w:val="a8"/>
            <w:rFonts w:hAnsiTheme="minorEastAsia"/>
            <w:noProof/>
          </w:rPr>
          <w:t>Pana</w:t>
        </w:r>
        <w:r w:rsidRPr="003F10E1">
          <w:rPr>
            <w:rStyle w:val="a8"/>
            <w:rFonts w:hAnsiTheme="minorEastAsia"/>
            <w:noProof/>
          </w:rPr>
          <w:t>電話帳編集」タブの説明</w:t>
        </w:r>
        <w:r>
          <w:rPr>
            <w:noProof/>
            <w:webHidden/>
          </w:rPr>
          <w:tab/>
        </w:r>
        <w:r>
          <w:rPr>
            <w:noProof/>
            <w:webHidden/>
          </w:rPr>
          <w:fldChar w:fldCharType="begin"/>
        </w:r>
        <w:r>
          <w:rPr>
            <w:noProof/>
            <w:webHidden/>
          </w:rPr>
          <w:instrText xml:space="preserve"> PAGEREF _Toc166600571 \h </w:instrText>
        </w:r>
        <w:r>
          <w:rPr>
            <w:noProof/>
            <w:webHidden/>
          </w:rPr>
        </w:r>
        <w:r>
          <w:rPr>
            <w:noProof/>
            <w:webHidden/>
          </w:rPr>
          <w:fldChar w:fldCharType="separate"/>
        </w:r>
        <w:r>
          <w:rPr>
            <w:noProof/>
            <w:webHidden/>
          </w:rPr>
          <w:t>- 6 -</w:t>
        </w:r>
        <w:r>
          <w:rPr>
            <w:noProof/>
            <w:webHidden/>
          </w:rPr>
          <w:fldChar w:fldCharType="end"/>
        </w:r>
      </w:hyperlink>
    </w:p>
    <w:p w14:paraId="7A3321D1" w14:textId="65A8B874" w:rsidR="00E33D95" w:rsidRDefault="00E33D95">
      <w:pPr>
        <w:pStyle w:val="23"/>
        <w:tabs>
          <w:tab w:val="right" w:leader="dot" w:pos="9061"/>
        </w:tabs>
        <w:rPr>
          <w:noProof/>
          <w14:ligatures w14:val="standardContextual"/>
        </w:rPr>
      </w:pPr>
      <w:hyperlink w:anchor="_Toc166600572" w:history="1">
        <w:r w:rsidRPr="003F10E1">
          <w:rPr>
            <w:rStyle w:val="a8"/>
            <w:rFonts w:hAnsiTheme="minorEastAsia"/>
            <w:noProof/>
          </w:rPr>
          <w:t xml:space="preserve">(2) </w:t>
        </w:r>
        <w:r w:rsidRPr="003F10E1">
          <w:rPr>
            <w:rStyle w:val="a8"/>
            <w:rFonts w:hAnsiTheme="minorEastAsia"/>
            <w:noProof/>
          </w:rPr>
          <w:t>プログラムの操作と要点</w:t>
        </w:r>
        <w:r>
          <w:rPr>
            <w:noProof/>
            <w:webHidden/>
          </w:rPr>
          <w:tab/>
        </w:r>
        <w:r>
          <w:rPr>
            <w:noProof/>
            <w:webHidden/>
          </w:rPr>
          <w:fldChar w:fldCharType="begin"/>
        </w:r>
        <w:r>
          <w:rPr>
            <w:noProof/>
            <w:webHidden/>
          </w:rPr>
          <w:instrText xml:space="preserve"> PAGEREF _Toc166600572 \h </w:instrText>
        </w:r>
        <w:r>
          <w:rPr>
            <w:noProof/>
            <w:webHidden/>
          </w:rPr>
        </w:r>
        <w:r>
          <w:rPr>
            <w:noProof/>
            <w:webHidden/>
          </w:rPr>
          <w:fldChar w:fldCharType="separate"/>
        </w:r>
        <w:r>
          <w:rPr>
            <w:noProof/>
            <w:webHidden/>
          </w:rPr>
          <w:t>- 7 -</w:t>
        </w:r>
        <w:r>
          <w:rPr>
            <w:noProof/>
            <w:webHidden/>
          </w:rPr>
          <w:fldChar w:fldCharType="end"/>
        </w:r>
      </w:hyperlink>
    </w:p>
    <w:p w14:paraId="16A54457" w14:textId="5C6E3A6D" w:rsidR="00E33D95" w:rsidRDefault="00E33D95">
      <w:pPr>
        <w:pStyle w:val="23"/>
        <w:tabs>
          <w:tab w:val="right" w:leader="dot" w:pos="9061"/>
        </w:tabs>
        <w:rPr>
          <w:noProof/>
          <w14:ligatures w14:val="standardContextual"/>
        </w:rPr>
      </w:pPr>
      <w:hyperlink w:anchor="_Toc166600573" w:history="1">
        <w:r w:rsidRPr="003F10E1">
          <w:rPr>
            <w:rStyle w:val="a8"/>
            <w:rFonts w:hAnsiTheme="minorEastAsia"/>
            <w:noProof/>
          </w:rPr>
          <w:t xml:space="preserve">(3) </w:t>
        </w:r>
        <w:r w:rsidRPr="003F10E1">
          <w:rPr>
            <w:rStyle w:val="a8"/>
            <w:rFonts w:hAnsiTheme="minorEastAsia"/>
            <w:noProof/>
          </w:rPr>
          <w:t>機器を購入して「電話帳データ」が一切ない場合の新規データの作り方</w:t>
        </w:r>
        <w:r>
          <w:rPr>
            <w:noProof/>
            <w:webHidden/>
          </w:rPr>
          <w:tab/>
        </w:r>
        <w:r>
          <w:rPr>
            <w:noProof/>
            <w:webHidden/>
          </w:rPr>
          <w:fldChar w:fldCharType="begin"/>
        </w:r>
        <w:r>
          <w:rPr>
            <w:noProof/>
            <w:webHidden/>
          </w:rPr>
          <w:instrText xml:space="preserve"> PAGEREF _Toc166600573 \h </w:instrText>
        </w:r>
        <w:r>
          <w:rPr>
            <w:noProof/>
            <w:webHidden/>
          </w:rPr>
        </w:r>
        <w:r>
          <w:rPr>
            <w:noProof/>
            <w:webHidden/>
          </w:rPr>
          <w:fldChar w:fldCharType="separate"/>
        </w:r>
        <w:r>
          <w:rPr>
            <w:noProof/>
            <w:webHidden/>
          </w:rPr>
          <w:t>- 7 -</w:t>
        </w:r>
        <w:r>
          <w:rPr>
            <w:noProof/>
            <w:webHidden/>
          </w:rPr>
          <w:fldChar w:fldCharType="end"/>
        </w:r>
      </w:hyperlink>
    </w:p>
    <w:p w14:paraId="5D3B895B" w14:textId="22D4591E" w:rsidR="00E33D95" w:rsidRDefault="00E33D95">
      <w:pPr>
        <w:pStyle w:val="23"/>
        <w:tabs>
          <w:tab w:val="right" w:leader="dot" w:pos="9061"/>
        </w:tabs>
        <w:rPr>
          <w:noProof/>
          <w14:ligatures w14:val="standardContextual"/>
        </w:rPr>
      </w:pPr>
      <w:hyperlink w:anchor="_Toc166600574" w:history="1">
        <w:r w:rsidRPr="003F10E1">
          <w:rPr>
            <w:rStyle w:val="a8"/>
            <w:rFonts w:hAnsiTheme="minorEastAsia"/>
            <w:noProof/>
          </w:rPr>
          <w:t xml:space="preserve">(4) </w:t>
        </w:r>
        <w:r w:rsidRPr="003F10E1">
          <w:rPr>
            <w:rStyle w:val="a8"/>
            <w:rFonts w:hAnsiTheme="minorEastAsia"/>
            <w:noProof/>
          </w:rPr>
          <w:t>「電話帳データ」がある場合のデータの編集方法</w:t>
        </w:r>
        <w:r>
          <w:rPr>
            <w:noProof/>
            <w:webHidden/>
          </w:rPr>
          <w:tab/>
        </w:r>
        <w:r>
          <w:rPr>
            <w:noProof/>
            <w:webHidden/>
          </w:rPr>
          <w:fldChar w:fldCharType="begin"/>
        </w:r>
        <w:r>
          <w:rPr>
            <w:noProof/>
            <w:webHidden/>
          </w:rPr>
          <w:instrText xml:space="preserve"> PAGEREF _Toc166600574 \h </w:instrText>
        </w:r>
        <w:r>
          <w:rPr>
            <w:noProof/>
            <w:webHidden/>
          </w:rPr>
        </w:r>
        <w:r>
          <w:rPr>
            <w:noProof/>
            <w:webHidden/>
          </w:rPr>
          <w:fldChar w:fldCharType="separate"/>
        </w:r>
        <w:r>
          <w:rPr>
            <w:noProof/>
            <w:webHidden/>
          </w:rPr>
          <w:t>- 8 -</w:t>
        </w:r>
        <w:r>
          <w:rPr>
            <w:noProof/>
            <w:webHidden/>
          </w:rPr>
          <w:fldChar w:fldCharType="end"/>
        </w:r>
      </w:hyperlink>
    </w:p>
    <w:p w14:paraId="50115A66" w14:textId="28897AB2" w:rsidR="00E33D95" w:rsidRDefault="00E33D95">
      <w:pPr>
        <w:pStyle w:val="23"/>
        <w:tabs>
          <w:tab w:val="right" w:leader="dot" w:pos="9061"/>
        </w:tabs>
        <w:rPr>
          <w:noProof/>
          <w14:ligatures w14:val="standardContextual"/>
        </w:rPr>
      </w:pPr>
      <w:hyperlink w:anchor="_Toc166600575" w:history="1">
        <w:r w:rsidRPr="003F10E1">
          <w:rPr>
            <w:rStyle w:val="a8"/>
            <w:rFonts w:hAnsiTheme="minorEastAsia"/>
            <w:noProof/>
          </w:rPr>
          <w:t xml:space="preserve">(5) </w:t>
        </w:r>
        <w:r w:rsidRPr="003F10E1">
          <w:rPr>
            <w:rStyle w:val="a8"/>
            <w:rFonts w:hAnsiTheme="minorEastAsia"/>
            <w:noProof/>
          </w:rPr>
          <w:t>２行目以下のデータの編集方法</w:t>
        </w:r>
        <w:r>
          <w:rPr>
            <w:noProof/>
            <w:webHidden/>
          </w:rPr>
          <w:tab/>
        </w:r>
        <w:r>
          <w:rPr>
            <w:noProof/>
            <w:webHidden/>
          </w:rPr>
          <w:fldChar w:fldCharType="begin"/>
        </w:r>
        <w:r>
          <w:rPr>
            <w:noProof/>
            <w:webHidden/>
          </w:rPr>
          <w:instrText xml:space="preserve"> PAGEREF _Toc166600575 \h </w:instrText>
        </w:r>
        <w:r>
          <w:rPr>
            <w:noProof/>
            <w:webHidden/>
          </w:rPr>
        </w:r>
        <w:r>
          <w:rPr>
            <w:noProof/>
            <w:webHidden/>
          </w:rPr>
          <w:fldChar w:fldCharType="separate"/>
        </w:r>
        <w:r>
          <w:rPr>
            <w:noProof/>
            <w:webHidden/>
          </w:rPr>
          <w:t>- 8 -</w:t>
        </w:r>
        <w:r>
          <w:rPr>
            <w:noProof/>
            <w:webHidden/>
          </w:rPr>
          <w:fldChar w:fldCharType="end"/>
        </w:r>
      </w:hyperlink>
    </w:p>
    <w:p w14:paraId="44C5DBF0" w14:textId="01ABEB4B" w:rsidR="00E33D95" w:rsidRDefault="00E33D95">
      <w:pPr>
        <w:pStyle w:val="23"/>
        <w:tabs>
          <w:tab w:val="right" w:leader="dot" w:pos="9061"/>
        </w:tabs>
        <w:rPr>
          <w:noProof/>
          <w14:ligatures w14:val="standardContextual"/>
        </w:rPr>
      </w:pPr>
      <w:hyperlink w:anchor="_Toc166600576" w:history="1">
        <w:r w:rsidRPr="003F10E1">
          <w:rPr>
            <w:rStyle w:val="a8"/>
            <w:rFonts w:hAnsiTheme="minorEastAsia"/>
            <w:noProof/>
          </w:rPr>
          <w:t xml:space="preserve">(6) </w:t>
        </w:r>
        <w:r w:rsidRPr="003F10E1">
          <w:rPr>
            <w:rStyle w:val="a8"/>
            <w:rFonts w:hAnsiTheme="minorEastAsia"/>
            <w:noProof/>
          </w:rPr>
          <w:t>電話帳書き出し方法</w:t>
        </w:r>
        <w:r>
          <w:rPr>
            <w:noProof/>
            <w:webHidden/>
          </w:rPr>
          <w:tab/>
        </w:r>
        <w:r>
          <w:rPr>
            <w:noProof/>
            <w:webHidden/>
          </w:rPr>
          <w:fldChar w:fldCharType="begin"/>
        </w:r>
        <w:r>
          <w:rPr>
            <w:noProof/>
            <w:webHidden/>
          </w:rPr>
          <w:instrText xml:space="preserve"> PAGEREF _Toc166600576 \h </w:instrText>
        </w:r>
        <w:r>
          <w:rPr>
            <w:noProof/>
            <w:webHidden/>
          </w:rPr>
        </w:r>
        <w:r>
          <w:rPr>
            <w:noProof/>
            <w:webHidden/>
          </w:rPr>
          <w:fldChar w:fldCharType="separate"/>
        </w:r>
        <w:r>
          <w:rPr>
            <w:noProof/>
            <w:webHidden/>
          </w:rPr>
          <w:t>- 9 -</w:t>
        </w:r>
        <w:r>
          <w:rPr>
            <w:noProof/>
            <w:webHidden/>
          </w:rPr>
          <w:fldChar w:fldCharType="end"/>
        </w:r>
      </w:hyperlink>
    </w:p>
    <w:p w14:paraId="75935AB4" w14:textId="277CC0CC" w:rsidR="00E33D95" w:rsidRDefault="00E33D95">
      <w:pPr>
        <w:pStyle w:val="23"/>
        <w:tabs>
          <w:tab w:val="right" w:leader="dot" w:pos="9061"/>
        </w:tabs>
        <w:rPr>
          <w:noProof/>
          <w14:ligatures w14:val="standardContextual"/>
        </w:rPr>
      </w:pPr>
      <w:hyperlink w:anchor="_Toc166600577" w:history="1">
        <w:r w:rsidRPr="003F10E1">
          <w:rPr>
            <w:rStyle w:val="a8"/>
            <w:rFonts w:hAnsiTheme="minorEastAsia"/>
            <w:noProof/>
          </w:rPr>
          <w:t xml:space="preserve">(7) </w:t>
        </w:r>
        <w:r w:rsidRPr="003F10E1">
          <w:rPr>
            <w:rStyle w:val="a8"/>
            <w:rFonts w:hAnsiTheme="minorEastAsia"/>
            <w:noProof/>
          </w:rPr>
          <w:t>シートに別のデータを追加するには</w:t>
        </w:r>
        <w:r>
          <w:rPr>
            <w:noProof/>
            <w:webHidden/>
          </w:rPr>
          <w:tab/>
        </w:r>
        <w:r>
          <w:rPr>
            <w:noProof/>
            <w:webHidden/>
          </w:rPr>
          <w:fldChar w:fldCharType="begin"/>
        </w:r>
        <w:r>
          <w:rPr>
            <w:noProof/>
            <w:webHidden/>
          </w:rPr>
          <w:instrText xml:space="preserve"> PAGEREF _Toc166600577 \h </w:instrText>
        </w:r>
        <w:r>
          <w:rPr>
            <w:noProof/>
            <w:webHidden/>
          </w:rPr>
        </w:r>
        <w:r>
          <w:rPr>
            <w:noProof/>
            <w:webHidden/>
          </w:rPr>
          <w:fldChar w:fldCharType="separate"/>
        </w:r>
        <w:r>
          <w:rPr>
            <w:noProof/>
            <w:webHidden/>
          </w:rPr>
          <w:t>- 10 -</w:t>
        </w:r>
        <w:r>
          <w:rPr>
            <w:noProof/>
            <w:webHidden/>
          </w:rPr>
          <w:fldChar w:fldCharType="end"/>
        </w:r>
      </w:hyperlink>
    </w:p>
    <w:p w14:paraId="310BA766" w14:textId="1C966A20" w:rsidR="00E33D95" w:rsidRDefault="00E33D95">
      <w:pPr>
        <w:pStyle w:val="23"/>
        <w:tabs>
          <w:tab w:val="right" w:leader="dot" w:pos="9061"/>
        </w:tabs>
        <w:rPr>
          <w:noProof/>
          <w14:ligatures w14:val="standardContextual"/>
        </w:rPr>
      </w:pPr>
      <w:hyperlink w:anchor="_Toc166600578" w:history="1">
        <w:r w:rsidRPr="003F10E1">
          <w:rPr>
            <w:rStyle w:val="a8"/>
            <w:rFonts w:hAnsiTheme="minorEastAsia"/>
            <w:noProof/>
          </w:rPr>
          <w:t xml:space="preserve">(8) </w:t>
        </w:r>
        <w:r w:rsidRPr="003F10E1">
          <w:rPr>
            <w:rStyle w:val="a8"/>
            <w:rFonts w:hAnsiTheme="minorEastAsia"/>
            <w:noProof/>
          </w:rPr>
          <w:t>電話帳取り込み方法</w:t>
        </w:r>
        <w:r>
          <w:rPr>
            <w:noProof/>
            <w:webHidden/>
          </w:rPr>
          <w:tab/>
        </w:r>
        <w:r>
          <w:rPr>
            <w:noProof/>
            <w:webHidden/>
          </w:rPr>
          <w:fldChar w:fldCharType="begin"/>
        </w:r>
        <w:r>
          <w:rPr>
            <w:noProof/>
            <w:webHidden/>
          </w:rPr>
          <w:instrText xml:space="preserve"> PAGEREF _Toc166600578 \h </w:instrText>
        </w:r>
        <w:r>
          <w:rPr>
            <w:noProof/>
            <w:webHidden/>
          </w:rPr>
        </w:r>
        <w:r>
          <w:rPr>
            <w:noProof/>
            <w:webHidden/>
          </w:rPr>
          <w:fldChar w:fldCharType="separate"/>
        </w:r>
        <w:r>
          <w:rPr>
            <w:noProof/>
            <w:webHidden/>
          </w:rPr>
          <w:t>- 11 -</w:t>
        </w:r>
        <w:r>
          <w:rPr>
            <w:noProof/>
            <w:webHidden/>
          </w:rPr>
          <w:fldChar w:fldCharType="end"/>
        </w:r>
      </w:hyperlink>
    </w:p>
    <w:p w14:paraId="2721BF36" w14:textId="4D616596" w:rsidR="00E33D95" w:rsidRDefault="00E33D95">
      <w:pPr>
        <w:pStyle w:val="23"/>
        <w:tabs>
          <w:tab w:val="right" w:leader="dot" w:pos="9061"/>
        </w:tabs>
        <w:rPr>
          <w:noProof/>
          <w14:ligatures w14:val="standardContextual"/>
        </w:rPr>
      </w:pPr>
      <w:hyperlink w:anchor="_Toc166600579" w:history="1">
        <w:r w:rsidRPr="003F10E1">
          <w:rPr>
            <w:rStyle w:val="a8"/>
            <w:rFonts w:hAnsiTheme="minorEastAsia"/>
            <w:noProof/>
          </w:rPr>
          <w:t xml:space="preserve">(9) </w:t>
        </w:r>
        <w:r w:rsidRPr="003F10E1">
          <w:rPr>
            <w:rStyle w:val="a8"/>
            <w:rFonts w:hAnsiTheme="minorEastAsia"/>
            <w:noProof/>
          </w:rPr>
          <w:t>シート内の個別のセルのデータを検索</w:t>
        </w:r>
        <w:r>
          <w:rPr>
            <w:noProof/>
            <w:webHidden/>
          </w:rPr>
          <w:tab/>
        </w:r>
        <w:r>
          <w:rPr>
            <w:noProof/>
            <w:webHidden/>
          </w:rPr>
          <w:fldChar w:fldCharType="begin"/>
        </w:r>
        <w:r>
          <w:rPr>
            <w:noProof/>
            <w:webHidden/>
          </w:rPr>
          <w:instrText xml:space="preserve"> PAGEREF _Toc166600579 \h </w:instrText>
        </w:r>
        <w:r>
          <w:rPr>
            <w:noProof/>
            <w:webHidden/>
          </w:rPr>
        </w:r>
        <w:r>
          <w:rPr>
            <w:noProof/>
            <w:webHidden/>
          </w:rPr>
          <w:fldChar w:fldCharType="separate"/>
        </w:r>
        <w:r>
          <w:rPr>
            <w:noProof/>
            <w:webHidden/>
          </w:rPr>
          <w:t>- 12 -</w:t>
        </w:r>
        <w:r>
          <w:rPr>
            <w:noProof/>
            <w:webHidden/>
          </w:rPr>
          <w:fldChar w:fldCharType="end"/>
        </w:r>
      </w:hyperlink>
    </w:p>
    <w:p w14:paraId="54B13536" w14:textId="7F8F4F0C" w:rsidR="00E33D95" w:rsidRDefault="00E33D95">
      <w:pPr>
        <w:pStyle w:val="23"/>
        <w:tabs>
          <w:tab w:val="right" w:leader="dot" w:pos="9061"/>
        </w:tabs>
        <w:rPr>
          <w:noProof/>
          <w14:ligatures w14:val="standardContextual"/>
        </w:rPr>
      </w:pPr>
      <w:hyperlink w:anchor="_Toc166600580" w:history="1">
        <w:r w:rsidRPr="003F10E1">
          <w:rPr>
            <w:rStyle w:val="a8"/>
            <w:rFonts w:hAnsiTheme="minorEastAsia"/>
            <w:noProof/>
          </w:rPr>
          <w:t xml:space="preserve">(10) </w:t>
        </w:r>
        <w:r w:rsidRPr="003F10E1">
          <w:rPr>
            <w:rStyle w:val="a8"/>
            <w:rFonts w:hAnsiTheme="minorEastAsia"/>
            <w:noProof/>
          </w:rPr>
          <w:t>シートの</w:t>
        </w:r>
        <w:r w:rsidRPr="003F10E1">
          <w:rPr>
            <w:rStyle w:val="a8"/>
            <w:rFonts w:hAnsiTheme="minorEastAsia"/>
            <w:noProof/>
          </w:rPr>
          <w:t>A</w:t>
        </w:r>
        <w:r w:rsidRPr="003F10E1">
          <w:rPr>
            <w:rStyle w:val="a8"/>
            <w:rFonts w:hAnsiTheme="minorEastAsia"/>
            <w:noProof/>
          </w:rPr>
          <w:t>～</w:t>
        </w:r>
        <w:r w:rsidRPr="003F10E1">
          <w:rPr>
            <w:rStyle w:val="a8"/>
            <w:rFonts w:hAnsiTheme="minorEastAsia"/>
            <w:noProof/>
          </w:rPr>
          <w:t>D</w:t>
        </w:r>
        <w:r w:rsidRPr="003F10E1">
          <w:rPr>
            <w:rStyle w:val="a8"/>
            <w:rFonts w:hAnsiTheme="minorEastAsia"/>
            <w:noProof/>
          </w:rPr>
          <w:t>列エラー調査</w:t>
        </w:r>
        <w:r>
          <w:rPr>
            <w:noProof/>
            <w:webHidden/>
          </w:rPr>
          <w:tab/>
        </w:r>
        <w:r>
          <w:rPr>
            <w:noProof/>
            <w:webHidden/>
          </w:rPr>
          <w:fldChar w:fldCharType="begin"/>
        </w:r>
        <w:r>
          <w:rPr>
            <w:noProof/>
            <w:webHidden/>
          </w:rPr>
          <w:instrText xml:space="preserve"> PAGEREF _Toc166600580 \h </w:instrText>
        </w:r>
        <w:r>
          <w:rPr>
            <w:noProof/>
            <w:webHidden/>
          </w:rPr>
        </w:r>
        <w:r>
          <w:rPr>
            <w:noProof/>
            <w:webHidden/>
          </w:rPr>
          <w:fldChar w:fldCharType="separate"/>
        </w:r>
        <w:r>
          <w:rPr>
            <w:noProof/>
            <w:webHidden/>
          </w:rPr>
          <w:t>- 12 -</w:t>
        </w:r>
        <w:r>
          <w:rPr>
            <w:noProof/>
            <w:webHidden/>
          </w:rPr>
          <w:fldChar w:fldCharType="end"/>
        </w:r>
      </w:hyperlink>
    </w:p>
    <w:p w14:paraId="2D53341B" w14:textId="774FFF14" w:rsidR="00E33D95" w:rsidRDefault="00E33D95">
      <w:pPr>
        <w:pStyle w:val="23"/>
        <w:tabs>
          <w:tab w:val="right" w:leader="dot" w:pos="9061"/>
        </w:tabs>
        <w:rPr>
          <w:noProof/>
          <w14:ligatures w14:val="standardContextual"/>
        </w:rPr>
      </w:pPr>
      <w:hyperlink w:anchor="_Toc166600581" w:history="1">
        <w:r w:rsidRPr="003F10E1">
          <w:rPr>
            <w:rStyle w:val="a8"/>
            <w:rFonts w:hAnsiTheme="minorEastAsia"/>
            <w:noProof/>
          </w:rPr>
          <w:t xml:space="preserve">(11) </w:t>
        </w:r>
        <w:r w:rsidRPr="003F10E1">
          <w:rPr>
            <w:rStyle w:val="a8"/>
            <w:rFonts w:hAnsiTheme="minorEastAsia"/>
            <w:noProof/>
          </w:rPr>
          <w:t>他のアプリケーションファイルを応用する場合の注意と参考事項</w:t>
        </w:r>
        <w:r>
          <w:rPr>
            <w:noProof/>
            <w:webHidden/>
          </w:rPr>
          <w:tab/>
        </w:r>
        <w:r>
          <w:rPr>
            <w:noProof/>
            <w:webHidden/>
          </w:rPr>
          <w:fldChar w:fldCharType="begin"/>
        </w:r>
        <w:r>
          <w:rPr>
            <w:noProof/>
            <w:webHidden/>
          </w:rPr>
          <w:instrText xml:space="preserve"> PAGEREF _Toc166600581 \h </w:instrText>
        </w:r>
        <w:r>
          <w:rPr>
            <w:noProof/>
            <w:webHidden/>
          </w:rPr>
        </w:r>
        <w:r>
          <w:rPr>
            <w:noProof/>
            <w:webHidden/>
          </w:rPr>
          <w:fldChar w:fldCharType="separate"/>
        </w:r>
        <w:r>
          <w:rPr>
            <w:noProof/>
            <w:webHidden/>
          </w:rPr>
          <w:t>- 12 -</w:t>
        </w:r>
        <w:r>
          <w:rPr>
            <w:noProof/>
            <w:webHidden/>
          </w:rPr>
          <w:fldChar w:fldCharType="end"/>
        </w:r>
      </w:hyperlink>
    </w:p>
    <w:p w14:paraId="6C02C154" w14:textId="5446929F" w:rsidR="00E33D95" w:rsidRDefault="00E33D95">
      <w:pPr>
        <w:pStyle w:val="11"/>
        <w:tabs>
          <w:tab w:val="right" w:leader="dot" w:pos="9061"/>
        </w:tabs>
        <w:rPr>
          <w:noProof/>
          <w14:ligatures w14:val="standardContextual"/>
        </w:rPr>
      </w:pPr>
      <w:hyperlink w:anchor="_Toc166600582" w:history="1">
        <w:r w:rsidRPr="003F10E1">
          <w:rPr>
            <w:rStyle w:val="a8"/>
            <w:noProof/>
          </w:rPr>
          <w:t>７</w:t>
        </w:r>
        <w:r w:rsidRPr="003F10E1">
          <w:rPr>
            <w:rStyle w:val="a8"/>
            <w:noProof/>
          </w:rPr>
          <w:t xml:space="preserve"> SD</w:t>
        </w:r>
        <w:r w:rsidRPr="003F10E1">
          <w:rPr>
            <w:rStyle w:val="a8"/>
            <w:noProof/>
          </w:rPr>
          <w:t>メモリーカードから親機に転送</w:t>
        </w:r>
        <w:r>
          <w:rPr>
            <w:noProof/>
            <w:webHidden/>
          </w:rPr>
          <w:tab/>
        </w:r>
        <w:r>
          <w:rPr>
            <w:noProof/>
            <w:webHidden/>
          </w:rPr>
          <w:fldChar w:fldCharType="begin"/>
        </w:r>
        <w:r>
          <w:rPr>
            <w:noProof/>
            <w:webHidden/>
          </w:rPr>
          <w:instrText xml:space="preserve"> PAGEREF _Toc166600582 \h </w:instrText>
        </w:r>
        <w:r>
          <w:rPr>
            <w:noProof/>
            <w:webHidden/>
          </w:rPr>
        </w:r>
        <w:r>
          <w:rPr>
            <w:noProof/>
            <w:webHidden/>
          </w:rPr>
          <w:fldChar w:fldCharType="separate"/>
        </w:r>
        <w:r>
          <w:rPr>
            <w:noProof/>
            <w:webHidden/>
          </w:rPr>
          <w:t>- 13 -</w:t>
        </w:r>
        <w:r>
          <w:rPr>
            <w:noProof/>
            <w:webHidden/>
          </w:rPr>
          <w:fldChar w:fldCharType="end"/>
        </w:r>
      </w:hyperlink>
    </w:p>
    <w:p w14:paraId="40BFA555" w14:textId="55237E0A" w:rsidR="00E33D95" w:rsidRDefault="00E33D95">
      <w:pPr>
        <w:pStyle w:val="11"/>
        <w:tabs>
          <w:tab w:val="right" w:leader="dot" w:pos="9061"/>
        </w:tabs>
        <w:rPr>
          <w:noProof/>
          <w14:ligatures w14:val="standardContextual"/>
        </w:rPr>
      </w:pPr>
      <w:hyperlink w:anchor="_Toc166600583" w:history="1">
        <w:r w:rsidRPr="003F10E1">
          <w:rPr>
            <w:rStyle w:val="a8"/>
            <w:noProof/>
          </w:rPr>
          <w:t>８</w:t>
        </w:r>
        <w:r w:rsidRPr="003F10E1">
          <w:rPr>
            <w:rStyle w:val="a8"/>
            <w:noProof/>
          </w:rPr>
          <w:t xml:space="preserve"> </w:t>
        </w:r>
        <w:r w:rsidRPr="003F10E1">
          <w:rPr>
            <w:rStyle w:val="a8"/>
            <w:noProof/>
          </w:rPr>
          <w:t>旧バージョンを新しいバージョンの</w:t>
        </w:r>
        <w:r w:rsidRPr="003F10E1">
          <w:rPr>
            <w:rStyle w:val="a8"/>
            <w:noProof/>
          </w:rPr>
          <w:t>Panasonic</w:t>
        </w:r>
        <w:r w:rsidRPr="003F10E1">
          <w:rPr>
            <w:rStyle w:val="a8"/>
            <w:noProof/>
          </w:rPr>
          <w:t>電話帳に取り込むには（更新）</w:t>
        </w:r>
        <w:r>
          <w:rPr>
            <w:noProof/>
            <w:webHidden/>
          </w:rPr>
          <w:tab/>
        </w:r>
        <w:r>
          <w:rPr>
            <w:noProof/>
            <w:webHidden/>
          </w:rPr>
          <w:fldChar w:fldCharType="begin"/>
        </w:r>
        <w:r>
          <w:rPr>
            <w:noProof/>
            <w:webHidden/>
          </w:rPr>
          <w:instrText xml:space="preserve"> PAGEREF _Toc166600583 \h </w:instrText>
        </w:r>
        <w:r>
          <w:rPr>
            <w:noProof/>
            <w:webHidden/>
          </w:rPr>
        </w:r>
        <w:r>
          <w:rPr>
            <w:noProof/>
            <w:webHidden/>
          </w:rPr>
          <w:fldChar w:fldCharType="separate"/>
        </w:r>
        <w:r>
          <w:rPr>
            <w:noProof/>
            <w:webHidden/>
          </w:rPr>
          <w:t>- 13 -</w:t>
        </w:r>
        <w:r>
          <w:rPr>
            <w:noProof/>
            <w:webHidden/>
          </w:rPr>
          <w:fldChar w:fldCharType="end"/>
        </w:r>
      </w:hyperlink>
    </w:p>
    <w:p w14:paraId="1336846D" w14:textId="11F2EF18" w:rsidR="00E33D95" w:rsidRDefault="00E33D95">
      <w:pPr>
        <w:pStyle w:val="11"/>
        <w:tabs>
          <w:tab w:val="right" w:leader="dot" w:pos="9061"/>
        </w:tabs>
        <w:rPr>
          <w:noProof/>
          <w14:ligatures w14:val="standardContextual"/>
        </w:rPr>
      </w:pPr>
      <w:hyperlink w:anchor="_Toc166600584" w:history="1">
        <w:r w:rsidRPr="003F10E1">
          <w:rPr>
            <w:rStyle w:val="a8"/>
            <w:noProof/>
          </w:rPr>
          <w:t>９</w:t>
        </w:r>
        <w:r w:rsidRPr="003F10E1">
          <w:rPr>
            <w:rStyle w:val="a8"/>
            <w:noProof/>
          </w:rPr>
          <w:t xml:space="preserve"> </w:t>
        </w:r>
        <w:r w:rsidRPr="003F10E1">
          <w:rPr>
            <w:rStyle w:val="a8"/>
            <w:noProof/>
          </w:rPr>
          <w:t>その他動作環境と試験した機種：</w:t>
        </w:r>
        <w:r>
          <w:rPr>
            <w:noProof/>
            <w:webHidden/>
          </w:rPr>
          <w:tab/>
        </w:r>
        <w:r>
          <w:rPr>
            <w:noProof/>
            <w:webHidden/>
          </w:rPr>
          <w:fldChar w:fldCharType="begin"/>
        </w:r>
        <w:r>
          <w:rPr>
            <w:noProof/>
            <w:webHidden/>
          </w:rPr>
          <w:instrText xml:space="preserve"> PAGEREF _Toc166600584 \h </w:instrText>
        </w:r>
        <w:r>
          <w:rPr>
            <w:noProof/>
            <w:webHidden/>
          </w:rPr>
        </w:r>
        <w:r>
          <w:rPr>
            <w:noProof/>
            <w:webHidden/>
          </w:rPr>
          <w:fldChar w:fldCharType="separate"/>
        </w:r>
        <w:r>
          <w:rPr>
            <w:noProof/>
            <w:webHidden/>
          </w:rPr>
          <w:t>- 14 -</w:t>
        </w:r>
        <w:r>
          <w:rPr>
            <w:noProof/>
            <w:webHidden/>
          </w:rPr>
          <w:fldChar w:fldCharType="end"/>
        </w:r>
      </w:hyperlink>
    </w:p>
    <w:p w14:paraId="2D82F535" w14:textId="634CFC1A" w:rsidR="00E33D95" w:rsidRDefault="00E33D95">
      <w:pPr>
        <w:pStyle w:val="11"/>
        <w:tabs>
          <w:tab w:val="right" w:leader="dot" w:pos="9061"/>
        </w:tabs>
        <w:rPr>
          <w:noProof/>
          <w14:ligatures w14:val="standardContextual"/>
        </w:rPr>
      </w:pPr>
      <w:hyperlink w:anchor="_Toc166600585" w:history="1">
        <w:r w:rsidRPr="003F10E1">
          <w:rPr>
            <w:rStyle w:val="a8"/>
            <w:noProof/>
          </w:rPr>
          <w:t>１０</w:t>
        </w:r>
        <w:r w:rsidRPr="003F10E1">
          <w:rPr>
            <w:rStyle w:val="a8"/>
            <w:noProof/>
          </w:rPr>
          <w:t xml:space="preserve"> </w:t>
        </w:r>
        <w:r w:rsidRPr="003F10E1">
          <w:rPr>
            <w:rStyle w:val="a8"/>
            <w:noProof/>
          </w:rPr>
          <w:t>バージョンの変更内容</w:t>
        </w:r>
        <w:r>
          <w:rPr>
            <w:noProof/>
            <w:webHidden/>
          </w:rPr>
          <w:tab/>
        </w:r>
        <w:r>
          <w:rPr>
            <w:noProof/>
            <w:webHidden/>
          </w:rPr>
          <w:fldChar w:fldCharType="begin"/>
        </w:r>
        <w:r>
          <w:rPr>
            <w:noProof/>
            <w:webHidden/>
          </w:rPr>
          <w:instrText xml:space="preserve"> PAGEREF _Toc166600585 \h </w:instrText>
        </w:r>
        <w:r>
          <w:rPr>
            <w:noProof/>
            <w:webHidden/>
          </w:rPr>
        </w:r>
        <w:r>
          <w:rPr>
            <w:noProof/>
            <w:webHidden/>
          </w:rPr>
          <w:fldChar w:fldCharType="separate"/>
        </w:r>
        <w:r>
          <w:rPr>
            <w:noProof/>
            <w:webHidden/>
          </w:rPr>
          <w:t>- 14 -</w:t>
        </w:r>
        <w:r>
          <w:rPr>
            <w:noProof/>
            <w:webHidden/>
          </w:rPr>
          <w:fldChar w:fldCharType="end"/>
        </w:r>
      </w:hyperlink>
    </w:p>
    <w:p w14:paraId="1405C128" w14:textId="2FAC93FE" w:rsidR="00E33D95" w:rsidRDefault="00E33D95">
      <w:pPr>
        <w:pStyle w:val="11"/>
        <w:tabs>
          <w:tab w:val="right" w:leader="dot" w:pos="9061"/>
        </w:tabs>
        <w:rPr>
          <w:noProof/>
          <w14:ligatures w14:val="standardContextual"/>
        </w:rPr>
      </w:pPr>
      <w:hyperlink w:anchor="_Toc166600586" w:history="1">
        <w:r w:rsidRPr="003F10E1">
          <w:rPr>
            <w:rStyle w:val="a8"/>
            <w:noProof/>
          </w:rPr>
          <w:t>１１</w:t>
        </w:r>
        <w:r w:rsidRPr="003F10E1">
          <w:rPr>
            <w:rStyle w:val="a8"/>
            <w:noProof/>
          </w:rPr>
          <w:t xml:space="preserve"> </w:t>
        </w:r>
        <w:r w:rsidRPr="003F10E1">
          <w:rPr>
            <w:rStyle w:val="a8"/>
            <w:noProof/>
          </w:rPr>
          <w:t>拡張子の説明</w:t>
        </w:r>
        <w:r>
          <w:rPr>
            <w:noProof/>
            <w:webHidden/>
          </w:rPr>
          <w:tab/>
        </w:r>
        <w:r>
          <w:rPr>
            <w:noProof/>
            <w:webHidden/>
          </w:rPr>
          <w:fldChar w:fldCharType="begin"/>
        </w:r>
        <w:r>
          <w:rPr>
            <w:noProof/>
            <w:webHidden/>
          </w:rPr>
          <w:instrText xml:space="preserve"> PAGEREF _Toc166600586 \h </w:instrText>
        </w:r>
        <w:r>
          <w:rPr>
            <w:noProof/>
            <w:webHidden/>
          </w:rPr>
        </w:r>
        <w:r>
          <w:rPr>
            <w:noProof/>
            <w:webHidden/>
          </w:rPr>
          <w:fldChar w:fldCharType="separate"/>
        </w:r>
        <w:r>
          <w:rPr>
            <w:noProof/>
            <w:webHidden/>
          </w:rPr>
          <w:t>- 15 -</w:t>
        </w:r>
        <w:r>
          <w:rPr>
            <w:noProof/>
            <w:webHidden/>
          </w:rPr>
          <w:fldChar w:fldCharType="end"/>
        </w:r>
      </w:hyperlink>
    </w:p>
    <w:p w14:paraId="3BCFD946" w14:textId="262EDD92" w:rsidR="00E33D95" w:rsidRDefault="00E33D95">
      <w:pPr>
        <w:pStyle w:val="23"/>
        <w:tabs>
          <w:tab w:val="right" w:leader="dot" w:pos="9061"/>
        </w:tabs>
        <w:rPr>
          <w:noProof/>
          <w14:ligatures w14:val="standardContextual"/>
        </w:rPr>
      </w:pPr>
      <w:hyperlink w:anchor="_Toc166600587" w:history="1">
        <w:r w:rsidRPr="003F10E1">
          <w:rPr>
            <w:rStyle w:val="a8"/>
            <w:noProof/>
          </w:rPr>
          <w:t xml:space="preserve">(1) </w:t>
        </w:r>
        <w:r w:rsidRPr="003F10E1">
          <w:rPr>
            <w:rStyle w:val="a8"/>
            <w:noProof/>
          </w:rPr>
          <w:t>拡張子について</w:t>
        </w:r>
        <w:r>
          <w:rPr>
            <w:noProof/>
            <w:webHidden/>
          </w:rPr>
          <w:tab/>
        </w:r>
        <w:r>
          <w:rPr>
            <w:noProof/>
            <w:webHidden/>
          </w:rPr>
          <w:fldChar w:fldCharType="begin"/>
        </w:r>
        <w:r>
          <w:rPr>
            <w:noProof/>
            <w:webHidden/>
          </w:rPr>
          <w:instrText xml:space="preserve"> PAGEREF _Toc166600587 \h </w:instrText>
        </w:r>
        <w:r>
          <w:rPr>
            <w:noProof/>
            <w:webHidden/>
          </w:rPr>
        </w:r>
        <w:r>
          <w:rPr>
            <w:noProof/>
            <w:webHidden/>
          </w:rPr>
          <w:fldChar w:fldCharType="separate"/>
        </w:r>
        <w:r>
          <w:rPr>
            <w:noProof/>
            <w:webHidden/>
          </w:rPr>
          <w:t>- 15 -</w:t>
        </w:r>
        <w:r>
          <w:rPr>
            <w:noProof/>
            <w:webHidden/>
          </w:rPr>
          <w:fldChar w:fldCharType="end"/>
        </w:r>
      </w:hyperlink>
    </w:p>
    <w:p w14:paraId="2FCF1FAF" w14:textId="15C80840" w:rsidR="00E33D95" w:rsidRDefault="00E33D95">
      <w:pPr>
        <w:pStyle w:val="23"/>
        <w:tabs>
          <w:tab w:val="right" w:leader="dot" w:pos="9061"/>
        </w:tabs>
        <w:rPr>
          <w:noProof/>
          <w14:ligatures w14:val="standardContextual"/>
        </w:rPr>
      </w:pPr>
      <w:hyperlink w:anchor="_Toc166600588" w:history="1">
        <w:r w:rsidRPr="003F10E1">
          <w:rPr>
            <w:rStyle w:val="a8"/>
            <w:noProof/>
          </w:rPr>
          <w:t>(2) Windows10</w:t>
        </w:r>
        <w:r w:rsidRPr="003F10E1">
          <w:rPr>
            <w:rStyle w:val="a8"/>
            <w:noProof/>
          </w:rPr>
          <w:t>の拡張子の表示方法：</w:t>
        </w:r>
        <w:r>
          <w:rPr>
            <w:noProof/>
            <w:webHidden/>
          </w:rPr>
          <w:tab/>
        </w:r>
        <w:r>
          <w:rPr>
            <w:noProof/>
            <w:webHidden/>
          </w:rPr>
          <w:fldChar w:fldCharType="begin"/>
        </w:r>
        <w:r>
          <w:rPr>
            <w:noProof/>
            <w:webHidden/>
          </w:rPr>
          <w:instrText xml:space="preserve"> PAGEREF _Toc166600588 \h </w:instrText>
        </w:r>
        <w:r>
          <w:rPr>
            <w:noProof/>
            <w:webHidden/>
          </w:rPr>
        </w:r>
        <w:r>
          <w:rPr>
            <w:noProof/>
            <w:webHidden/>
          </w:rPr>
          <w:fldChar w:fldCharType="separate"/>
        </w:r>
        <w:r>
          <w:rPr>
            <w:noProof/>
            <w:webHidden/>
          </w:rPr>
          <w:t>- 15 -</w:t>
        </w:r>
        <w:r>
          <w:rPr>
            <w:noProof/>
            <w:webHidden/>
          </w:rPr>
          <w:fldChar w:fldCharType="end"/>
        </w:r>
      </w:hyperlink>
    </w:p>
    <w:p w14:paraId="37FF3A77" w14:textId="6E8F72E6" w:rsidR="00E33D95" w:rsidRDefault="00E33D95">
      <w:pPr>
        <w:pStyle w:val="23"/>
        <w:tabs>
          <w:tab w:val="right" w:leader="dot" w:pos="9061"/>
        </w:tabs>
        <w:rPr>
          <w:noProof/>
          <w14:ligatures w14:val="standardContextual"/>
        </w:rPr>
      </w:pPr>
      <w:hyperlink w:anchor="_Toc166600589" w:history="1">
        <w:r w:rsidRPr="003F10E1">
          <w:rPr>
            <w:rStyle w:val="a8"/>
            <w:noProof/>
          </w:rPr>
          <w:t>(3) Windows11</w:t>
        </w:r>
        <w:r w:rsidRPr="003F10E1">
          <w:rPr>
            <w:rStyle w:val="a8"/>
            <w:noProof/>
          </w:rPr>
          <w:t>の拡張子の表示方法：</w:t>
        </w:r>
        <w:r>
          <w:rPr>
            <w:noProof/>
            <w:webHidden/>
          </w:rPr>
          <w:tab/>
        </w:r>
        <w:r>
          <w:rPr>
            <w:noProof/>
            <w:webHidden/>
          </w:rPr>
          <w:fldChar w:fldCharType="begin"/>
        </w:r>
        <w:r>
          <w:rPr>
            <w:noProof/>
            <w:webHidden/>
          </w:rPr>
          <w:instrText xml:space="preserve"> PAGEREF _Toc166600589 \h </w:instrText>
        </w:r>
        <w:r>
          <w:rPr>
            <w:noProof/>
            <w:webHidden/>
          </w:rPr>
        </w:r>
        <w:r>
          <w:rPr>
            <w:noProof/>
            <w:webHidden/>
          </w:rPr>
          <w:fldChar w:fldCharType="separate"/>
        </w:r>
        <w:r>
          <w:rPr>
            <w:noProof/>
            <w:webHidden/>
          </w:rPr>
          <w:t>- 15 -</w:t>
        </w:r>
        <w:r>
          <w:rPr>
            <w:noProof/>
            <w:webHidden/>
          </w:rPr>
          <w:fldChar w:fldCharType="end"/>
        </w:r>
      </w:hyperlink>
    </w:p>
    <w:p w14:paraId="45AAD4A0" w14:textId="5572C26B" w:rsidR="00046AC9" w:rsidRPr="00046AC9" w:rsidRDefault="00046AC9" w:rsidP="00046AC9">
      <w:pPr>
        <w:rPr>
          <w:rFonts w:ascii="ＭＳ 明朝" w:eastAsia="ＭＳ 明朝"/>
        </w:rPr>
        <w:sectPr w:rsidR="00046AC9" w:rsidRPr="00046AC9" w:rsidSect="00F7555F">
          <w:footerReference w:type="default" r:id="rId9"/>
          <w:footerReference w:type="first" r:id="rId10"/>
          <w:pgSz w:w="11906" w:h="16838" w:code="9"/>
          <w:pgMar w:top="1418" w:right="1134" w:bottom="1418" w:left="1701" w:header="851" w:footer="992" w:gutter="0"/>
          <w:pgBorders w:display="firstPage" w:offsetFrom="page">
            <w:top w:val="flowersRoses" w:sz="31" w:space="24" w:color="auto"/>
            <w:left w:val="flowersRoses" w:sz="31" w:space="24" w:color="auto"/>
            <w:bottom w:val="flowersRoses" w:sz="31" w:space="24" w:color="auto"/>
            <w:right w:val="flowersRoses" w:sz="31" w:space="24" w:color="auto"/>
          </w:pgBorders>
          <w:pgNumType w:fmt="upperRoman" w:start="0"/>
          <w:cols w:space="425"/>
          <w:docGrid w:type="lines" w:linePitch="360"/>
        </w:sectPr>
      </w:pPr>
      <w:r>
        <w:rPr>
          <w:rFonts w:ascii="ＭＳ 明朝" w:eastAsia="ＭＳ 明朝"/>
          <w:b/>
          <w:noProof/>
          <w:sz w:val="22"/>
        </w:rPr>
        <w:fldChar w:fldCharType="end"/>
      </w:r>
    </w:p>
    <w:p w14:paraId="45ABD557" w14:textId="77777777" w:rsidR="00046AC9" w:rsidRPr="00046AC9" w:rsidRDefault="00046AC9" w:rsidP="00046AC9">
      <w:pPr>
        <w:rPr>
          <w:rFonts w:ascii="ＭＳ 明朝" w:eastAsia="ＭＳ 明朝"/>
        </w:rPr>
      </w:pPr>
    </w:p>
    <w:p w14:paraId="6C2454ED" w14:textId="77777777" w:rsidR="00046AC9" w:rsidRPr="00292AE8" w:rsidRDefault="00046AC9" w:rsidP="00292AE8">
      <w:pPr>
        <w:pStyle w:val="1"/>
      </w:pPr>
      <w:bookmarkStart w:id="0" w:name="_Toc57055581"/>
      <w:bookmarkStart w:id="1" w:name="_Toc166600551"/>
      <w:r w:rsidRPr="00292AE8">
        <w:rPr>
          <w:rFonts w:hint="eastAsia"/>
        </w:rPr>
        <w:t>この説明書の使用方法</w:t>
      </w:r>
      <w:bookmarkEnd w:id="0"/>
      <w:bookmarkEnd w:id="1"/>
    </w:p>
    <w:p w14:paraId="74CD49D4" w14:textId="4F22460A" w:rsidR="008B5127" w:rsidRPr="00292AE8" w:rsidRDefault="008B5127" w:rsidP="00292AE8">
      <w:pPr>
        <w:pStyle w:val="2"/>
        <w:rPr>
          <w:rFonts w:hAnsiTheme="minorEastAsia"/>
        </w:rPr>
      </w:pPr>
      <w:bookmarkStart w:id="2" w:name="_Toc166600552"/>
      <w:r w:rsidRPr="00292AE8">
        <w:rPr>
          <w:rFonts w:hAnsiTheme="minorEastAsia" w:hint="eastAsia"/>
        </w:rPr>
        <w:t>ペーパーレスで使用すると図や説明文の参照が簡単になります。</w:t>
      </w:r>
      <w:bookmarkEnd w:id="2"/>
    </w:p>
    <w:p w14:paraId="1467747B" w14:textId="53F839C6"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この説明書はペーパーレスを前提として作っており印刷して使用するのでは「Word」や「</w:t>
      </w:r>
      <w:r w:rsidRPr="00292AE8">
        <w:rPr>
          <w:rFonts w:asciiTheme="minorEastAsia" w:hAnsiTheme="minorEastAsia"/>
        </w:rPr>
        <w:t>Acrobat Reader DC</w:t>
      </w:r>
      <w:r w:rsidRPr="00292AE8">
        <w:rPr>
          <w:rFonts w:asciiTheme="minorEastAsia" w:hAnsiTheme="minorEastAsia" w:hint="eastAsia"/>
        </w:rPr>
        <w:t>」の便利な機能「相互参照」などが使えません。</w:t>
      </w:r>
    </w:p>
    <w:p w14:paraId="5FEC4E2D" w14:textId="4F57CE88"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「Panasonic電話帳編集_0_サンプル</w:t>
      </w:r>
      <w:r w:rsidR="002E477D">
        <w:rPr>
          <w:rFonts w:asciiTheme="minorEastAsia" w:hAnsiTheme="minorEastAsia" w:hint="eastAsia"/>
        </w:rPr>
        <w:t>201</w:t>
      </w:r>
      <w:r w:rsidRPr="00292AE8">
        <w:rPr>
          <w:rFonts w:asciiTheme="minorEastAsia" w:hAnsiTheme="minorEastAsia" w:hint="eastAsia"/>
        </w:rPr>
        <w:t>.xlsm」と、この「電話帳編集PG取扱い説明書</w:t>
      </w:r>
      <w:r w:rsidR="002E477D">
        <w:rPr>
          <w:rFonts w:asciiTheme="minorEastAsia" w:hAnsiTheme="minorEastAsia" w:hint="eastAsia"/>
        </w:rPr>
        <w:t>201</w:t>
      </w:r>
      <w:r w:rsidRPr="00292AE8">
        <w:rPr>
          <w:rFonts w:asciiTheme="minorEastAsia" w:hAnsiTheme="minorEastAsia" w:hint="eastAsia"/>
        </w:rPr>
        <w:t>.docx」を同時に開き「</w:t>
      </w:r>
      <w:r w:rsidR="005A15E8" w:rsidRPr="00A55C4C">
        <w:rPr>
          <w:rFonts w:asciiTheme="minorEastAsia" w:hAnsiTheme="minorEastAsia"/>
          <w:color w:val="0070C0"/>
        </w:rPr>
        <w:fldChar w:fldCharType="begin"/>
      </w:r>
      <w:r w:rsidR="005A15E8" w:rsidRPr="00A55C4C">
        <w:rPr>
          <w:rFonts w:asciiTheme="minorEastAsia" w:hAnsiTheme="minorEastAsia"/>
          <w:color w:val="0070C0"/>
        </w:rPr>
        <w:instrText xml:space="preserve"> </w:instrText>
      </w:r>
      <w:r w:rsidR="005A15E8" w:rsidRPr="00A55C4C">
        <w:rPr>
          <w:rFonts w:asciiTheme="minorEastAsia" w:hAnsiTheme="minorEastAsia" w:hint="eastAsia"/>
          <w:color w:val="0070C0"/>
        </w:rPr>
        <w:instrText>REF _Ref57197295 \h</w:instrText>
      </w:r>
      <w:r w:rsidR="005A15E8" w:rsidRPr="00A55C4C">
        <w:rPr>
          <w:rFonts w:asciiTheme="minorEastAsia" w:hAnsiTheme="minorEastAsia"/>
          <w:color w:val="0070C0"/>
        </w:rPr>
        <w:instrText xml:space="preserve">  \* MERGEFORMAT </w:instrText>
      </w:r>
      <w:r w:rsidR="005A15E8" w:rsidRPr="00A55C4C">
        <w:rPr>
          <w:rFonts w:asciiTheme="minorEastAsia" w:hAnsiTheme="minorEastAsia"/>
          <w:color w:val="0070C0"/>
        </w:rPr>
      </w:r>
      <w:r w:rsidR="005A15E8" w:rsidRPr="00A55C4C">
        <w:rPr>
          <w:rFonts w:asciiTheme="minorEastAsia" w:hAnsiTheme="minorEastAsia"/>
          <w:color w:val="0070C0"/>
        </w:rPr>
        <w:fldChar w:fldCharType="separate"/>
      </w:r>
      <w:r w:rsidR="005868E0" w:rsidRPr="00A55C4C">
        <w:rPr>
          <w:rFonts w:asciiTheme="minorEastAsia" w:hAnsiTheme="minorEastAsia" w:hint="eastAsia"/>
          <w:color w:val="0070C0"/>
        </w:rPr>
        <w:t xml:space="preserve">図 </w:t>
      </w:r>
      <w:r w:rsidR="005868E0" w:rsidRPr="00A55C4C">
        <w:rPr>
          <w:rFonts w:asciiTheme="minorEastAsia" w:hAnsiTheme="minorEastAsia"/>
          <w:noProof/>
          <w:color w:val="0070C0"/>
        </w:rPr>
        <w:t>1</w:t>
      </w:r>
      <w:r w:rsidR="005868E0" w:rsidRPr="00A55C4C">
        <w:rPr>
          <w:rFonts w:asciiTheme="minorEastAsia" w:hAnsiTheme="minorEastAsia"/>
          <w:color w:val="0070C0"/>
        </w:rPr>
        <w:t xml:space="preserve"> </w:t>
      </w:r>
      <w:r w:rsidR="005868E0" w:rsidRPr="00A55C4C">
        <w:rPr>
          <w:rFonts w:asciiTheme="minorEastAsia" w:hAnsiTheme="minorEastAsia" w:hint="eastAsia"/>
          <w:color w:val="0070C0"/>
        </w:rPr>
        <w:t>タスクバーを切替て使用</w:t>
      </w:r>
      <w:r w:rsidR="005A15E8" w:rsidRPr="00A55C4C">
        <w:rPr>
          <w:rFonts w:asciiTheme="minorEastAsia" w:hAnsiTheme="minorEastAsia"/>
          <w:color w:val="0070C0"/>
        </w:rPr>
        <w:fldChar w:fldCharType="end"/>
      </w:r>
      <w:r w:rsidRPr="00292AE8">
        <w:rPr>
          <w:rFonts w:asciiTheme="minorEastAsia" w:hAnsiTheme="minorEastAsia" w:hint="eastAsia"/>
        </w:rPr>
        <w:t>」の図のように「Excel」と「Word」をタスクバーで切り替え「Panasonic電話帳編集_0_サンプル</w:t>
      </w:r>
      <w:r w:rsidR="002E477D">
        <w:rPr>
          <w:rFonts w:asciiTheme="minorEastAsia" w:hAnsiTheme="minorEastAsia" w:hint="eastAsia"/>
        </w:rPr>
        <w:t>201</w:t>
      </w:r>
      <w:r w:rsidRPr="00292AE8">
        <w:rPr>
          <w:rFonts w:asciiTheme="minorEastAsia" w:hAnsiTheme="minorEastAsia" w:hint="eastAsia"/>
        </w:rPr>
        <w:t>.xlsm」プログラムを実践しながら本説明を読むと理解し易くなります。</w:t>
      </w:r>
    </w:p>
    <w:p w14:paraId="077FF6BB" w14:textId="12456FE9" w:rsidR="00046AC9" w:rsidRPr="00292AE8" w:rsidRDefault="009A16F6" w:rsidP="00292AE8">
      <w:pPr>
        <w:keepNext/>
        <w:topLinePunct/>
        <w:rPr>
          <w:rFonts w:asciiTheme="minorEastAsia" w:hAnsiTheme="minorEastAsia"/>
        </w:rPr>
      </w:pPr>
      <w:r w:rsidRPr="00292AE8">
        <w:rPr>
          <w:rFonts w:asciiTheme="minorEastAsia" w:hAnsiTheme="minorEastAsia"/>
          <w:noProof/>
        </w:rPr>
        <mc:AlternateContent>
          <mc:Choice Requires="wpg">
            <w:drawing>
              <wp:inline distT="0" distB="0" distL="0" distR="0" wp14:anchorId="0CE2EFA0" wp14:editId="36F38756">
                <wp:extent cx="5760085" cy="513080"/>
                <wp:effectExtent l="0" t="0" r="0" b="1270"/>
                <wp:docPr id="27" name="グループ化 27"/>
                <wp:cNvGraphicFramePr/>
                <a:graphic xmlns:a="http://schemas.openxmlformats.org/drawingml/2006/main">
                  <a:graphicData uri="http://schemas.microsoft.com/office/word/2010/wordprocessingGroup">
                    <wpg:wgp>
                      <wpg:cNvGrpSpPr/>
                      <wpg:grpSpPr>
                        <a:xfrm>
                          <a:off x="0" y="0"/>
                          <a:ext cx="5760085" cy="513080"/>
                          <a:chOff x="0" y="0"/>
                          <a:chExt cx="5760085" cy="513080"/>
                        </a:xfrm>
                      </wpg:grpSpPr>
                      <pic:pic xmlns:pic="http://schemas.openxmlformats.org/drawingml/2006/picture">
                        <pic:nvPicPr>
                          <pic:cNvPr id="24" name="図 2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0085" cy="280035"/>
                          </a:xfrm>
                          <a:prstGeom prst="rect">
                            <a:avLst/>
                          </a:prstGeom>
                        </pic:spPr>
                      </pic:pic>
                      <wps:wsp>
                        <wps:cNvPr id="25" name="テキスト ボックス 25"/>
                        <wps:cNvSpPr txBox="1"/>
                        <wps:spPr>
                          <a:xfrm>
                            <a:off x="0" y="284480"/>
                            <a:ext cx="5760085" cy="228600"/>
                          </a:xfrm>
                          <a:prstGeom prst="rect">
                            <a:avLst/>
                          </a:prstGeom>
                          <a:solidFill>
                            <a:prstClr val="white"/>
                          </a:solidFill>
                          <a:ln>
                            <a:noFill/>
                          </a:ln>
                        </wps:spPr>
                        <wps:txbx>
                          <w:txbxContent>
                            <w:p w14:paraId="19F14AEF" w14:textId="33811FB0" w:rsidR="00B415C6" w:rsidRPr="003B1EE0" w:rsidRDefault="00B415C6" w:rsidP="009A16F6">
                              <w:pPr>
                                <w:pStyle w:val="ac"/>
                                <w:jc w:val="center"/>
                                <w:rPr>
                                  <w:rFonts w:ascii="ＭＳ 明朝" w:eastAsia="ＭＳ 明朝"/>
                                  <w:noProof/>
                                </w:rPr>
                              </w:pPr>
                              <w:bookmarkStart w:id="3" w:name="_Ref5719729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w:t>
                              </w:r>
                              <w:r>
                                <w:fldChar w:fldCharType="end"/>
                              </w:r>
                              <w:r>
                                <w:t xml:space="preserve"> </w:t>
                              </w:r>
                              <w:r w:rsidRPr="00046AC9">
                                <w:rPr>
                                  <w:rFonts w:ascii="ＭＳ 明朝" w:eastAsia="ＭＳ 明朝" w:hint="eastAsia"/>
                                  <w:b w:val="0"/>
                                  <w:bCs w:val="0"/>
                                </w:rPr>
                                <w:t>タスクバーを切替て使用</w:t>
                              </w:r>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CE2EFA0" id="グループ化 27" o:spid="_x0000_s1028" style="width:453.55pt;height:40.4pt;mso-position-horizontal-relative:char;mso-position-vertical-relative:line" coordsize="57600,513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4" o:spid="_x0000_s1029" type="#_x0000_t75" style="position:absolute;width:57600;height:2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">
                  <v:imagedata r:id="rId12" o:title=""/>
                </v:shape>
                <v:shape id="テキスト ボックス 25" o:spid="_x0000_s1030" type="#_x0000_t202" style="position:absolute;top:284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vLjxgAAANsAAAAPAAAAZHJzL2Rvd25yZXYueG1sRI9BawIx&#10;FITvQv9DeAUvotlaK7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yGry48YAAADbAAAA&#10;DwAAAAAAAAAAAAAAAAAHAgAAZHJzL2Rvd25yZXYueG1sUEsFBgAAAAADAAMAtwAAAPoCAAAAAA==&#10;" stroked="f">
                  <v:textbox style="mso-fit-shape-to-text:t" inset="0,0,0,0">
                    <w:txbxContent>
                      <w:p w14:paraId="19F14AEF" w14:textId="33811FB0" w:rsidR="00B415C6" w:rsidRPr="003B1EE0" w:rsidRDefault="00B415C6" w:rsidP="009A16F6">
                        <w:pPr>
                          <w:pStyle w:val="ac"/>
                          <w:jc w:val="center"/>
                          <w:rPr>
                            <w:rFonts w:ascii="ＭＳ 明朝" w:eastAsia="ＭＳ 明朝"/>
                            <w:noProof/>
                          </w:rPr>
                        </w:pPr>
                        <w:bookmarkStart w:id="4" w:name="_Ref5719729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w:t>
                        </w:r>
                        <w:r>
                          <w:fldChar w:fldCharType="end"/>
                        </w:r>
                        <w:r>
                          <w:t xml:space="preserve"> </w:t>
                        </w:r>
                        <w:r w:rsidRPr="00046AC9">
                          <w:rPr>
                            <w:rFonts w:ascii="ＭＳ 明朝" w:eastAsia="ＭＳ 明朝" w:hint="eastAsia"/>
                            <w:b w:val="0"/>
                            <w:bCs w:val="0"/>
                          </w:rPr>
                          <w:t>タスクバーを切替て使用</w:t>
                        </w:r>
                        <w:bookmarkEnd w:id="4"/>
                      </w:p>
                    </w:txbxContent>
                  </v:textbox>
                </v:shape>
                <w10:anchorlock/>
              </v:group>
            </w:pict>
          </mc:Fallback>
        </mc:AlternateContent>
      </w:r>
    </w:p>
    <w:p w14:paraId="774E19A6"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本説明書の「目次」や「各章」の“｢ ｣”でくくった網掛文字列の部分でCtrlを押しながらクリックするとWordの機能「相互参照」により、リンク先にジャンプし「図」、「表」、「説明」を参照できます。</w:t>
      </w:r>
    </w:p>
    <w:p w14:paraId="0A3AFC1B" w14:textId="316EB1A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ジャンプ先を参照して元の位置に戻る操作の方法は、下記の「</w:t>
      </w:r>
      <w:r w:rsidR="00F82E08" w:rsidRPr="00A55C4C">
        <w:rPr>
          <w:rFonts w:asciiTheme="minorEastAsia" w:hAnsiTheme="minorEastAsia"/>
          <w:color w:val="0070C0"/>
        </w:rPr>
        <w:fldChar w:fldCharType="begin"/>
      </w:r>
      <w:r w:rsidR="00F82E08" w:rsidRPr="00A55C4C">
        <w:rPr>
          <w:rFonts w:asciiTheme="minorEastAsia" w:hAnsiTheme="minorEastAsia"/>
          <w:color w:val="0070C0"/>
        </w:rPr>
        <w:instrText xml:space="preserve"> </w:instrText>
      </w:r>
      <w:r w:rsidR="00F82E08" w:rsidRPr="00A55C4C">
        <w:rPr>
          <w:rFonts w:asciiTheme="minorEastAsia" w:hAnsiTheme="minorEastAsia" w:hint="eastAsia"/>
          <w:color w:val="0070C0"/>
        </w:rPr>
        <w:instrText>REF _Ref57197355 \h</w:instrText>
      </w:r>
      <w:r w:rsidR="00F82E08" w:rsidRPr="00A55C4C">
        <w:rPr>
          <w:rFonts w:asciiTheme="minorEastAsia" w:hAnsiTheme="minorEastAsia"/>
          <w:color w:val="0070C0"/>
        </w:rPr>
        <w:instrText xml:space="preserve">  \* MERGEFORMAT </w:instrText>
      </w:r>
      <w:r w:rsidR="00F82E08" w:rsidRPr="00A55C4C">
        <w:rPr>
          <w:rFonts w:asciiTheme="minorEastAsia" w:hAnsiTheme="minorEastAsia"/>
          <w:color w:val="0070C0"/>
        </w:rPr>
      </w:r>
      <w:r w:rsidR="00F82E08" w:rsidRPr="00A55C4C">
        <w:rPr>
          <w:rFonts w:asciiTheme="minorEastAsia" w:hAnsiTheme="minorEastAsia"/>
          <w:color w:val="0070C0"/>
        </w:rPr>
        <w:fldChar w:fldCharType="separate"/>
      </w:r>
      <w:r w:rsidR="005868E0" w:rsidRPr="00A55C4C">
        <w:rPr>
          <w:rFonts w:asciiTheme="minorEastAsia" w:hAnsiTheme="minorEastAsia" w:hint="eastAsia"/>
          <w:color w:val="0070C0"/>
        </w:rPr>
        <w:t xml:space="preserve">図 </w:t>
      </w:r>
      <w:r w:rsidR="005868E0" w:rsidRPr="00A55C4C">
        <w:rPr>
          <w:rFonts w:asciiTheme="minorEastAsia" w:hAnsiTheme="minorEastAsia"/>
          <w:noProof/>
          <w:color w:val="0070C0"/>
        </w:rPr>
        <w:t>2</w:t>
      </w:r>
      <w:r w:rsidR="005868E0" w:rsidRPr="00A55C4C">
        <w:rPr>
          <w:rFonts w:asciiTheme="minorEastAsia" w:hAnsiTheme="minorEastAsia"/>
          <w:color w:val="0070C0"/>
        </w:rPr>
        <w:t xml:space="preserve"> </w:t>
      </w:r>
      <w:r w:rsidR="005868E0" w:rsidRPr="00A55C4C">
        <w:rPr>
          <w:rFonts w:asciiTheme="minorEastAsia" w:hAnsiTheme="minorEastAsia" w:hint="eastAsia"/>
          <w:color w:val="0070C0"/>
        </w:rPr>
        <w:t>「進む」・「戻る」ボタン</w:t>
      </w:r>
      <w:r w:rsidR="00F82E08" w:rsidRPr="00A55C4C">
        <w:rPr>
          <w:rFonts w:asciiTheme="minorEastAsia" w:hAnsiTheme="minorEastAsia"/>
          <w:color w:val="0070C0"/>
        </w:rPr>
        <w:fldChar w:fldCharType="end"/>
      </w:r>
      <w:r w:rsidRPr="00292AE8">
        <w:rPr>
          <w:rFonts w:asciiTheme="minorEastAsia" w:hAnsiTheme="minorEastAsia" w:hint="eastAsia"/>
        </w:rPr>
        <w:t>」の図で示す、Webツールバーの矢印ボタン「</w:t>
      </w:r>
      <w:r w:rsidRPr="00292AE8">
        <w:rPr>
          <w:rFonts w:asciiTheme="minorEastAsia" w:hAnsiTheme="minorEastAsia"/>
        </w:rPr>
        <w:fldChar w:fldCharType="begin"/>
      </w:r>
      <w:r w:rsidRPr="00292AE8">
        <w:rPr>
          <w:rFonts w:asciiTheme="minorEastAsia" w:hAnsiTheme="minorEastAsia"/>
        </w:rPr>
        <w:instrText xml:space="preserve"> </w:instrText>
      </w:r>
      <w:r w:rsidRPr="00292AE8">
        <w:rPr>
          <w:rFonts w:asciiTheme="minorEastAsia" w:hAnsiTheme="minorEastAsia" w:hint="eastAsia"/>
        </w:rPr>
        <w:instrText>eq \o\ac(○,⇦)</w:instrText>
      </w:r>
      <w:r w:rsidRPr="00292AE8">
        <w:rPr>
          <w:rFonts w:asciiTheme="minorEastAsia" w:hAnsiTheme="minorEastAsia"/>
        </w:rPr>
        <w:fldChar w:fldCharType="end"/>
      </w:r>
      <w:r w:rsidRPr="00292AE8">
        <w:rPr>
          <w:rFonts w:asciiTheme="minorEastAsia" w:hAnsiTheme="minorEastAsia" w:hint="eastAsia"/>
        </w:rPr>
        <w:t>」により「参照元に戻る」ことができ、ジャンプ先をもう一度見るには「</w:t>
      </w:r>
      <w:r w:rsidRPr="00292AE8">
        <w:rPr>
          <w:rFonts w:asciiTheme="minorEastAsia" w:hAnsiTheme="minorEastAsia"/>
        </w:rPr>
        <w:fldChar w:fldCharType="begin"/>
      </w:r>
      <w:r w:rsidRPr="00292AE8">
        <w:rPr>
          <w:rFonts w:asciiTheme="minorEastAsia" w:hAnsiTheme="minorEastAsia"/>
        </w:rPr>
        <w:instrText xml:space="preserve"> </w:instrText>
      </w:r>
      <w:r w:rsidRPr="00292AE8">
        <w:rPr>
          <w:rFonts w:asciiTheme="minorEastAsia" w:hAnsiTheme="minorEastAsia" w:hint="eastAsia"/>
        </w:rPr>
        <w:instrText>eq \o\ac(○,⇨)</w:instrText>
      </w:r>
      <w:r w:rsidRPr="00292AE8">
        <w:rPr>
          <w:rFonts w:asciiTheme="minorEastAsia" w:hAnsiTheme="minorEastAsia"/>
        </w:rPr>
        <w:fldChar w:fldCharType="end"/>
      </w:r>
      <w:r w:rsidRPr="00292AE8">
        <w:rPr>
          <w:rFonts w:asciiTheme="minorEastAsia" w:hAnsiTheme="minorEastAsia" w:hint="eastAsia"/>
        </w:rPr>
        <w:t>」により「進む」ことができます。</w:t>
      </w:r>
    </w:p>
    <w:p w14:paraId="13E64298" w14:textId="6E949DD2" w:rsidR="00046AC9" w:rsidRPr="00292AE8" w:rsidRDefault="008B5127" w:rsidP="00292AE8">
      <w:pPr>
        <w:keepNext/>
        <w:topLinePunct/>
        <w:rPr>
          <w:rFonts w:asciiTheme="minorEastAsia" w:hAnsiTheme="minorEastAsia"/>
        </w:rPr>
      </w:pPr>
      <w:r w:rsidRPr="00292AE8">
        <w:rPr>
          <w:rFonts w:asciiTheme="minorEastAsia" w:hAnsiTheme="minorEastAsia"/>
          <w:noProof/>
        </w:rPr>
        <mc:AlternateContent>
          <mc:Choice Requires="wpg">
            <w:drawing>
              <wp:inline distT="0" distB="0" distL="0" distR="0" wp14:anchorId="56777EA5" wp14:editId="379BBD98">
                <wp:extent cx="5760085" cy="1393166"/>
                <wp:effectExtent l="0" t="0" r="0" b="0"/>
                <wp:docPr id="31" name="グループ化 31"/>
                <wp:cNvGraphicFramePr/>
                <a:graphic xmlns:a="http://schemas.openxmlformats.org/drawingml/2006/main">
                  <a:graphicData uri="http://schemas.microsoft.com/office/word/2010/wordprocessingGroup">
                    <wpg:wgp>
                      <wpg:cNvGrpSpPr/>
                      <wpg:grpSpPr>
                        <a:xfrm>
                          <a:off x="0" y="0"/>
                          <a:ext cx="5760085" cy="1393166"/>
                          <a:chOff x="0" y="0"/>
                          <a:chExt cx="5760085" cy="1393166"/>
                        </a:xfrm>
                      </wpg:grpSpPr>
                      <pic:pic xmlns:pic="http://schemas.openxmlformats.org/drawingml/2006/picture">
                        <pic:nvPicPr>
                          <pic:cNvPr id="28" name="図 28"/>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60085" cy="1167765"/>
                          </a:xfrm>
                          <a:prstGeom prst="rect">
                            <a:avLst/>
                          </a:prstGeom>
                        </pic:spPr>
                      </pic:pic>
                      <wps:wsp>
                        <wps:cNvPr id="30" name="テキスト ボックス 30"/>
                        <wps:cNvSpPr txBox="1"/>
                        <wps:spPr>
                          <a:xfrm>
                            <a:off x="0" y="1164566"/>
                            <a:ext cx="5760085" cy="228600"/>
                          </a:xfrm>
                          <a:prstGeom prst="rect">
                            <a:avLst/>
                          </a:prstGeom>
                          <a:solidFill>
                            <a:prstClr val="white"/>
                          </a:solidFill>
                          <a:ln>
                            <a:noFill/>
                          </a:ln>
                        </wps:spPr>
                        <wps:txbx>
                          <w:txbxContent>
                            <w:p w14:paraId="79800D57" w14:textId="07CF27BB" w:rsidR="00B415C6" w:rsidRPr="00FD40ED" w:rsidRDefault="00B415C6" w:rsidP="008B5127">
                              <w:pPr>
                                <w:pStyle w:val="ac"/>
                                <w:jc w:val="center"/>
                                <w:rPr>
                                  <w:rFonts w:ascii="ＭＳ 明朝" w:eastAsia="ＭＳ 明朝"/>
                                  <w:noProof/>
                                </w:rPr>
                              </w:pPr>
                              <w:bookmarkStart w:id="4" w:name="_Ref5719735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2</w:t>
                              </w:r>
                              <w:r>
                                <w:fldChar w:fldCharType="end"/>
                              </w:r>
                              <w:r>
                                <w:t xml:space="preserve"> </w:t>
                              </w:r>
                              <w:r w:rsidRPr="00046AC9">
                                <w:rPr>
                                  <w:rFonts w:ascii="ＭＳ 明朝" w:eastAsia="ＭＳ 明朝" w:hint="eastAsia"/>
                                  <w:b w:val="0"/>
                                  <w:bCs w:val="0"/>
                                </w:rPr>
                                <w:t>「進む」・「戻る」ボタン</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6777EA5" id="グループ化 31" o:spid="_x0000_s1031" style="width:453.55pt;height:109.7pt;mso-position-horizontal-relative:char;mso-position-vertical-relative:line" coordsize="57600,1393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">
                <v:shape id="図 28" o:spid="_x0000_s1032" type="#_x0000_t75" style="position:absolute;width:57600;height:11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">
                  <v:imagedata r:id="rId14" o:title=""/>
                </v:shape>
                <v:shape id="テキスト ボックス 30" o:spid="_x0000_s1033" type="#_x0000_t202" style="position:absolute;top:1164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" stroked="f">
                  <v:textbox style="mso-fit-shape-to-text:t" inset="0,0,0,0">
                    <w:txbxContent>
                      <w:p w14:paraId="79800D57" w14:textId="07CF27BB" w:rsidR="00B415C6" w:rsidRPr="00FD40ED" w:rsidRDefault="00B415C6" w:rsidP="008B5127">
                        <w:pPr>
                          <w:pStyle w:val="ac"/>
                          <w:jc w:val="center"/>
                          <w:rPr>
                            <w:rFonts w:ascii="ＭＳ 明朝" w:eastAsia="ＭＳ 明朝"/>
                            <w:noProof/>
                          </w:rPr>
                        </w:pPr>
                        <w:bookmarkStart w:id="6" w:name="_Ref5719735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2</w:t>
                        </w:r>
                        <w:r>
                          <w:fldChar w:fldCharType="end"/>
                        </w:r>
                        <w:r>
                          <w:t xml:space="preserve"> </w:t>
                        </w:r>
                        <w:r w:rsidRPr="00046AC9">
                          <w:rPr>
                            <w:rFonts w:ascii="ＭＳ 明朝" w:eastAsia="ＭＳ 明朝" w:hint="eastAsia"/>
                            <w:b w:val="0"/>
                            <w:bCs w:val="0"/>
                          </w:rPr>
                          <w:t>「進む」・「戻る」ボタン</w:t>
                        </w:r>
                        <w:bookmarkEnd w:id="6"/>
                      </w:p>
                    </w:txbxContent>
                  </v:textbox>
                </v:shape>
                <w10:anchorlock/>
              </v:group>
            </w:pict>
          </mc:Fallback>
        </mc:AlternateContent>
      </w:r>
    </w:p>
    <w:p w14:paraId="1F146482"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w:t>
      </w:r>
      <w:r w:rsidRPr="00292AE8">
        <w:rPr>
          <w:rFonts w:asciiTheme="minorEastAsia" w:hAnsiTheme="minorEastAsia"/>
        </w:rPr>
        <w:t>Acrobat Reader DC</w:t>
      </w:r>
      <w:r w:rsidRPr="00292AE8">
        <w:rPr>
          <w:rFonts w:asciiTheme="minorEastAsia" w:hAnsiTheme="minorEastAsia" w:hint="eastAsia"/>
        </w:rPr>
        <w:t>」を使用してPDF版説明書を開いた場合は網掛け文字列上をポイントし「手」のマークでクリックし「進む」ジャンプ先ではショートカットキーの操作でAlt ＋ 左向き矢印で戻り、進む場合はAlt ＋ 右矢印キーが使用できます。</w:t>
      </w:r>
      <w:r w:rsidRPr="00292AE8">
        <w:rPr>
          <w:rFonts w:asciiTheme="minorEastAsia" w:hAnsiTheme="minorEastAsia"/>
        </w:rPr>
        <w:br/>
      </w:r>
      <w:r w:rsidRPr="00292AE8">
        <w:rPr>
          <w:rFonts w:asciiTheme="minorEastAsia" w:hAnsiTheme="minorEastAsia" w:hint="eastAsia"/>
        </w:rPr>
        <w:t>参照先に移動してみないと理解しにくいということがありますし、この操作は頻繁に使う必要があるので、Wordで未設定の場合は下記を参照して設定した上で、この説明書をご覧ください。</w:t>
      </w:r>
    </w:p>
    <w:p w14:paraId="4F20F270" w14:textId="77777777" w:rsidR="00046AC9" w:rsidRPr="00292AE8" w:rsidRDefault="00046AC9" w:rsidP="00292AE8">
      <w:pPr>
        <w:pStyle w:val="2"/>
        <w:rPr>
          <w:rFonts w:hAnsiTheme="minorEastAsia"/>
        </w:rPr>
      </w:pPr>
      <w:bookmarkStart w:id="5" w:name="_Toc166600553"/>
      <w:r w:rsidRPr="00292AE8">
        <w:rPr>
          <w:rFonts w:hAnsiTheme="minorEastAsia" w:hint="eastAsia"/>
        </w:rPr>
        <w:t>「戻る」、「進む」ボタンを表示する方法：</w:t>
      </w:r>
      <w:bookmarkEnd w:id="5"/>
    </w:p>
    <w:p w14:paraId="7F23EDBE" w14:textId="6F5FFA26" w:rsidR="006F3C41"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クイックアクセスツールバー（上図の赤丸のバー）の中に「戻る」、「進む」ボタンを作るにはク</w:t>
      </w:r>
    </w:p>
    <w:p w14:paraId="3711D947" w14:textId="526E97E1"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イックアクセスツールバーの右端にあるドロップダウンボタンをクリックして＜その他のコマンド(M)＞－ Wordの「オプション」ダイアログボックスを開き「クイックアクセスツールバーをカスタマイズします」の下の「コマンドの選択(C)」リストボタンで＜リボンにないコマンド＞－「戻る」ボタンをクリック－＜追加(A)＞を押します。同様に「進む」ボタンをクリック－＜追加(A)＞－＜OK＞を押します。</w:t>
      </w:r>
    </w:p>
    <w:p w14:paraId="42C94585" w14:textId="77777777" w:rsidR="00046AC9" w:rsidRPr="00292AE8" w:rsidRDefault="00046AC9" w:rsidP="00292AE8">
      <w:pPr>
        <w:pStyle w:val="2"/>
        <w:rPr>
          <w:rFonts w:hAnsiTheme="minorEastAsia"/>
        </w:rPr>
      </w:pPr>
      <w:bookmarkStart w:id="6" w:name="_Toc166600554"/>
      <w:r w:rsidRPr="00292AE8">
        <w:rPr>
          <w:rFonts w:hAnsiTheme="minorEastAsia" w:hint="eastAsia"/>
        </w:rPr>
        <w:lastRenderedPageBreak/>
        <w:t>この説明書の文字を検索する場合は次のようになります。</w:t>
      </w:r>
      <w:bookmarkEnd w:id="6"/>
    </w:p>
    <w:p w14:paraId="3E7CD928" w14:textId="77777777" w:rsidR="00046AC9" w:rsidRPr="00292AE8" w:rsidRDefault="00046AC9" w:rsidP="00292AE8">
      <w:pPr>
        <w:topLinePunct/>
        <w:ind w:leftChars="270" w:left="567"/>
        <w:rPr>
          <w:rFonts w:asciiTheme="minorEastAsia" w:hAnsiTheme="minorEastAsia" w:cs="Times New Roman"/>
          <w:szCs w:val="24"/>
        </w:rPr>
      </w:pPr>
      <w:r w:rsidRPr="00292AE8">
        <w:rPr>
          <w:rFonts w:asciiTheme="minorEastAsia" w:hAnsiTheme="minorEastAsia" w:cs="Times New Roman" w:hint="eastAsia"/>
          <w:szCs w:val="24"/>
        </w:rPr>
        <w:t>＜ホーム＞タブ－＜編集＞グループ－＜検索＞リストをクリック－＜高度な検索</w:t>
      </w:r>
      <w:r w:rsidRPr="00292AE8">
        <w:rPr>
          <w:rFonts w:asciiTheme="minorEastAsia" w:hAnsiTheme="minorEastAsia" w:hint="eastAsia"/>
        </w:rPr>
        <w:t>(A)</w:t>
      </w:r>
      <w:r w:rsidRPr="00292AE8">
        <w:rPr>
          <w:rFonts w:asciiTheme="minorEastAsia" w:hAnsiTheme="minorEastAsia" w:cs="Times New Roman" w:hint="eastAsia"/>
          <w:szCs w:val="24"/>
        </w:rPr>
        <w:t>＞をクリックし－「オプション(M)」ボタンで「あいまい検索」のチェックを外します。</w:t>
      </w:r>
    </w:p>
    <w:p w14:paraId="56A3A534" w14:textId="77777777" w:rsidR="00046AC9" w:rsidRPr="00292AE8" w:rsidRDefault="00046AC9" w:rsidP="00292AE8">
      <w:pPr>
        <w:topLinePunct/>
        <w:ind w:leftChars="270" w:left="567"/>
        <w:rPr>
          <w:rFonts w:asciiTheme="minorEastAsia" w:hAnsiTheme="minorEastAsia" w:cs="Times New Roman"/>
          <w:szCs w:val="24"/>
        </w:rPr>
      </w:pPr>
      <w:r w:rsidRPr="00292AE8">
        <w:rPr>
          <w:rFonts w:asciiTheme="minorEastAsia" w:hAnsiTheme="minorEastAsia" w:cs="Times New Roman" w:hint="eastAsia"/>
          <w:szCs w:val="24"/>
        </w:rPr>
        <w:t>「検索する文字列(N)」ボックスに検索文字を入力して説明場所を探す方法が便利です。（「あいまい検索」はチェックマークOFFの方が探し易いと思います）</w:t>
      </w:r>
    </w:p>
    <w:p w14:paraId="743CB961" w14:textId="77777777" w:rsidR="00046AC9" w:rsidRPr="00292AE8" w:rsidRDefault="00046AC9" w:rsidP="00292AE8">
      <w:pPr>
        <w:pStyle w:val="2"/>
        <w:rPr>
          <w:rFonts w:hAnsiTheme="minorEastAsia"/>
        </w:rPr>
      </w:pPr>
      <w:bookmarkStart w:id="7" w:name="_Toc166600555"/>
      <w:r w:rsidRPr="00292AE8">
        <w:rPr>
          <w:rFonts w:hAnsiTheme="minorEastAsia" w:hint="eastAsia"/>
        </w:rPr>
        <w:t>ソフトの使用にあたってのご注意</w:t>
      </w:r>
      <w:bookmarkEnd w:id="7"/>
    </w:p>
    <w:p w14:paraId="58A0B05A"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フリーソフトですが、著作権は放棄していません。プログラム、説明書、関連するものを別のすべての媒体へ複製または、頒布、転載などのすべてを禁じます。</w:t>
      </w:r>
    </w:p>
    <w:p w14:paraId="279A5F1D"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このソフトの使用による直接的、間接的なあらゆる損害の免責を、承諾の上でご使用ください。</w:t>
      </w:r>
    </w:p>
    <w:p w14:paraId="683F9D05" w14:textId="42ACF24D"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Excelのすべてバージョンや使用機器で完全な動作確認をしているものではありません。</w:t>
      </w:r>
      <w:r w:rsidRPr="00292AE8">
        <w:rPr>
          <w:rFonts w:asciiTheme="minorEastAsia" w:hAnsiTheme="minorEastAsia"/>
        </w:rPr>
        <w:br/>
      </w:r>
      <w:r w:rsidRPr="00292AE8">
        <w:rPr>
          <w:rFonts w:asciiTheme="minorEastAsia" w:hAnsiTheme="minorEastAsia" w:hint="eastAsia"/>
        </w:rPr>
        <w:t>（開発や動作試験の確認については配布ファイルReadme.txt　の　「５．その他動作環境と試験した機種」、本書では「</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_Ref412473835 \w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９</w:t>
      </w:r>
      <w:r w:rsidRPr="00A55C4C">
        <w:rPr>
          <w:rFonts w:asciiTheme="minorEastAsia" w:hAnsiTheme="minorEastAsia"/>
          <w:color w:val="0070C0"/>
        </w:rPr>
        <w:fldChar w:fldCharType="end"/>
      </w:r>
      <w:r w:rsidRPr="00A55C4C">
        <w:rPr>
          <w:rFonts w:asciiTheme="minorEastAsia" w:hAnsiTheme="minorEastAsia"/>
          <w:color w:val="0070C0"/>
        </w:rPr>
        <w:fldChar w:fldCharType="begin"/>
      </w:r>
      <w:r w:rsidRPr="00A55C4C">
        <w:rPr>
          <w:rFonts w:asciiTheme="minorEastAsia" w:hAnsiTheme="minorEastAsia"/>
          <w:color w:val="0070C0"/>
        </w:rPr>
        <w:instrText xml:space="preserve"> REF _Ref412473846 \h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その他動作環境と試験した機種：</w:t>
      </w:r>
      <w:r w:rsidRPr="00A55C4C">
        <w:rPr>
          <w:rFonts w:asciiTheme="minorEastAsia" w:hAnsiTheme="minorEastAsia"/>
          <w:color w:val="0070C0"/>
        </w:rPr>
        <w:fldChar w:fldCharType="end"/>
      </w:r>
      <w:r w:rsidRPr="00292AE8">
        <w:rPr>
          <w:rFonts w:asciiTheme="minorEastAsia" w:hAnsiTheme="minorEastAsia" w:hint="eastAsia"/>
        </w:rPr>
        <w:t>」に記載したとおりです）</w:t>
      </w:r>
    </w:p>
    <w:p w14:paraId="6B77BF93" w14:textId="6BF2E8A8"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このサンプルで使用する社名・人名・電話番号・その他はすべて架空のものです。</w:t>
      </w:r>
    </w:p>
    <w:p w14:paraId="500C8222" w14:textId="053B1630" w:rsidR="00046AC9" w:rsidRPr="00292AE8" w:rsidRDefault="00046AC9" w:rsidP="00292AE8">
      <w:pPr>
        <w:widowControl/>
        <w:topLinePunct/>
        <w:jc w:val="left"/>
        <w:rPr>
          <w:rFonts w:asciiTheme="minorEastAsia" w:hAnsiTheme="minorEastAsia"/>
        </w:rPr>
      </w:pPr>
      <w:r w:rsidRPr="00292AE8">
        <w:rPr>
          <w:rFonts w:asciiTheme="minorEastAsia" w:hAnsiTheme="minorEastAsia"/>
        </w:rPr>
        <w:br w:type="page"/>
      </w:r>
    </w:p>
    <w:p w14:paraId="46CEE05E" w14:textId="77777777" w:rsidR="00046AC9" w:rsidRPr="00292AE8" w:rsidRDefault="00046AC9" w:rsidP="00292AE8">
      <w:pPr>
        <w:topLinePunct/>
        <w:rPr>
          <w:rFonts w:asciiTheme="minorEastAsia" w:hAnsiTheme="minorEastAsia"/>
        </w:rPr>
      </w:pPr>
    </w:p>
    <w:p w14:paraId="28AD2C48" w14:textId="77777777" w:rsidR="00046AC9" w:rsidRPr="00292AE8" w:rsidRDefault="00046AC9" w:rsidP="00292AE8">
      <w:pPr>
        <w:pStyle w:val="1"/>
      </w:pPr>
      <w:bookmarkStart w:id="8" w:name="_Toc412311461"/>
      <w:bookmarkStart w:id="9" w:name="_Toc412313993"/>
      <w:bookmarkStart w:id="10" w:name="_Toc412360772"/>
      <w:bookmarkStart w:id="11" w:name="_Toc412360812"/>
      <w:bookmarkStart w:id="12" w:name="_Toc412360854"/>
      <w:bookmarkStart w:id="13" w:name="_Toc412360931"/>
      <w:bookmarkStart w:id="14" w:name="_Toc57055582"/>
      <w:bookmarkStart w:id="15" w:name="_Toc57062976"/>
      <w:bookmarkStart w:id="16" w:name="_Toc166600556"/>
      <w:r w:rsidRPr="00292AE8">
        <w:rPr>
          <w:rFonts w:hint="eastAsia"/>
        </w:rPr>
        <w:t>ソフトの概要</w:t>
      </w:r>
      <w:bookmarkEnd w:id="8"/>
      <w:bookmarkEnd w:id="9"/>
      <w:bookmarkEnd w:id="10"/>
      <w:bookmarkEnd w:id="11"/>
      <w:bookmarkEnd w:id="12"/>
      <w:bookmarkEnd w:id="13"/>
      <w:bookmarkEnd w:id="14"/>
      <w:bookmarkEnd w:id="15"/>
      <w:bookmarkEnd w:id="16"/>
    </w:p>
    <w:p w14:paraId="112FB9AB" w14:textId="50E980A5"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「Panasonic社製の電話機・FAXなどに使用するSDメモリーカードの中に、電話帳データである「グループ・名前・</w:t>
      </w:r>
      <w:r w:rsidR="008D30AD" w:rsidRPr="00292AE8">
        <w:rPr>
          <w:rFonts w:asciiTheme="minorEastAsia" w:hAnsiTheme="minorEastAsia" w:hint="eastAsia"/>
        </w:rPr>
        <w:t>フリガナ</w:t>
      </w:r>
      <w:r w:rsidRPr="00292AE8">
        <w:rPr>
          <w:rFonts w:asciiTheme="minorEastAsia" w:hAnsiTheme="minorEastAsia" w:hint="eastAsia"/>
        </w:rPr>
        <w:t>・電話番号」のほか、プログラムが読み込むために必要なデータを編集してテキストファイル「</w:t>
      </w:r>
      <w:r w:rsidRPr="00292AE8">
        <w:rPr>
          <w:rFonts w:asciiTheme="minorEastAsia" w:hAnsiTheme="minorEastAsia"/>
        </w:rPr>
        <w:t>00000000.TXT</w:t>
      </w:r>
      <w:r w:rsidRPr="00292AE8">
        <w:rPr>
          <w:rFonts w:asciiTheme="minorEastAsia" w:hAnsiTheme="minorEastAsia" w:hint="eastAsia"/>
        </w:rPr>
        <w:t>」～「</w:t>
      </w:r>
      <w:r w:rsidRPr="00292AE8">
        <w:rPr>
          <w:rFonts w:asciiTheme="minorEastAsia" w:hAnsiTheme="minorEastAsia"/>
        </w:rPr>
        <w:t>0000000</w:t>
      </w:r>
      <w:r w:rsidRPr="00292AE8">
        <w:rPr>
          <w:rFonts w:asciiTheme="minorEastAsia" w:hAnsiTheme="minorEastAsia" w:hint="eastAsia"/>
        </w:rPr>
        <w:t>9</w:t>
      </w:r>
      <w:r w:rsidRPr="00292AE8">
        <w:rPr>
          <w:rFonts w:asciiTheme="minorEastAsia" w:hAnsiTheme="minorEastAsia"/>
        </w:rPr>
        <w:t>.TXT</w:t>
      </w:r>
      <w:r w:rsidRPr="00292AE8">
        <w:rPr>
          <w:rFonts w:asciiTheme="minorEastAsia" w:hAnsiTheme="minorEastAsia" w:hint="eastAsia"/>
        </w:rPr>
        <w:t>」</w:t>
      </w:r>
      <w:r w:rsidR="006C0AAE">
        <w:rPr>
          <w:rFonts w:asciiTheme="minorEastAsia" w:hAnsiTheme="minorEastAsia" w:hint="eastAsia"/>
        </w:rPr>
        <w:t>の内の1個</w:t>
      </w:r>
      <w:r w:rsidRPr="00292AE8">
        <w:rPr>
          <w:rFonts w:asciiTheme="minorEastAsia" w:hAnsiTheme="minorEastAsia" w:hint="eastAsia"/>
        </w:rPr>
        <w:t>を作るためのプログラムです。テキストファイル「</w:t>
      </w:r>
      <w:r w:rsidRPr="00292AE8">
        <w:rPr>
          <w:rFonts w:asciiTheme="minorEastAsia" w:hAnsiTheme="minorEastAsia"/>
        </w:rPr>
        <w:t>00000000.TXT</w:t>
      </w:r>
      <w:r w:rsidRPr="00292AE8">
        <w:rPr>
          <w:rFonts w:asciiTheme="minorEastAsia" w:hAnsiTheme="minorEastAsia" w:hint="eastAsia"/>
        </w:rPr>
        <w:t>」（以下の説明では「</w:t>
      </w:r>
      <w:r w:rsidR="00C476C4" w:rsidRPr="00292AE8">
        <w:rPr>
          <w:rFonts w:asciiTheme="minorEastAsia" w:hAnsiTheme="minorEastAsia" w:hint="eastAsia"/>
        </w:rPr>
        <w:t>*</w:t>
      </w:r>
      <w:r w:rsidRPr="00292AE8">
        <w:rPr>
          <w:rFonts w:asciiTheme="minorEastAsia" w:hAnsiTheme="minorEastAsia" w:hint="eastAsia"/>
        </w:rPr>
        <w:t>.TXT」と表示する場合がります</w:t>
      </w:r>
      <w:r w:rsidR="00CB7F56" w:rsidRPr="00292AE8">
        <w:rPr>
          <w:rFonts w:asciiTheme="minorEastAsia" w:hAnsiTheme="minorEastAsia" w:hint="eastAsia"/>
        </w:rPr>
        <w:t>。</w:t>
      </w:r>
      <w:r w:rsidR="00C476C4" w:rsidRPr="00292AE8">
        <w:rPr>
          <w:rFonts w:asciiTheme="minorEastAsia" w:hAnsiTheme="minorEastAsia" w:hint="eastAsia"/>
        </w:rPr>
        <w:t>「*」は、名前は自由と言う意味からです。</w:t>
      </w:r>
      <w:r w:rsidR="00CB7F56" w:rsidRPr="00292AE8">
        <w:rPr>
          <w:rFonts w:asciiTheme="minorEastAsia" w:hAnsiTheme="minorEastAsia" w:hint="eastAsia"/>
        </w:rPr>
        <w:t>ドットより右の文字列を拡張子とよびパソコンの設定によっては表示しない場合が有ります。拡張子の説明は「</w:t>
      </w:r>
      <w:r w:rsidR="00916839" w:rsidRPr="00A55C4C">
        <w:rPr>
          <w:rFonts w:asciiTheme="minorEastAsia" w:hAnsiTheme="minorEastAsia"/>
          <w:color w:val="0070C0"/>
        </w:rPr>
        <w:fldChar w:fldCharType="begin"/>
      </w:r>
      <w:r w:rsidR="00916839" w:rsidRPr="00A55C4C">
        <w:rPr>
          <w:rFonts w:asciiTheme="minorEastAsia" w:hAnsiTheme="minorEastAsia"/>
          <w:color w:val="0070C0"/>
        </w:rPr>
        <w:instrText xml:space="preserve"> </w:instrText>
      </w:r>
      <w:r w:rsidR="00916839" w:rsidRPr="00A55C4C">
        <w:rPr>
          <w:rFonts w:asciiTheme="minorEastAsia" w:hAnsiTheme="minorEastAsia" w:hint="eastAsia"/>
          <w:color w:val="0070C0"/>
        </w:rPr>
        <w:instrText>REF _Ref484509254 \r \h</w:instrText>
      </w:r>
      <w:r w:rsidR="00916839" w:rsidRPr="00A55C4C">
        <w:rPr>
          <w:rFonts w:asciiTheme="minorEastAsia" w:hAnsiTheme="minorEastAsia"/>
          <w:color w:val="0070C0"/>
        </w:rPr>
        <w:instrText xml:space="preserve"> </w:instrText>
      </w:r>
      <w:r w:rsidR="00292AE8" w:rsidRPr="00A55C4C">
        <w:rPr>
          <w:rFonts w:asciiTheme="minorEastAsia" w:hAnsiTheme="minorEastAsia"/>
          <w:color w:val="0070C0"/>
        </w:rPr>
        <w:instrText xml:space="preserve"> \* MERGEFORMAT </w:instrText>
      </w:r>
      <w:r w:rsidR="00916839" w:rsidRPr="00A55C4C">
        <w:rPr>
          <w:rFonts w:asciiTheme="minorEastAsia" w:hAnsiTheme="minorEastAsia"/>
          <w:color w:val="0070C0"/>
        </w:rPr>
      </w:r>
      <w:r w:rsidR="00916839" w:rsidRPr="00A55C4C">
        <w:rPr>
          <w:rFonts w:asciiTheme="minorEastAsia" w:hAnsiTheme="minorEastAsia"/>
          <w:color w:val="0070C0"/>
        </w:rPr>
        <w:fldChar w:fldCharType="separate"/>
      </w:r>
      <w:r w:rsidR="005868E0" w:rsidRPr="00A55C4C">
        <w:rPr>
          <w:rFonts w:asciiTheme="minorEastAsia" w:hAnsiTheme="minorEastAsia" w:hint="eastAsia"/>
          <w:color w:val="0070C0"/>
        </w:rPr>
        <w:t>１１</w:t>
      </w:r>
      <w:r w:rsidR="00916839" w:rsidRPr="00A55C4C">
        <w:rPr>
          <w:rFonts w:asciiTheme="minorEastAsia" w:hAnsiTheme="minorEastAsia"/>
          <w:color w:val="0070C0"/>
        </w:rPr>
        <w:fldChar w:fldCharType="end"/>
      </w:r>
      <w:r w:rsidR="00916839" w:rsidRPr="00A55C4C">
        <w:rPr>
          <w:rFonts w:asciiTheme="minorEastAsia" w:hAnsiTheme="minorEastAsia"/>
          <w:color w:val="0070C0"/>
        </w:rPr>
        <w:fldChar w:fldCharType="begin"/>
      </w:r>
      <w:r w:rsidR="00916839" w:rsidRPr="00A55C4C">
        <w:rPr>
          <w:rFonts w:asciiTheme="minorEastAsia" w:hAnsiTheme="minorEastAsia"/>
          <w:color w:val="0070C0"/>
        </w:rPr>
        <w:instrText xml:space="preserve"> REF _Ref484509254 \h </w:instrText>
      </w:r>
      <w:r w:rsidR="00292AE8" w:rsidRPr="00A55C4C">
        <w:rPr>
          <w:rFonts w:asciiTheme="minorEastAsia" w:hAnsiTheme="minorEastAsia"/>
          <w:color w:val="0070C0"/>
        </w:rPr>
        <w:instrText xml:space="preserve"> \* MERGEFORMAT </w:instrText>
      </w:r>
      <w:r w:rsidR="00916839" w:rsidRPr="00A55C4C">
        <w:rPr>
          <w:rFonts w:asciiTheme="minorEastAsia" w:hAnsiTheme="minorEastAsia"/>
          <w:color w:val="0070C0"/>
        </w:rPr>
      </w:r>
      <w:r w:rsidR="00916839" w:rsidRPr="00A55C4C">
        <w:rPr>
          <w:rFonts w:asciiTheme="minorEastAsia" w:hAnsiTheme="minorEastAsia"/>
          <w:color w:val="0070C0"/>
        </w:rPr>
        <w:fldChar w:fldCharType="separate"/>
      </w:r>
      <w:r w:rsidR="005868E0" w:rsidRPr="00A55C4C">
        <w:rPr>
          <w:rFonts w:asciiTheme="minorEastAsia" w:hAnsiTheme="minorEastAsia" w:hint="eastAsia"/>
          <w:color w:val="0070C0"/>
        </w:rPr>
        <w:t>拡張子の説明</w:t>
      </w:r>
      <w:r w:rsidR="00916839" w:rsidRPr="00A55C4C">
        <w:rPr>
          <w:rFonts w:asciiTheme="minorEastAsia" w:hAnsiTheme="minorEastAsia"/>
          <w:color w:val="0070C0"/>
        </w:rPr>
        <w:fldChar w:fldCharType="end"/>
      </w:r>
      <w:r w:rsidR="00CB7F56" w:rsidRPr="00292AE8">
        <w:rPr>
          <w:rFonts w:asciiTheme="minorEastAsia" w:hAnsiTheme="minorEastAsia" w:hint="eastAsia"/>
        </w:rPr>
        <w:t>」</w:t>
      </w:r>
      <w:r w:rsidR="00884FB5">
        <w:rPr>
          <w:rFonts w:asciiTheme="minorEastAsia" w:hAnsiTheme="minorEastAsia" w:hint="eastAsia"/>
        </w:rPr>
        <w:t>の項になり</w:t>
      </w:r>
      <w:r w:rsidR="00CB7F56" w:rsidRPr="00292AE8">
        <w:rPr>
          <w:rFonts w:asciiTheme="minorEastAsia" w:hAnsiTheme="minorEastAsia" w:hint="eastAsia"/>
        </w:rPr>
        <w:t>ます</w:t>
      </w:r>
      <w:r w:rsidRPr="00292AE8">
        <w:rPr>
          <w:rFonts w:asciiTheme="minorEastAsia" w:hAnsiTheme="minorEastAsia" w:hint="eastAsia"/>
        </w:rPr>
        <w:t>）</w:t>
      </w:r>
    </w:p>
    <w:p w14:paraId="6EF28539" w14:textId="4E1F9DD9"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Web上で使用するPanasonic社製の「Panasonic電話帳編集ソフト」の代わり</w:t>
      </w:r>
      <w:r w:rsidR="00060558" w:rsidRPr="00292AE8">
        <w:rPr>
          <w:rFonts w:asciiTheme="minorEastAsia" w:hAnsiTheme="minorEastAsia" w:hint="eastAsia"/>
        </w:rPr>
        <w:t>に使います。</w:t>
      </w:r>
      <w:r w:rsidR="00060558" w:rsidRPr="00292AE8">
        <w:rPr>
          <w:rFonts w:asciiTheme="minorEastAsia" w:hAnsiTheme="minorEastAsia"/>
        </w:rPr>
        <w:br/>
      </w:r>
      <w:r w:rsidRPr="00292AE8">
        <w:rPr>
          <w:rFonts w:asciiTheme="minorEastAsia" w:hAnsiTheme="minorEastAsia" w:hint="eastAsia"/>
        </w:rPr>
        <w:t>本プログラムはご使用者のパソコンに保存して使用でき、更に使い易さを考慮して作りました。</w:t>
      </w:r>
    </w:p>
    <w:p w14:paraId="68EDCD12"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携帯電話の電話帳などから電話帳データを転用するには携帯電話会社などのソフトを利用して書き出し、本プログラムで利用することが可能です。住所録ファイル、Outlookアドレス帳、年賀状ソフトなどの電話番号データを利用するにはCSV形式による書き出しやExcelの取込知識があれば電話帳データを簡単に転用できるのでこの「Panasonic電話帳編集ソフト」はとても便利です。</w:t>
      </w:r>
    </w:p>
    <w:p w14:paraId="05E12500" w14:textId="43A4DE0C"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「Panasonic社製の電話機・FAXなど</w:t>
      </w:r>
      <w:r w:rsidR="00060558" w:rsidRPr="00292AE8">
        <w:rPr>
          <w:rFonts w:asciiTheme="minorEastAsia" w:hAnsiTheme="minorEastAsia" w:hint="eastAsia"/>
        </w:rPr>
        <w:t>に適用できる</w:t>
      </w:r>
      <w:r w:rsidRPr="00292AE8">
        <w:rPr>
          <w:rFonts w:asciiTheme="minorEastAsia" w:hAnsiTheme="minorEastAsia" w:hint="eastAsia"/>
        </w:rPr>
        <w:t>機種があれば是非ご使用ください。</w:t>
      </w:r>
    </w:p>
    <w:p w14:paraId="29553556"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但し、使用される方の自己責任でお使い頂くプログラムとなっています。</w:t>
      </w:r>
    </w:p>
    <w:p w14:paraId="44EBF0E5"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万一、本ソフトウェアを使用中に何らかで不具合が発生しデータの損失、損害、利益の喪失、その他のいかなる事態についても作成者は、一切責任を負いません。</w:t>
      </w:r>
    </w:p>
    <w:p w14:paraId="2A855410"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以下の説明書をご覧ください。</w:t>
      </w:r>
    </w:p>
    <w:p w14:paraId="66F94E3B" w14:textId="27EB328E" w:rsidR="00046AC9" w:rsidRPr="00292AE8" w:rsidRDefault="00046AC9" w:rsidP="00292AE8">
      <w:pPr>
        <w:topLinePunct/>
        <w:rPr>
          <w:rFonts w:asciiTheme="minorEastAsia" w:hAnsiTheme="minorEastAsia"/>
        </w:rPr>
      </w:pPr>
    </w:p>
    <w:p w14:paraId="4BA803B3" w14:textId="77777777" w:rsidR="00046AC9" w:rsidRPr="00292AE8" w:rsidRDefault="00046AC9" w:rsidP="00292AE8">
      <w:pPr>
        <w:pStyle w:val="1"/>
      </w:pPr>
      <w:bookmarkStart w:id="17" w:name="_Toc412311462"/>
      <w:bookmarkStart w:id="18" w:name="_Toc412313994"/>
      <w:bookmarkStart w:id="19" w:name="_Toc412360773"/>
      <w:bookmarkStart w:id="20" w:name="_Toc412360813"/>
      <w:bookmarkStart w:id="21" w:name="_Toc412360855"/>
      <w:bookmarkStart w:id="22" w:name="_Toc412360932"/>
      <w:bookmarkStart w:id="23" w:name="_Toc57055583"/>
      <w:bookmarkStart w:id="24" w:name="_Toc57062977"/>
      <w:bookmarkStart w:id="25" w:name="_Toc166600557"/>
      <w:r w:rsidRPr="00292AE8">
        <w:rPr>
          <w:rFonts w:hint="eastAsia"/>
        </w:rPr>
        <w:t>配布ファイルと</w:t>
      </w:r>
      <w:bookmarkEnd w:id="17"/>
      <w:bookmarkEnd w:id="18"/>
      <w:r w:rsidRPr="00292AE8">
        <w:rPr>
          <w:rFonts w:hint="eastAsia"/>
        </w:rPr>
        <w:t>使用可能なExcelのバージョン</w:t>
      </w:r>
      <w:bookmarkEnd w:id="19"/>
      <w:bookmarkEnd w:id="20"/>
      <w:bookmarkEnd w:id="21"/>
      <w:bookmarkEnd w:id="22"/>
      <w:bookmarkEnd w:id="23"/>
      <w:bookmarkEnd w:id="24"/>
      <w:bookmarkEnd w:id="25"/>
    </w:p>
    <w:p w14:paraId="07A2C465" w14:textId="77777777" w:rsidR="00046AC9" w:rsidRPr="00292AE8" w:rsidRDefault="00046AC9" w:rsidP="00292AE8">
      <w:pPr>
        <w:pStyle w:val="2"/>
        <w:rPr>
          <w:rFonts w:hAnsiTheme="minorEastAsia"/>
        </w:rPr>
      </w:pPr>
      <w:bookmarkStart w:id="26" w:name="_Toc412311465"/>
      <w:bookmarkStart w:id="27" w:name="_Toc412360774"/>
      <w:bookmarkStart w:id="28" w:name="_Toc412360814"/>
      <w:bookmarkStart w:id="29" w:name="_Toc412360856"/>
      <w:bookmarkStart w:id="30" w:name="_Toc412360933"/>
      <w:bookmarkStart w:id="31" w:name="_Ref412393738"/>
      <w:bookmarkStart w:id="32" w:name="_Ref412395331"/>
      <w:bookmarkStart w:id="33" w:name="_Ref412445107"/>
      <w:bookmarkStart w:id="34" w:name="_Ref412445400"/>
      <w:bookmarkStart w:id="35" w:name="_Toc57055584"/>
      <w:bookmarkStart w:id="36" w:name="_Toc57062978"/>
      <w:bookmarkStart w:id="37" w:name="_Toc166600558"/>
      <w:r w:rsidRPr="00292AE8">
        <w:rPr>
          <w:rFonts w:hAnsiTheme="minorEastAsia" w:hint="eastAsia"/>
        </w:rPr>
        <w:t>配布ファイル</w:t>
      </w:r>
      <w:bookmarkEnd w:id="26"/>
      <w:bookmarkEnd w:id="27"/>
      <w:bookmarkEnd w:id="28"/>
      <w:bookmarkEnd w:id="29"/>
      <w:bookmarkEnd w:id="30"/>
      <w:bookmarkEnd w:id="31"/>
      <w:bookmarkEnd w:id="32"/>
      <w:bookmarkEnd w:id="33"/>
      <w:bookmarkEnd w:id="34"/>
      <w:bookmarkEnd w:id="35"/>
      <w:bookmarkEnd w:id="36"/>
      <w:bookmarkEnd w:id="37"/>
    </w:p>
    <w:p w14:paraId="0A550C6B" w14:textId="4E137813" w:rsidR="00046AC9" w:rsidRPr="00292AE8" w:rsidRDefault="00046AC9" w:rsidP="00292AE8">
      <w:pPr>
        <w:topLinePunct/>
        <w:ind w:leftChars="270" w:left="567" w:firstLine="1"/>
        <w:rPr>
          <w:rFonts w:asciiTheme="minorEastAsia" w:hAnsiTheme="minorEastAsia"/>
        </w:rPr>
      </w:pPr>
      <w:r w:rsidRPr="00292AE8">
        <w:rPr>
          <w:rFonts w:asciiTheme="minorEastAsia" w:hAnsiTheme="minorEastAsia" w:hint="eastAsia"/>
        </w:rPr>
        <w:t>Tel_note_Editr</w:t>
      </w:r>
      <w:r w:rsidR="002E477D">
        <w:rPr>
          <w:rFonts w:asciiTheme="minorEastAsia" w:hAnsiTheme="minorEastAsia" w:hint="eastAsia"/>
        </w:rPr>
        <w:t>201</w:t>
      </w:r>
      <w:r w:rsidRPr="00292AE8">
        <w:rPr>
          <w:rFonts w:asciiTheme="minorEastAsia" w:hAnsiTheme="minorEastAsia" w:hint="eastAsia"/>
        </w:rPr>
        <w:t>.zip</w:t>
      </w:r>
    </w:p>
    <w:p w14:paraId="7BCA2169" w14:textId="77777777" w:rsidR="00046AC9" w:rsidRPr="00292AE8" w:rsidRDefault="00046AC9" w:rsidP="00292AE8">
      <w:pPr>
        <w:topLinePunct/>
        <w:ind w:leftChars="270" w:left="567" w:firstLine="1"/>
        <w:rPr>
          <w:rFonts w:asciiTheme="minorEastAsia" w:hAnsiTheme="minorEastAsia"/>
        </w:rPr>
      </w:pPr>
      <w:r w:rsidRPr="00292AE8">
        <w:rPr>
          <w:rFonts w:asciiTheme="minorEastAsia" w:hAnsiTheme="minorEastAsia" w:hint="eastAsia"/>
        </w:rPr>
        <w:t>上記を解凍した内容</w:t>
      </w:r>
    </w:p>
    <w:p w14:paraId="3649ADDA" w14:textId="77777777" w:rsidR="004304A2" w:rsidRDefault="00046AC9" w:rsidP="004304A2">
      <w:pPr>
        <w:pStyle w:val="3"/>
        <w:tabs>
          <w:tab w:val="left" w:pos="2552"/>
        </w:tabs>
      </w:pPr>
      <w:bookmarkStart w:id="38" w:name="_Toc412360775"/>
      <w:bookmarkStart w:id="39" w:name="_Ref412370265"/>
      <w:bookmarkStart w:id="40" w:name="_Ref412445448"/>
      <w:r w:rsidRPr="00292AE8">
        <w:rPr>
          <w:rFonts w:hint="eastAsia"/>
        </w:rPr>
        <w:t>Panasonic電話帳編集_0_サンプル</w:t>
      </w:r>
      <w:r w:rsidR="002E477D">
        <w:rPr>
          <w:rFonts w:hint="eastAsia"/>
        </w:rPr>
        <w:t>201</w:t>
      </w:r>
      <w:r w:rsidRPr="00292AE8">
        <w:rPr>
          <w:rFonts w:hint="eastAsia"/>
        </w:rPr>
        <w:t>.xls</w:t>
      </w:r>
      <w:bookmarkStart w:id="41" w:name="_Toc412360776"/>
      <w:bookmarkStart w:id="42" w:name="_Ref412395022"/>
      <w:bookmarkEnd w:id="38"/>
      <w:bookmarkEnd w:id="39"/>
      <w:r w:rsidRPr="00292AE8">
        <w:rPr>
          <w:rFonts w:hint="eastAsia"/>
        </w:rPr>
        <w:t>m</w:t>
      </w:r>
    </w:p>
    <w:p w14:paraId="1470B05C" w14:textId="439F5904" w:rsidR="00046AC9" w:rsidRPr="00292AE8" w:rsidRDefault="004304A2" w:rsidP="004304A2">
      <w:pPr>
        <w:pStyle w:val="3"/>
        <w:numPr>
          <w:ilvl w:val="0"/>
          <w:numId w:val="0"/>
        </w:numPr>
        <w:tabs>
          <w:tab w:val="left" w:pos="2127"/>
        </w:tabs>
        <w:ind w:left="993"/>
      </w:pPr>
      <w:r>
        <w:tab/>
      </w:r>
      <w:r w:rsidR="00046AC9" w:rsidRPr="00292AE8">
        <w:rPr>
          <w:rFonts w:hint="eastAsia"/>
        </w:rPr>
        <w:t>・・・次の「</w:t>
      </w:r>
      <w:r w:rsidR="00046AC9" w:rsidRPr="00A55C4C">
        <w:rPr>
          <w:color w:val="0070C0"/>
        </w:rPr>
        <w:fldChar w:fldCharType="begin"/>
      </w:r>
      <w:r w:rsidR="00046AC9" w:rsidRPr="00A55C4C">
        <w:rPr>
          <w:color w:val="0070C0"/>
        </w:rPr>
        <w:instrText xml:space="preserve"> </w:instrText>
      </w:r>
      <w:r w:rsidR="00046AC9" w:rsidRPr="00A55C4C">
        <w:rPr>
          <w:rFonts w:hint="eastAsia"/>
          <w:color w:val="0070C0"/>
        </w:rPr>
        <w:instrText>REF _Ref412360242 \r \h</w:instrText>
      </w:r>
      <w:r w:rsidR="00046AC9" w:rsidRPr="00A55C4C">
        <w:rPr>
          <w:color w:val="0070C0"/>
        </w:rPr>
        <w:instrText xml:space="preserve">  \* MERGEFORMAT </w:instrText>
      </w:r>
      <w:r w:rsidR="00046AC9" w:rsidRPr="00A55C4C">
        <w:rPr>
          <w:color w:val="0070C0"/>
        </w:rPr>
      </w:r>
      <w:r w:rsidR="00046AC9" w:rsidRPr="00A55C4C">
        <w:rPr>
          <w:color w:val="0070C0"/>
        </w:rPr>
        <w:fldChar w:fldCharType="separate"/>
      </w:r>
      <w:r w:rsidR="005868E0" w:rsidRPr="00A55C4C">
        <w:rPr>
          <w:color w:val="0070C0"/>
        </w:rPr>
        <w:t>2)</w:t>
      </w:r>
      <w:r w:rsidR="00046AC9" w:rsidRPr="00A55C4C">
        <w:rPr>
          <w:color w:val="0070C0"/>
        </w:rPr>
        <w:fldChar w:fldCharType="end"/>
      </w:r>
      <w:r w:rsidR="00046AC9" w:rsidRPr="00292AE8">
        <w:rPr>
          <w:rFonts w:hint="eastAsia"/>
        </w:rPr>
        <w:t>」項を作るためのExcelのサンプルファイル</w:t>
      </w:r>
      <w:bookmarkEnd w:id="40"/>
      <w:bookmarkEnd w:id="41"/>
      <w:bookmarkEnd w:id="42"/>
    </w:p>
    <w:p w14:paraId="422A6C99" w14:textId="77777777" w:rsidR="00046AC9" w:rsidRPr="00292AE8" w:rsidRDefault="00046AC9" w:rsidP="005868E0">
      <w:pPr>
        <w:pStyle w:val="3"/>
      </w:pPr>
      <w:bookmarkStart w:id="43" w:name="_Ref412360242"/>
      <w:bookmarkStart w:id="44" w:name="_Toc412360777"/>
      <w:r w:rsidRPr="00292AE8">
        <w:t>00000000.TXT</w:t>
      </w:r>
      <w:r w:rsidRPr="00292AE8">
        <w:rPr>
          <w:rFonts w:hint="eastAsia"/>
        </w:rPr>
        <w:t>・・・・・・・・・・・・・SDカードに保存するためのデータ</w:t>
      </w:r>
      <w:bookmarkEnd w:id="43"/>
      <w:bookmarkEnd w:id="44"/>
    </w:p>
    <w:p w14:paraId="709505BE" w14:textId="77777777" w:rsidR="00046AC9" w:rsidRPr="00292AE8" w:rsidRDefault="00046AC9" w:rsidP="005868E0">
      <w:pPr>
        <w:pStyle w:val="3"/>
      </w:pPr>
      <w:bookmarkStart w:id="45" w:name="_Toc412360778"/>
      <w:bookmarkStart w:id="46" w:name="_Ref412395326"/>
      <w:r w:rsidRPr="00292AE8">
        <w:t>Readme.txt</w:t>
      </w:r>
      <w:r w:rsidRPr="00292AE8">
        <w:rPr>
          <w:rFonts w:hint="eastAsia"/>
        </w:rPr>
        <w:t>・・・・・・・・・・・・・・</w:t>
      </w:r>
      <w:bookmarkEnd w:id="45"/>
      <w:r w:rsidRPr="00292AE8">
        <w:rPr>
          <w:rFonts w:hint="eastAsia"/>
        </w:rPr>
        <w:t>プログラムの所在等の説明書</w:t>
      </w:r>
      <w:bookmarkEnd w:id="46"/>
    </w:p>
    <w:p w14:paraId="200A33E6" w14:textId="7E9941D3" w:rsidR="00046AC9" w:rsidRPr="00292AE8" w:rsidRDefault="00046AC9" w:rsidP="005868E0">
      <w:pPr>
        <w:pStyle w:val="3"/>
      </w:pPr>
      <w:bookmarkStart w:id="47" w:name="_Toc412360779"/>
      <w:r w:rsidRPr="00292AE8">
        <w:rPr>
          <w:rFonts w:hint="eastAsia"/>
        </w:rPr>
        <w:t>電話帳編集PG取扱い説明書</w:t>
      </w:r>
      <w:r w:rsidR="002E477D">
        <w:rPr>
          <w:rFonts w:hint="eastAsia"/>
        </w:rPr>
        <w:t>201</w:t>
      </w:r>
      <w:r w:rsidRPr="00292AE8">
        <w:rPr>
          <w:rFonts w:hint="eastAsia"/>
        </w:rPr>
        <w:t>.docx・・・・Wordによる取扱い説明書</w:t>
      </w:r>
      <w:bookmarkEnd w:id="47"/>
    </w:p>
    <w:p w14:paraId="4275CB5B" w14:textId="24E2E9D4" w:rsidR="00046AC9" w:rsidRPr="00292AE8" w:rsidRDefault="00046AC9" w:rsidP="005868E0">
      <w:pPr>
        <w:pStyle w:val="3"/>
      </w:pPr>
      <w:bookmarkStart w:id="48" w:name="_Toc412360780"/>
      <w:r w:rsidRPr="00292AE8">
        <w:rPr>
          <w:rFonts w:hint="eastAsia"/>
        </w:rPr>
        <w:t>電話帳編集PG取扱い説明書</w:t>
      </w:r>
      <w:r w:rsidR="002E477D">
        <w:rPr>
          <w:rFonts w:hint="eastAsia"/>
        </w:rPr>
        <w:t>201</w:t>
      </w:r>
      <w:r w:rsidRPr="00292AE8">
        <w:rPr>
          <w:rFonts w:hint="eastAsia"/>
        </w:rPr>
        <w:t>.pdf ・・・・ Pdfによる取扱い説明書</w:t>
      </w:r>
      <w:bookmarkEnd w:id="48"/>
    </w:p>
    <w:p w14:paraId="413322EB" w14:textId="77777777" w:rsidR="005868E0" w:rsidRPr="00A55C4C" w:rsidRDefault="00046AC9" w:rsidP="00292AE8">
      <w:pPr>
        <w:topLinePunct/>
        <w:ind w:leftChars="270" w:left="567"/>
        <w:rPr>
          <w:rFonts w:asciiTheme="minorEastAsia" w:hAnsiTheme="minorEastAsia"/>
          <w:b/>
          <w:bCs/>
          <w:color w:val="0070C0"/>
        </w:rPr>
      </w:pPr>
      <w:bookmarkStart w:id="49" w:name="_Toc412360781"/>
      <w:r w:rsidRPr="00292AE8">
        <w:rPr>
          <w:rFonts w:asciiTheme="minorEastAsia" w:hAnsiTheme="minorEastAsia" w:hint="eastAsia"/>
        </w:rPr>
        <w:t>※「サンプル」となっていますが</w:t>
      </w:r>
      <w:r w:rsidR="005467E4" w:rsidRPr="00292AE8">
        <w:rPr>
          <w:rFonts w:asciiTheme="minorEastAsia" w:hAnsiTheme="minorEastAsia" w:hint="eastAsia"/>
        </w:rPr>
        <w:t>「</w:t>
      </w:r>
      <w:r w:rsidR="005467E4" w:rsidRPr="00A55C4C">
        <w:rPr>
          <w:rFonts w:asciiTheme="minorEastAsia" w:hAnsiTheme="minorEastAsia"/>
          <w:color w:val="0070C0"/>
        </w:rPr>
        <w:fldChar w:fldCharType="begin"/>
      </w:r>
      <w:r w:rsidR="005467E4" w:rsidRPr="00A55C4C">
        <w:rPr>
          <w:rFonts w:asciiTheme="minorEastAsia" w:hAnsiTheme="minorEastAsia"/>
          <w:color w:val="0070C0"/>
        </w:rPr>
        <w:instrText xml:space="preserve"> </w:instrText>
      </w:r>
      <w:r w:rsidR="005467E4" w:rsidRPr="00A55C4C">
        <w:rPr>
          <w:rFonts w:asciiTheme="minorEastAsia" w:hAnsiTheme="minorEastAsia" w:hint="eastAsia"/>
          <w:color w:val="0070C0"/>
        </w:rPr>
        <w:instrText>REF フォルダのコピペとフォルダ名の変更 \h</w:instrText>
      </w:r>
      <w:r w:rsidR="005467E4" w:rsidRPr="00A55C4C">
        <w:rPr>
          <w:rFonts w:asciiTheme="minorEastAsia" w:hAnsiTheme="minorEastAsia"/>
          <w:color w:val="0070C0"/>
        </w:rPr>
        <w:instrText xml:space="preserve">  \* MERGEFORMAT </w:instrText>
      </w:r>
      <w:r w:rsidR="005467E4" w:rsidRPr="00A55C4C">
        <w:rPr>
          <w:rFonts w:asciiTheme="minorEastAsia" w:hAnsiTheme="minorEastAsia"/>
          <w:color w:val="0070C0"/>
        </w:rPr>
      </w:r>
      <w:r w:rsidR="005467E4" w:rsidRPr="00A55C4C">
        <w:rPr>
          <w:rFonts w:asciiTheme="minorEastAsia" w:hAnsiTheme="minorEastAsia"/>
          <w:color w:val="0070C0"/>
        </w:rPr>
        <w:fldChar w:fldCharType="separate"/>
      </w:r>
      <w:r w:rsidR="005868E0" w:rsidRPr="00A55C4C">
        <w:rPr>
          <w:rFonts w:asciiTheme="minorEastAsia" w:hAnsiTheme="minorEastAsia" w:hint="eastAsia"/>
          <w:color w:val="0070C0"/>
        </w:rPr>
        <w:t>フォルダのコピペとフォルダ名の変更</w:t>
      </w:r>
    </w:p>
    <w:p w14:paraId="3C0742DE" w14:textId="7F28D311" w:rsidR="00046AC9" w:rsidRPr="00292AE8" w:rsidRDefault="005467E4" w:rsidP="00292AE8">
      <w:pPr>
        <w:topLinePunct/>
        <w:ind w:leftChars="270" w:left="567"/>
        <w:rPr>
          <w:rFonts w:asciiTheme="minorEastAsia" w:hAnsiTheme="minorEastAsia"/>
        </w:rPr>
      </w:pPr>
      <w:r w:rsidRPr="00A55C4C">
        <w:rPr>
          <w:rFonts w:asciiTheme="minorEastAsia" w:hAnsiTheme="minorEastAsia"/>
          <w:color w:val="0070C0"/>
        </w:rPr>
        <w:fldChar w:fldCharType="end"/>
      </w:r>
      <w:r w:rsidRPr="00292AE8">
        <w:rPr>
          <w:rFonts w:asciiTheme="minorEastAsia" w:hAnsiTheme="minorEastAsia" w:hint="eastAsia"/>
        </w:rPr>
        <w:t>」</w:t>
      </w:r>
      <w:r w:rsidR="00AE6CB3" w:rsidRPr="00292AE8">
        <w:rPr>
          <w:rFonts w:asciiTheme="minorEastAsia" w:hAnsiTheme="minorEastAsia" w:hint="eastAsia"/>
        </w:rPr>
        <w:t>の項で記述したように</w:t>
      </w:r>
      <w:r w:rsidR="00060558" w:rsidRPr="00292AE8">
        <w:rPr>
          <w:rFonts w:asciiTheme="minorEastAsia" w:hAnsiTheme="minorEastAsia" w:hint="eastAsia"/>
        </w:rPr>
        <w:t>コピペして名前の変更をして</w:t>
      </w:r>
      <w:r w:rsidR="00046AC9" w:rsidRPr="00292AE8">
        <w:rPr>
          <w:rFonts w:asciiTheme="minorEastAsia" w:hAnsiTheme="minorEastAsia" w:hint="eastAsia"/>
        </w:rPr>
        <w:t>ユーザーの運用ファイルに転用できます。</w:t>
      </w:r>
      <w:bookmarkEnd w:id="49"/>
    </w:p>
    <w:p w14:paraId="7D9D0C32" w14:textId="77777777" w:rsidR="00046AC9" w:rsidRPr="00292AE8" w:rsidRDefault="00046AC9" w:rsidP="00292AE8">
      <w:pPr>
        <w:pStyle w:val="2"/>
        <w:rPr>
          <w:rFonts w:hAnsiTheme="minorEastAsia"/>
        </w:rPr>
      </w:pPr>
      <w:bookmarkStart w:id="50" w:name="_Toc412360782"/>
      <w:bookmarkStart w:id="51" w:name="_Toc412360815"/>
      <w:bookmarkStart w:id="52" w:name="_Toc412360857"/>
      <w:bookmarkStart w:id="53" w:name="_Toc412360934"/>
      <w:bookmarkStart w:id="54" w:name="_Toc57055585"/>
      <w:bookmarkStart w:id="55" w:name="_Toc57062979"/>
      <w:bookmarkStart w:id="56" w:name="_Toc166600559"/>
      <w:r w:rsidRPr="00292AE8">
        <w:rPr>
          <w:rFonts w:hAnsiTheme="minorEastAsia" w:hint="eastAsia"/>
        </w:rPr>
        <w:t>使用可能なExcelのバージョン</w:t>
      </w:r>
      <w:bookmarkEnd w:id="50"/>
      <w:bookmarkEnd w:id="51"/>
      <w:bookmarkEnd w:id="52"/>
      <w:bookmarkEnd w:id="53"/>
      <w:bookmarkEnd w:id="54"/>
      <w:bookmarkEnd w:id="55"/>
      <w:bookmarkEnd w:id="56"/>
    </w:p>
    <w:p w14:paraId="0CE9DA4B"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次の何れかのアプリケーションをインストールしていないと本プログラムは使えません。</w:t>
      </w:r>
    </w:p>
    <w:p w14:paraId="02683A1B" w14:textId="15C0699C"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Microsoft Excel2010、Excel2013</w:t>
      </w:r>
      <w:r w:rsidR="00F77D4A" w:rsidRPr="00292AE8">
        <w:rPr>
          <w:rFonts w:asciiTheme="minorEastAsia" w:hAnsiTheme="minorEastAsia" w:hint="eastAsia"/>
        </w:rPr>
        <w:t>、Excel2016</w:t>
      </w:r>
      <w:r w:rsidRPr="00292AE8">
        <w:rPr>
          <w:rFonts w:asciiTheme="minorEastAsia" w:hAnsiTheme="minorEastAsia" w:hint="eastAsia"/>
        </w:rPr>
        <w:t>（</w:t>
      </w:r>
      <w:r w:rsidR="00F77D4A" w:rsidRPr="00292AE8">
        <w:rPr>
          <w:rFonts w:asciiTheme="minorEastAsia" w:hAnsiTheme="minorEastAsia" w:hint="eastAsia"/>
        </w:rPr>
        <w:t>後位の機種は</w:t>
      </w:r>
      <w:r w:rsidRPr="00292AE8">
        <w:rPr>
          <w:rFonts w:asciiTheme="minorEastAsia" w:hAnsiTheme="minorEastAsia" w:hint="eastAsia"/>
        </w:rPr>
        <w:t>未確認）</w:t>
      </w:r>
    </w:p>
    <w:p w14:paraId="7389BC87" w14:textId="50F8EE99"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Excelを使用しておりVBAマクロプログラムにより</w:t>
      </w:r>
      <w:r w:rsidR="00AE6CB3" w:rsidRPr="00292AE8">
        <w:rPr>
          <w:rFonts w:asciiTheme="minorEastAsia" w:hAnsiTheme="minorEastAsia" w:hint="eastAsia"/>
        </w:rPr>
        <w:t>リボンのアイコンにより</w:t>
      </w:r>
      <w:r w:rsidRPr="00292AE8">
        <w:rPr>
          <w:rFonts w:asciiTheme="minorEastAsia" w:hAnsiTheme="minorEastAsia" w:hint="eastAsia"/>
        </w:rPr>
        <w:t>シートへの直</w:t>
      </w:r>
      <w:r w:rsidRPr="00292AE8">
        <w:rPr>
          <w:rFonts w:asciiTheme="minorEastAsia" w:hAnsiTheme="minorEastAsia" w:hint="eastAsia"/>
        </w:rPr>
        <w:lastRenderedPageBreak/>
        <w:t>接編集ができ作成したデータのエラー確認などができます。</w:t>
      </w:r>
    </w:p>
    <w:p w14:paraId="04FF27D7" w14:textId="623627E1" w:rsidR="00046AC9" w:rsidRPr="00292AE8" w:rsidRDefault="00046AC9" w:rsidP="00292AE8">
      <w:pPr>
        <w:topLinePunct/>
        <w:rPr>
          <w:rFonts w:asciiTheme="minorEastAsia" w:hAnsiTheme="minorEastAsia"/>
        </w:rPr>
      </w:pPr>
    </w:p>
    <w:p w14:paraId="4304A749" w14:textId="77777777" w:rsidR="00046AC9" w:rsidRPr="00292AE8" w:rsidRDefault="00046AC9" w:rsidP="00292AE8">
      <w:pPr>
        <w:pStyle w:val="1"/>
      </w:pPr>
      <w:bookmarkStart w:id="57" w:name="_Ref412221725"/>
      <w:bookmarkStart w:id="58" w:name="_Toc412311463"/>
      <w:bookmarkStart w:id="59" w:name="_Toc412360783"/>
      <w:bookmarkStart w:id="60" w:name="_Toc412360816"/>
      <w:bookmarkStart w:id="61" w:name="_Toc412360858"/>
      <w:bookmarkStart w:id="62" w:name="_Toc412360935"/>
      <w:bookmarkStart w:id="63" w:name="_Toc57055586"/>
      <w:bookmarkStart w:id="64" w:name="_Toc57062980"/>
      <w:bookmarkStart w:id="65" w:name="_Toc166600560"/>
      <w:r w:rsidRPr="00292AE8">
        <w:rPr>
          <w:rFonts w:hint="eastAsia"/>
        </w:rPr>
        <w:t>インストール／アンインストールの手順：</w:t>
      </w:r>
      <w:bookmarkEnd w:id="57"/>
      <w:bookmarkEnd w:id="58"/>
      <w:bookmarkEnd w:id="59"/>
      <w:bookmarkEnd w:id="60"/>
      <w:bookmarkEnd w:id="61"/>
      <w:bookmarkEnd w:id="62"/>
      <w:bookmarkEnd w:id="63"/>
      <w:bookmarkEnd w:id="64"/>
      <w:bookmarkEnd w:id="65"/>
    </w:p>
    <w:p w14:paraId="2492682C" w14:textId="77777777" w:rsidR="00046AC9" w:rsidRPr="00292AE8" w:rsidRDefault="00046AC9" w:rsidP="00292AE8">
      <w:pPr>
        <w:pStyle w:val="2"/>
        <w:rPr>
          <w:rFonts w:hAnsiTheme="minorEastAsia"/>
        </w:rPr>
      </w:pPr>
      <w:bookmarkStart w:id="66" w:name="_Ref412193461"/>
      <w:bookmarkStart w:id="67" w:name="_Toc412311464"/>
      <w:bookmarkStart w:id="68" w:name="_Toc412360784"/>
      <w:bookmarkStart w:id="69" w:name="_Toc412360817"/>
      <w:bookmarkStart w:id="70" w:name="_Toc412360859"/>
      <w:bookmarkStart w:id="71" w:name="_Toc412360936"/>
      <w:bookmarkStart w:id="72" w:name="_Toc57055587"/>
      <w:bookmarkStart w:id="73" w:name="_Toc57062981"/>
      <w:bookmarkStart w:id="74" w:name="_Toc166600561"/>
      <w:r w:rsidRPr="00292AE8">
        <w:rPr>
          <w:rFonts w:hAnsiTheme="minorEastAsia" w:hint="eastAsia"/>
        </w:rPr>
        <w:t>インストール方法</w:t>
      </w:r>
      <w:bookmarkEnd w:id="66"/>
      <w:bookmarkEnd w:id="67"/>
      <w:bookmarkEnd w:id="68"/>
      <w:bookmarkEnd w:id="69"/>
      <w:bookmarkEnd w:id="70"/>
      <w:bookmarkEnd w:id="71"/>
      <w:bookmarkEnd w:id="72"/>
      <w:bookmarkEnd w:id="73"/>
      <w:bookmarkEnd w:id="74"/>
      <w:r w:rsidRPr="00292AE8">
        <w:rPr>
          <w:rFonts w:hAnsiTheme="minorEastAsia"/>
        </w:rPr>
        <w:t xml:space="preserve"> </w:t>
      </w:r>
    </w:p>
    <w:p w14:paraId="3F5663C4" w14:textId="1B6D3351" w:rsidR="009418E7" w:rsidRPr="00292AE8" w:rsidRDefault="009418E7" w:rsidP="00292AE8">
      <w:pPr>
        <w:topLinePunct/>
        <w:ind w:leftChars="270" w:left="567"/>
        <w:rPr>
          <w:rFonts w:asciiTheme="minorEastAsia" w:hAnsiTheme="minorEastAsia"/>
        </w:rPr>
      </w:pPr>
      <w:r w:rsidRPr="00292AE8">
        <w:rPr>
          <w:rFonts w:asciiTheme="minorEastAsia" w:hAnsiTheme="minorEastAsia" w:hint="eastAsia"/>
        </w:rPr>
        <w:t>マクロを含んだExcel「.xlmx」形式です。インストーラーなどはなくそのまま使えます。</w:t>
      </w:r>
    </w:p>
    <w:p w14:paraId="21220BA6" w14:textId="59D6F2BB" w:rsidR="006E599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デスクトップなどに配布用のファイル「Tel_note_Editr</w:t>
      </w:r>
      <w:r w:rsidR="002E477D">
        <w:rPr>
          <w:rFonts w:asciiTheme="minorEastAsia" w:hAnsiTheme="minorEastAsia" w:hint="eastAsia"/>
        </w:rPr>
        <w:t>201</w:t>
      </w:r>
      <w:r w:rsidRPr="00292AE8">
        <w:rPr>
          <w:rFonts w:asciiTheme="minorEastAsia" w:hAnsiTheme="minorEastAsia" w:hint="eastAsia"/>
        </w:rPr>
        <w:t>.zip」を保存し</w:t>
      </w:r>
      <w:r w:rsidR="00AB421C" w:rsidRPr="00292AE8">
        <w:rPr>
          <w:rFonts w:asciiTheme="minorEastAsia" w:hAnsiTheme="minorEastAsia" w:hint="eastAsia"/>
        </w:rPr>
        <w:t>そ</w:t>
      </w:r>
      <w:r w:rsidRPr="00292AE8">
        <w:rPr>
          <w:rFonts w:asciiTheme="minorEastAsia" w:hAnsiTheme="minorEastAsia" w:hint="eastAsia"/>
        </w:rPr>
        <w:t>の上で右クリックし、「すべて展開」をクリックして解凍し「Tel_note_Editr</w:t>
      </w:r>
      <w:r w:rsidR="002E477D">
        <w:rPr>
          <w:rFonts w:asciiTheme="minorEastAsia" w:hAnsiTheme="minorEastAsia" w:hint="eastAsia"/>
        </w:rPr>
        <w:t>201</w:t>
      </w:r>
      <w:r w:rsidRPr="00292AE8">
        <w:rPr>
          <w:rFonts w:asciiTheme="minorEastAsia" w:hAnsiTheme="minorEastAsia" w:hint="eastAsia"/>
        </w:rPr>
        <w:t>」</w:t>
      </w:r>
      <w:r w:rsidR="009418E7" w:rsidRPr="00292AE8">
        <w:rPr>
          <w:rFonts w:asciiTheme="minorEastAsia" w:hAnsiTheme="minorEastAsia" w:hint="eastAsia"/>
        </w:rPr>
        <w:t>を</w:t>
      </w:r>
      <w:r w:rsidRPr="00292AE8">
        <w:rPr>
          <w:rFonts w:asciiTheme="minorEastAsia" w:hAnsiTheme="minorEastAsia" w:hint="eastAsia"/>
        </w:rPr>
        <w:t>フォルダごと切り取って「ドキュメント」 に「保存」してください。</w:t>
      </w:r>
    </w:p>
    <w:p w14:paraId="4BB02777" w14:textId="77777777" w:rsidR="005868E0" w:rsidRPr="00A55C4C" w:rsidRDefault="00046AC9" w:rsidP="00292AE8">
      <w:pPr>
        <w:topLinePunct/>
        <w:ind w:leftChars="270" w:left="567"/>
        <w:rPr>
          <w:rFonts w:asciiTheme="minorEastAsia" w:hAnsiTheme="minorEastAsia"/>
          <w:b/>
          <w:bCs/>
          <w:color w:val="0070C0"/>
        </w:rPr>
      </w:pPr>
      <w:r w:rsidRPr="00292AE8">
        <w:rPr>
          <w:rFonts w:asciiTheme="minorEastAsia" w:hAnsiTheme="minorEastAsia" w:hint="eastAsia"/>
        </w:rPr>
        <w:t>下記の</w:t>
      </w:r>
      <w:bookmarkStart w:id="75" w:name="_Hlk57134395"/>
      <w:r w:rsidRPr="00292AE8">
        <w:rPr>
          <w:rFonts w:asciiTheme="minorEastAsia" w:hAnsiTheme="minorEastAsia" w:hint="eastAsia"/>
        </w:rPr>
        <w:t>「</w:t>
      </w:r>
      <w:r w:rsidR="00616DF8" w:rsidRPr="00A55C4C">
        <w:rPr>
          <w:rFonts w:asciiTheme="minorEastAsia" w:hAnsiTheme="minorEastAsia"/>
          <w:color w:val="0070C0"/>
        </w:rPr>
        <w:fldChar w:fldCharType="begin"/>
      </w:r>
      <w:r w:rsidR="00616DF8" w:rsidRPr="00A55C4C">
        <w:rPr>
          <w:rFonts w:asciiTheme="minorEastAsia" w:hAnsiTheme="minorEastAsia"/>
          <w:color w:val="0070C0"/>
        </w:rPr>
        <w:instrText xml:space="preserve"> </w:instrText>
      </w:r>
      <w:r w:rsidR="00616DF8" w:rsidRPr="00A55C4C">
        <w:rPr>
          <w:rFonts w:asciiTheme="minorEastAsia" w:hAnsiTheme="minorEastAsia" w:hint="eastAsia"/>
          <w:color w:val="0070C0"/>
        </w:rPr>
        <w:instrText>REF フォルダのコピペとフォルダ名の変更 \h</w:instrText>
      </w:r>
      <w:r w:rsidR="00616DF8" w:rsidRPr="00A55C4C">
        <w:rPr>
          <w:rFonts w:asciiTheme="minorEastAsia" w:hAnsiTheme="minorEastAsia"/>
          <w:color w:val="0070C0"/>
        </w:rPr>
        <w:instrText xml:space="preserve">  \* MERGEFORMAT </w:instrText>
      </w:r>
      <w:r w:rsidR="00616DF8" w:rsidRPr="00A55C4C">
        <w:rPr>
          <w:rFonts w:asciiTheme="minorEastAsia" w:hAnsiTheme="minorEastAsia"/>
          <w:color w:val="0070C0"/>
        </w:rPr>
      </w:r>
      <w:r w:rsidR="00616DF8" w:rsidRPr="00A55C4C">
        <w:rPr>
          <w:rFonts w:asciiTheme="minorEastAsia" w:hAnsiTheme="minorEastAsia"/>
          <w:color w:val="0070C0"/>
        </w:rPr>
        <w:fldChar w:fldCharType="separate"/>
      </w:r>
      <w:r w:rsidR="005868E0" w:rsidRPr="00A55C4C">
        <w:rPr>
          <w:rFonts w:asciiTheme="minorEastAsia" w:hAnsiTheme="minorEastAsia" w:hint="eastAsia"/>
          <w:color w:val="0070C0"/>
        </w:rPr>
        <w:t>フォルダのコピペとフォルダ名の変更</w:t>
      </w:r>
    </w:p>
    <w:p w14:paraId="38B2D15A" w14:textId="16CCF044" w:rsidR="00046AC9" w:rsidRPr="00292AE8" w:rsidRDefault="00616DF8" w:rsidP="00292AE8">
      <w:pPr>
        <w:topLinePunct/>
        <w:ind w:leftChars="270" w:left="567"/>
        <w:rPr>
          <w:rFonts w:asciiTheme="minorEastAsia" w:hAnsiTheme="minorEastAsia"/>
        </w:rPr>
      </w:pPr>
      <w:r w:rsidRPr="00A55C4C">
        <w:rPr>
          <w:rFonts w:asciiTheme="minorEastAsia" w:hAnsiTheme="minorEastAsia"/>
          <w:color w:val="0070C0"/>
        </w:rPr>
        <w:fldChar w:fldCharType="end"/>
      </w:r>
      <w:r w:rsidR="0004677D" w:rsidRPr="00292AE8">
        <w:rPr>
          <w:rFonts w:asciiTheme="minorEastAsia" w:hAnsiTheme="minorEastAsia" w:hint="eastAsia"/>
        </w:rPr>
        <w:t>」</w:t>
      </w:r>
      <w:bookmarkEnd w:id="75"/>
      <w:r w:rsidR="00046AC9" w:rsidRPr="00292AE8">
        <w:rPr>
          <w:rFonts w:asciiTheme="minorEastAsia" w:hAnsiTheme="minorEastAsia" w:hint="eastAsia"/>
        </w:rPr>
        <w:t>の項をご覧ください。）</w:t>
      </w:r>
    </w:p>
    <w:p w14:paraId="3F1642B6" w14:textId="77777777" w:rsidR="00046AC9" w:rsidRPr="00292AE8" w:rsidRDefault="00046AC9" w:rsidP="00292AE8">
      <w:pPr>
        <w:pStyle w:val="2"/>
        <w:rPr>
          <w:rFonts w:hAnsiTheme="minorEastAsia"/>
        </w:rPr>
      </w:pPr>
      <w:bookmarkStart w:id="76" w:name="_Toc412311466"/>
      <w:bookmarkStart w:id="77" w:name="_Toc412360785"/>
      <w:bookmarkStart w:id="78" w:name="_Toc412360818"/>
      <w:bookmarkStart w:id="79" w:name="_Toc412360860"/>
      <w:bookmarkStart w:id="80" w:name="_Toc412360937"/>
      <w:bookmarkStart w:id="81" w:name="_Ref412393826"/>
      <w:bookmarkStart w:id="82" w:name="_Toc57055588"/>
      <w:bookmarkStart w:id="83" w:name="_Toc57062982"/>
      <w:bookmarkStart w:id="84" w:name="_Toc166600562"/>
      <w:r w:rsidRPr="00292AE8">
        <w:rPr>
          <w:rFonts w:hAnsiTheme="minorEastAsia" w:hint="eastAsia"/>
        </w:rPr>
        <w:t>アンインストールについて</w:t>
      </w:r>
      <w:bookmarkEnd w:id="76"/>
      <w:bookmarkEnd w:id="77"/>
      <w:bookmarkEnd w:id="78"/>
      <w:bookmarkEnd w:id="79"/>
      <w:bookmarkEnd w:id="80"/>
      <w:bookmarkEnd w:id="81"/>
      <w:bookmarkEnd w:id="82"/>
      <w:bookmarkEnd w:id="83"/>
      <w:bookmarkEnd w:id="84"/>
    </w:p>
    <w:p w14:paraId="540A11DD" w14:textId="6F53935F"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「Panasonic電話帳編集_0_サンプル</w:t>
      </w:r>
      <w:r w:rsidR="002E477D">
        <w:rPr>
          <w:rFonts w:asciiTheme="minorEastAsia" w:hAnsiTheme="minorEastAsia" w:hint="eastAsia"/>
        </w:rPr>
        <w:t>201</w:t>
      </w:r>
      <w:r w:rsidRPr="00292AE8">
        <w:rPr>
          <w:rFonts w:asciiTheme="minorEastAsia" w:hAnsiTheme="minorEastAsia" w:hint="eastAsia"/>
        </w:rPr>
        <w:t>」をフォルダごとごみ箱へ削除してください。</w:t>
      </w:r>
    </w:p>
    <w:p w14:paraId="215C2BA5" w14:textId="459A2250"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（フォルダ名を変更した場合</w:t>
      </w:r>
      <w:r w:rsidR="009418E7" w:rsidRPr="00292AE8">
        <w:rPr>
          <w:rFonts w:asciiTheme="minorEastAsia" w:hAnsiTheme="minorEastAsia" w:hint="eastAsia"/>
        </w:rPr>
        <w:t>であっても</w:t>
      </w:r>
      <w:r w:rsidRPr="00292AE8">
        <w:rPr>
          <w:rFonts w:asciiTheme="minorEastAsia" w:hAnsiTheme="minorEastAsia" w:hint="eastAsia"/>
        </w:rPr>
        <w:t>そのフォルダごと削除してください）</w:t>
      </w:r>
    </w:p>
    <w:p w14:paraId="52A4D8D3" w14:textId="69E55CDD" w:rsidR="00046AC9" w:rsidRPr="00292AE8" w:rsidRDefault="00046AC9" w:rsidP="00292AE8">
      <w:pPr>
        <w:topLinePunct/>
        <w:rPr>
          <w:rFonts w:asciiTheme="minorEastAsia" w:hAnsiTheme="minorEastAsia"/>
        </w:rPr>
      </w:pPr>
    </w:p>
    <w:p w14:paraId="6C8D262C" w14:textId="199ED274" w:rsidR="00343CA3" w:rsidRPr="00292AE8" w:rsidRDefault="00343CA3" w:rsidP="00292AE8">
      <w:pPr>
        <w:pStyle w:val="1"/>
      </w:pPr>
      <w:bookmarkStart w:id="85" w:name="_Ref412225149"/>
      <w:bookmarkStart w:id="86" w:name="_Ref412225168"/>
      <w:bookmarkStart w:id="87" w:name="_Ref412225204"/>
      <w:bookmarkStart w:id="88" w:name="_Ref412225218"/>
      <w:bookmarkStart w:id="89" w:name="_Toc412311467"/>
      <w:bookmarkStart w:id="90" w:name="_Toc412360786"/>
      <w:bookmarkStart w:id="91" w:name="_Toc412360819"/>
      <w:bookmarkStart w:id="92" w:name="_Toc412360861"/>
      <w:bookmarkStart w:id="93" w:name="_Toc412360938"/>
      <w:bookmarkStart w:id="94" w:name="_Toc57055589"/>
      <w:bookmarkStart w:id="95" w:name="_Toc57062983"/>
      <w:bookmarkStart w:id="96" w:name="_Toc166600563"/>
      <w:r w:rsidRPr="00292AE8">
        <w:rPr>
          <w:rFonts w:hint="eastAsia"/>
        </w:rPr>
        <w:t>使用</w:t>
      </w:r>
      <w:bookmarkEnd w:id="85"/>
      <w:bookmarkEnd w:id="86"/>
      <w:bookmarkEnd w:id="87"/>
      <w:bookmarkEnd w:id="88"/>
      <w:bookmarkEnd w:id="89"/>
      <w:bookmarkEnd w:id="90"/>
      <w:bookmarkEnd w:id="91"/>
      <w:bookmarkEnd w:id="92"/>
      <w:bookmarkEnd w:id="93"/>
      <w:r w:rsidRPr="00292AE8">
        <w:rPr>
          <w:rFonts w:hint="eastAsia"/>
        </w:rPr>
        <w:t>にあたって</w:t>
      </w:r>
      <w:bookmarkEnd w:id="94"/>
      <w:bookmarkEnd w:id="95"/>
      <w:bookmarkEnd w:id="96"/>
    </w:p>
    <w:p w14:paraId="7DFE5C98" w14:textId="341EE04D" w:rsidR="00343CA3" w:rsidRPr="00292AE8" w:rsidRDefault="00343CA3" w:rsidP="00292AE8">
      <w:pPr>
        <w:pStyle w:val="2"/>
        <w:rPr>
          <w:rFonts w:hAnsiTheme="minorEastAsia"/>
        </w:rPr>
      </w:pPr>
      <w:bookmarkStart w:id="97" w:name="_Toc412311468"/>
      <w:bookmarkStart w:id="98" w:name="_Toc412360787"/>
      <w:bookmarkStart w:id="99" w:name="_Toc412360820"/>
      <w:bookmarkStart w:id="100" w:name="_Toc412360862"/>
      <w:bookmarkStart w:id="101" w:name="_Toc412360939"/>
      <w:bookmarkStart w:id="102" w:name="_Toc57055590"/>
      <w:bookmarkStart w:id="103" w:name="_Toc57062984"/>
      <w:bookmarkStart w:id="104" w:name="_Toc166600564"/>
      <w:r w:rsidRPr="00292AE8">
        <w:rPr>
          <w:rFonts w:hAnsiTheme="minorEastAsia" w:hint="eastAsia"/>
        </w:rPr>
        <w:t>注意事項</w:t>
      </w:r>
      <w:bookmarkEnd w:id="97"/>
      <w:bookmarkEnd w:id="98"/>
      <w:bookmarkEnd w:id="99"/>
      <w:bookmarkEnd w:id="100"/>
      <w:bookmarkEnd w:id="101"/>
      <w:bookmarkEnd w:id="102"/>
      <w:bookmarkEnd w:id="103"/>
      <w:bookmarkEnd w:id="104"/>
    </w:p>
    <w:p w14:paraId="223321BD" w14:textId="2A79E55E" w:rsidR="00343CA3" w:rsidRPr="00292AE8" w:rsidRDefault="00343CA3" w:rsidP="00292AE8">
      <w:pPr>
        <w:topLinePunct/>
        <w:ind w:leftChars="270" w:left="567"/>
        <w:rPr>
          <w:rFonts w:asciiTheme="minorEastAsia" w:hAnsiTheme="minorEastAsia"/>
        </w:rPr>
      </w:pPr>
      <w:r w:rsidRPr="00292AE8">
        <w:rPr>
          <w:rFonts w:asciiTheme="minorEastAsia" w:hAnsiTheme="minorEastAsia" w:hint="eastAsia"/>
        </w:rPr>
        <w:t>使用にあたっては既存のSDメモリーカードなどのデータは</w:t>
      </w:r>
      <w:r w:rsidR="006E5999" w:rsidRPr="00292AE8">
        <w:rPr>
          <w:rFonts w:asciiTheme="minorEastAsia" w:hAnsiTheme="minorEastAsia" w:hint="eastAsia"/>
        </w:rPr>
        <w:t>エックスプローラーを使用して</w:t>
      </w:r>
      <w:r w:rsidR="009418E7" w:rsidRPr="00292AE8">
        <w:rPr>
          <w:rFonts w:asciiTheme="minorEastAsia" w:hAnsiTheme="minorEastAsia" w:hint="eastAsia"/>
        </w:rPr>
        <w:t>念のため</w:t>
      </w:r>
      <w:r w:rsidRPr="00292AE8">
        <w:rPr>
          <w:rFonts w:asciiTheme="minorEastAsia" w:hAnsiTheme="minorEastAsia" w:hint="eastAsia"/>
        </w:rPr>
        <w:t>PCにバックアップを取った上で本プログラムをご使用ください。</w:t>
      </w:r>
    </w:p>
    <w:p w14:paraId="1EA22681" w14:textId="77777777" w:rsidR="00343CA3" w:rsidRPr="00292AE8" w:rsidRDefault="00343CA3" w:rsidP="00292AE8">
      <w:pPr>
        <w:topLinePunct/>
        <w:ind w:leftChars="203" w:left="567" w:hangingChars="67" w:hanging="141"/>
        <w:rPr>
          <w:rFonts w:asciiTheme="minorEastAsia" w:hAnsiTheme="minorEastAsia"/>
        </w:rPr>
      </w:pPr>
      <w:r w:rsidRPr="00292AE8">
        <w:rPr>
          <w:rFonts w:asciiTheme="minorEastAsia" w:hAnsiTheme="minorEastAsia" w:hint="eastAsia"/>
        </w:rPr>
        <w:t>※ 配布したファイルに使用している「名前」、「電話番号」は架空のものです。</w:t>
      </w:r>
    </w:p>
    <w:p w14:paraId="4DABEA58" w14:textId="77777777" w:rsidR="00343CA3" w:rsidRDefault="00343CA3" w:rsidP="00292AE8">
      <w:pPr>
        <w:topLinePunct/>
        <w:ind w:leftChars="203" w:left="426" w:firstLine="311"/>
        <w:rPr>
          <w:rFonts w:asciiTheme="minorEastAsia" w:hAnsiTheme="minorEastAsia"/>
        </w:rPr>
      </w:pPr>
      <w:r w:rsidRPr="00292AE8">
        <w:rPr>
          <w:rFonts w:asciiTheme="minorEastAsia" w:hAnsiTheme="minorEastAsia" w:hint="eastAsia"/>
        </w:rPr>
        <w:t>いい加減に入力した電話番号故に実際には電話しないでください。</w:t>
      </w:r>
    </w:p>
    <w:p w14:paraId="01F1A43E" w14:textId="3BFE5614" w:rsidR="001F7E5D" w:rsidRPr="001F7E5D" w:rsidRDefault="00473927" w:rsidP="003E05DC">
      <w:pPr>
        <w:pStyle w:val="2"/>
      </w:pPr>
      <w:bookmarkStart w:id="105" w:name="_Ref166599140"/>
      <w:bookmarkStart w:id="106" w:name="_Ref166599157"/>
      <w:bookmarkStart w:id="107" w:name="_Toc166600565"/>
      <w:r>
        <w:rPr>
          <w:rFonts w:hAnsiTheme="minorEastAsia" w:hint="eastAsia"/>
        </w:rPr>
        <w:t>使用</w:t>
      </w:r>
      <w:r w:rsidRPr="00473927">
        <w:rPr>
          <w:rFonts w:hAnsiTheme="minorEastAsia" w:hint="eastAsia"/>
        </w:rPr>
        <w:t xml:space="preserve">前の注意事項 </w:t>
      </w:r>
      <w:r w:rsidRPr="00473927">
        <w:rPr>
          <w:rFonts w:hAnsiTheme="minorEastAsia" w:hint="eastAsia"/>
          <w:color w:val="FF0000"/>
        </w:rPr>
        <w:t>（重要）</w:t>
      </w:r>
      <w:bookmarkEnd w:id="105"/>
      <w:bookmarkEnd w:id="106"/>
      <w:bookmarkEnd w:id="107"/>
    </w:p>
    <w:p w14:paraId="5399B672" w14:textId="53669ADA" w:rsidR="006714EB" w:rsidRDefault="00473927" w:rsidP="00F97686">
      <w:pPr>
        <w:topLinePunct/>
        <w:ind w:leftChars="270" w:left="567" w:firstLine="1"/>
        <w:rPr>
          <w:rFonts w:asciiTheme="minorEastAsia" w:hAnsiTheme="minorEastAsia"/>
        </w:rPr>
      </w:pPr>
      <w:r>
        <w:rPr>
          <w:rFonts w:hint="eastAsia"/>
        </w:rPr>
        <w:t>使用する前に下記「</w:t>
      </w:r>
      <w:r w:rsidRPr="00A55C4C">
        <w:rPr>
          <w:color w:val="0070C0"/>
        </w:rPr>
        <w:fldChar w:fldCharType="begin"/>
      </w:r>
      <w:r w:rsidRPr="00A55C4C">
        <w:rPr>
          <w:color w:val="0070C0"/>
        </w:rPr>
        <w:instrText xml:space="preserve"> </w:instrText>
      </w:r>
      <w:r w:rsidRPr="00A55C4C">
        <w:rPr>
          <w:rFonts w:hint="eastAsia"/>
          <w:color w:val="0070C0"/>
        </w:rPr>
        <w:instrText>REF _Ref166576373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1)</w:t>
      </w:r>
      <w:r w:rsidRPr="00A55C4C">
        <w:rPr>
          <w:color w:val="0070C0"/>
        </w:rPr>
        <w:fldChar w:fldCharType="end"/>
      </w: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_Ref166576392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Pr>
          <w:rFonts w:hint="eastAsia"/>
        </w:rPr>
        <w:t>」項の操作を行わないとインターネットからダウンロードまたは電子メールなどで取得した</w:t>
      </w:r>
      <w:r w:rsidRPr="00530461">
        <w:rPr>
          <w:rFonts w:hint="eastAsia"/>
          <w:u w:val="double"/>
        </w:rPr>
        <w:t>マクロを含むファイル</w:t>
      </w:r>
      <w:r>
        <w:rPr>
          <w:rFonts w:hint="eastAsia"/>
        </w:rPr>
        <w:t>は</w:t>
      </w:r>
      <w:r>
        <w:rPr>
          <w:rFonts w:hint="eastAsia"/>
        </w:rPr>
        <w:t>Microsoft</w:t>
      </w:r>
      <w:r>
        <w:rPr>
          <w:rFonts w:hint="eastAsia"/>
        </w:rPr>
        <w:t>の</w:t>
      </w:r>
      <w:r w:rsidR="00970A77">
        <w:rPr>
          <w:rFonts w:hint="eastAsia"/>
        </w:rPr>
        <w:t>セキュリティ</w:t>
      </w:r>
      <w:r>
        <w:rPr>
          <w:rFonts w:hint="eastAsia"/>
        </w:rPr>
        <w:t>ブロックにより使用することができません。「</w:t>
      </w:r>
      <w:r w:rsidRPr="00473927">
        <w:rPr>
          <w:rFonts w:hint="eastAsia"/>
        </w:rPr>
        <w:t>Panasonic</w:t>
      </w:r>
      <w:r w:rsidRPr="00473927">
        <w:rPr>
          <w:rFonts w:hint="eastAsia"/>
        </w:rPr>
        <w:t>電話帳編集</w:t>
      </w:r>
      <w:r w:rsidRPr="00473927">
        <w:rPr>
          <w:rFonts w:hint="eastAsia"/>
        </w:rPr>
        <w:t>_0_</w:t>
      </w:r>
      <w:r w:rsidRPr="00473927">
        <w:rPr>
          <w:rFonts w:hint="eastAsia"/>
        </w:rPr>
        <w:t>サンプル</w:t>
      </w:r>
      <w:r w:rsidRPr="00473927">
        <w:rPr>
          <w:rFonts w:hint="eastAsia"/>
        </w:rPr>
        <w:t>201.xlsm</w:t>
      </w:r>
      <w:r>
        <w:rPr>
          <w:rFonts w:hint="eastAsia"/>
        </w:rPr>
        <w:t>」をクリックして開くと先ず「</w:t>
      </w:r>
      <w:r w:rsidRPr="00A55C4C">
        <w:rPr>
          <w:color w:val="0070C0"/>
        </w:rPr>
        <w:fldChar w:fldCharType="begin"/>
      </w:r>
      <w:r w:rsidRPr="00A55C4C">
        <w:rPr>
          <w:color w:val="0070C0"/>
        </w:rPr>
        <w:instrText xml:space="preserve"> </w:instrText>
      </w:r>
      <w:r w:rsidRPr="00A55C4C">
        <w:rPr>
          <w:rFonts w:hint="eastAsia"/>
          <w:color w:val="0070C0"/>
        </w:rPr>
        <w:instrText>REF _Ref57101876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図</w:t>
      </w:r>
      <w:r w:rsidR="005868E0" w:rsidRPr="00A55C4C">
        <w:rPr>
          <w:rFonts w:hint="eastAsia"/>
          <w:color w:val="0070C0"/>
        </w:rPr>
        <w:t xml:space="preserve"> </w:t>
      </w:r>
      <w:r w:rsidR="005868E0" w:rsidRPr="00A55C4C">
        <w:rPr>
          <w:noProof/>
          <w:color w:val="0070C0"/>
        </w:rPr>
        <w:t>5</w:t>
      </w:r>
      <w:r w:rsidR="005868E0" w:rsidRPr="00A55C4C">
        <w:rPr>
          <w:color w:val="0070C0"/>
        </w:rPr>
        <w:t xml:space="preserve"> </w:t>
      </w:r>
      <w:r w:rsidR="005868E0" w:rsidRPr="00A55C4C">
        <w:rPr>
          <w:rFonts w:ascii="ＭＳ 明朝" w:eastAsia="ＭＳ 明朝" w:hint="eastAsia"/>
          <w:color w:val="0070C0"/>
        </w:rPr>
        <w:t>保護されたビュー</w:t>
      </w:r>
      <w:r w:rsidRPr="00A55C4C">
        <w:rPr>
          <w:color w:val="0070C0"/>
        </w:rPr>
        <w:fldChar w:fldCharType="end"/>
      </w:r>
      <w:r>
        <w:rPr>
          <w:rFonts w:hint="eastAsia"/>
        </w:rPr>
        <w:t>」を表示しますが、</w:t>
      </w:r>
      <w:r w:rsidR="00866E98">
        <w:rPr>
          <w:rFonts w:hint="eastAsia"/>
        </w:rPr>
        <w:t>「編集を有効にする」ボタンを</w:t>
      </w:r>
      <w:r>
        <w:rPr>
          <w:rFonts w:hint="eastAsia"/>
        </w:rPr>
        <w:t>押すと「</w:t>
      </w:r>
      <w:r w:rsidR="00A55C4C" w:rsidRPr="00A55C4C">
        <w:rPr>
          <w:color w:val="0070C0"/>
        </w:rPr>
        <w:fldChar w:fldCharType="begin"/>
      </w:r>
      <w:r w:rsidR="00A55C4C" w:rsidRPr="00A55C4C">
        <w:rPr>
          <w:color w:val="0070C0"/>
        </w:rPr>
        <w:instrText xml:space="preserve"> </w:instrText>
      </w:r>
      <w:r w:rsidR="00A55C4C" w:rsidRPr="00A55C4C">
        <w:rPr>
          <w:rFonts w:hint="eastAsia"/>
          <w:color w:val="0070C0"/>
        </w:rPr>
        <w:instrText>REF _Ref166599815 \h</w:instrText>
      </w:r>
      <w:r w:rsidR="00A55C4C" w:rsidRPr="00A55C4C">
        <w:rPr>
          <w:color w:val="0070C0"/>
        </w:rPr>
        <w:instrText xml:space="preserve"> </w:instrText>
      </w:r>
      <w:r w:rsidR="00A55C4C" w:rsidRPr="00A55C4C">
        <w:rPr>
          <w:color w:val="0070C0"/>
        </w:rPr>
      </w:r>
      <w:r w:rsidR="00A55C4C" w:rsidRPr="00A55C4C">
        <w:rPr>
          <w:color w:val="0070C0"/>
        </w:rPr>
        <w:fldChar w:fldCharType="separate"/>
      </w:r>
      <w:r w:rsidR="00A55C4C" w:rsidRPr="00A55C4C">
        <w:rPr>
          <w:rFonts w:hint="eastAsia"/>
          <w:color w:val="0070C0"/>
        </w:rPr>
        <w:t>図</w:t>
      </w:r>
      <w:r w:rsidR="00A55C4C" w:rsidRPr="00A55C4C">
        <w:rPr>
          <w:rFonts w:hint="eastAsia"/>
          <w:color w:val="0070C0"/>
        </w:rPr>
        <w:t xml:space="preserve"> </w:t>
      </w:r>
      <w:r w:rsidR="00A55C4C" w:rsidRPr="00A55C4C">
        <w:rPr>
          <w:noProof/>
          <w:color w:val="0070C0"/>
        </w:rPr>
        <w:t>3</w:t>
      </w:r>
      <w:r w:rsidR="00A55C4C" w:rsidRPr="00A55C4C">
        <w:rPr>
          <w:rFonts w:hint="eastAsia"/>
          <w:color w:val="0070C0"/>
        </w:rPr>
        <w:t xml:space="preserve"> </w:t>
      </w:r>
      <w:r w:rsidR="00A55C4C" w:rsidRPr="00A55C4C">
        <w:rPr>
          <w:rFonts w:hint="eastAsia"/>
          <w:color w:val="0070C0"/>
        </w:rPr>
        <w:t>セキュリティリスク</w:t>
      </w:r>
      <w:r w:rsidR="00A55C4C" w:rsidRPr="00A55C4C">
        <w:rPr>
          <w:color w:val="0070C0"/>
        </w:rPr>
        <w:fldChar w:fldCharType="end"/>
      </w:r>
      <w:r>
        <w:rPr>
          <w:rFonts w:hint="eastAsia"/>
        </w:rPr>
        <w:t>」のピンク色のバーを表示して更に同図右端の「詳細表示」ボタンを押した場合「潜在的に危険なマクロがブロックされました」と</w:t>
      </w:r>
      <w:r>
        <w:rPr>
          <w:rFonts w:hint="eastAsia"/>
        </w:rPr>
        <w:t>Web</w:t>
      </w:r>
      <w:r>
        <w:rPr>
          <w:rFonts w:hint="eastAsia"/>
        </w:rPr>
        <w:t>ページを表示して以後インストールすることはできません。</w:t>
      </w:r>
      <w:r>
        <w:br/>
      </w:r>
      <w:r>
        <w:rPr>
          <w:rFonts w:hint="eastAsia"/>
        </w:rPr>
        <w:t>「詳細表示」ボタンを押してしまった場合は、上記の「潜在的に危険なマクロがブロックされました」などのページを開いているウィンドウを閉じて下記「</w:t>
      </w:r>
      <w:r w:rsidRPr="00A55C4C">
        <w:rPr>
          <w:color w:val="0070C0"/>
        </w:rPr>
        <w:fldChar w:fldCharType="begin"/>
      </w:r>
      <w:r w:rsidRPr="00A55C4C">
        <w:rPr>
          <w:color w:val="0070C0"/>
        </w:rPr>
        <w:instrText xml:space="preserve"> </w:instrText>
      </w:r>
      <w:r w:rsidRPr="00A55C4C">
        <w:rPr>
          <w:rFonts w:hint="eastAsia"/>
          <w:color w:val="0070C0"/>
        </w:rPr>
        <w:instrText>REF _Ref166576373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1)</w:t>
      </w:r>
      <w:r w:rsidRPr="00A55C4C">
        <w:rPr>
          <w:color w:val="0070C0"/>
        </w:rPr>
        <w:fldChar w:fldCharType="end"/>
      </w: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_Ref166576392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Pr>
          <w:rFonts w:hint="eastAsia"/>
        </w:rPr>
        <w:t>」項を実行してください。</w:t>
      </w:r>
      <w:r>
        <w:br/>
      </w:r>
      <w:r w:rsidRPr="00E77732">
        <w:rPr>
          <w:rFonts w:hint="eastAsia"/>
          <w:b/>
          <w:bCs/>
          <w:color w:val="EE0000"/>
        </w:rPr>
        <w:t>操作を失敗</w:t>
      </w:r>
      <w:r>
        <w:rPr>
          <w:rFonts w:hint="eastAsia"/>
        </w:rPr>
        <w:t>して「</w:t>
      </w:r>
      <w:r w:rsidR="00866E98" w:rsidRPr="00A55C4C">
        <w:rPr>
          <w:color w:val="0070C0"/>
        </w:rPr>
        <w:fldChar w:fldCharType="begin"/>
      </w:r>
      <w:r w:rsidR="00866E98" w:rsidRPr="00A55C4C">
        <w:rPr>
          <w:color w:val="0070C0"/>
        </w:rPr>
        <w:instrText xml:space="preserve"> </w:instrText>
      </w:r>
      <w:r w:rsidR="00866E98" w:rsidRPr="00A55C4C">
        <w:rPr>
          <w:rFonts w:hint="eastAsia"/>
          <w:color w:val="0070C0"/>
        </w:rPr>
        <w:instrText>REF _Ref141798478 \h</w:instrText>
      </w:r>
      <w:r w:rsidR="00866E98" w:rsidRPr="00A55C4C">
        <w:rPr>
          <w:color w:val="0070C0"/>
        </w:rPr>
        <w:instrText xml:space="preserve"> </w:instrText>
      </w:r>
      <w:r w:rsidR="00866E98" w:rsidRPr="00A55C4C">
        <w:rPr>
          <w:color w:val="0070C0"/>
        </w:rPr>
      </w:r>
      <w:r w:rsidR="00866E98" w:rsidRPr="00A55C4C">
        <w:rPr>
          <w:color w:val="0070C0"/>
        </w:rPr>
        <w:fldChar w:fldCharType="separate"/>
      </w:r>
      <w:r w:rsidR="005868E0" w:rsidRPr="00A55C4C">
        <w:rPr>
          <w:rFonts w:hint="eastAsia"/>
          <w:color w:val="0070C0"/>
        </w:rPr>
        <w:t>図</w:t>
      </w:r>
      <w:r w:rsidR="005868E0" w:rsidRPr="00A55C4C">
        <w:rPr>
          <w:rFonts w:hint="eastAsia"/>
          <w:color w:val="0070C0"/>
        </w:rPr>
        <w:t xml:space="preserve"> </w:t>
      </w:r>
      <w:r w:rsidR="005868E0" w:rsidRPr="00A55C4C">
        <w:rPr>
          <w:noProof/>
          <w:color w:val="0070C0"/>
        </w:rPr>
        <w:t>4</w:t>
      </w:r>
      <w:r w:rsidR="005868E0" w:rsidRPr="00A55C4C">
        <w:rPr>
          <w:rFonts w:hint="eastAsia"/>
          <w:color w:val="0070C0"/>
        </w:rPr>
        <w:t>サンプルのプロパティ</w:t>
      </w:r>
      <w:r w:rsidR="00866E98" w:rsidRPr="00A55C4C">
        <w:rPr>
          <w:color w:val="0070C0"/>
        </w:rPr>
        <w:fldChar w:fldCharType="end"/>
      </w:r>
      <w:r>
        <w:rPr>
          <w:rFonts w:hint="eastAsia"/>
        </w:rPr>
        <w:t>」の図のセキュリティチェックボックスが表示しない場合はダウンロードしたファイルがブロックされているので今回実行しようとして失敗したすべての</w:t>
      </w:r>
      <w:r w:rsidRPr="00F62B35">
        <w:rPr>
          <w:rFonts w:hint="eastAsia"/>
          <w:u w:val="double"/>
        </w:rPr>
        <w:t>「</w:t>
      </w:r>
      <w:r w:rsidR="00866E98" w:rsidRPr="00866E98">
        <w:rPr>
          <w:rFonts w:ascii="ＭＳ 明朝" w:eastAsia="ＭＳ 明朝" w:hAnsi="ＭＳ 明朝"/>
          <w:u w:val="double"/>
        </w:rPr>
        <w:t>Tel_note_Editr201.zip</w:t>
      </w:r>
      <w:r w:rsidRPr="00F62B35">
        <w:rPr>
          <w:rFonts w:hint="eastAsia"/>
          <w:u w:val="double"/>
        </w:rPr>
        <w:t>」、「</w:t>
      </w:r>
      <w:bookmarkStart w:id="108" w:name="_Hlk166598165"/>
      <w:r w:rsidR="00866E98" w:rsidRPr="00866E98">
        <w:rPr>
          <w:rFonts w:asciiTheme="minorEastAsia" w:hAnsiTheme="minorEastAsia"/>
          <w:u w:val="double"/>
        </w:rPr>
        <w:t>Tel_note_Editr201</w:t>
      </w:r>
      <w:bookmarkEnd w:id="108"/>
      <w:r w:rsidRPr="00F62B35">
        <w:rPr>
          <w:rFonts w:hint="eastAsia"/>
          <w:u w:val="double"/>
        </w:rPr>
        <w:t>」などダウンロード</w:t>
      </w:r>
      <w:r>
        <w:rPr>
          <w:rFonts w:hint="eastAsia"/>
          <w:u w:val="double"/>
        </w:rPr>
        <w:t>して</w:t>
      </w:r>
      <w:r w:rsidRPr="00F62B35">
        <w:rPr>
          <w:rFonts w:hint="eastAsia"/>
          <w:u w:val="double"/>
        </w:rPr>
        <w:t>操作したファイルを</w:t>
      </w:r>
      <w:r w:rsidRPr="00F62B35">
        <w:rPr>
          <w:rFonts w:hint="eastAsia"/>
          <w:u w:val="double"/>
        </w:rPr>
        <w:t>PC</w:t>
      </w:r>
      <w:r w:rsidRPr="00F62B35">
        <w:rPr>
          <w:rFonts w:hint="eastAsia"/>
          <w:u w:val="double"/>
        </w:rPr>
        <w:t>からすべて削除した</w:t>
      </w:r>
      <w:r>
        <w:rPr>
          <w:rFonts w:hint="eastAsia"/>
          <w:u w:val="double"/>
        </w:rPr>
        <w:t>後に、</w:t>
      </w:r>
      <w:r w:rsidRPr="00F62B35">
        <w:rPr>
          <w:rFonts w:hint="eastAsia"/>
          <w:u w:val="double"/>
        </w:rPr>
        <w:t>ベクターから再度ダウンロードして</w:t>
      </w:r>
      <w:r>
        <w:rPr>
          <w:rFonts w:hint="eastAsia"/>
        </w:rPr>
        <w:t>下記「</w:t>
      </w:r>
      <w:r w:rsidRPr="00A55C4C">
        <w:rPr>
          <w:color w:val="0070C0"/>
        </w:rPr>
        <w:fldChar w:fldCharType="begin"/>
      </w:r>
      <w:r w:rsidRPr="00A55C4C">
        <w:rPr>
          <w:color w:val="0070C0"/>
        </w:rPr>
        <w:instrText xml:space="preserve"> </w:instrText>
      </w:r>
      <w:r w:rsidRPr="00A55C4C">
        <w:rPr>
          <w:rFonts w:hint="eastAsia"/>
          <w:color w:val="0070C0"/>
        </w:rPr>
        <w:instrText>REF _Ref166576373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1)</w:t>
      </w:r>
      <w:r w:rsidRPr="00A55C4C">
        <w:rPr>
          <w:color w:val="0070C0"/>
        </w:rPr>
        <w:fldChar w:fldCharType="end"/>
      </w: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_Ref166576392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Pr>
          <w:rFonts w:hint="eastAsia"/>
        </w:rPr>
        <w:t>」項を実行してください</w:t>
      </w:r>
      <w:r w:rsidR="00BB1E3C">
        <w:rPr>
          <w:rFonts w:asciiTheme="minorEastAsia" w:hAnsiTheme="minorEastAsia" w:hint="eastAsia"/>
        </w:rPr>
        <w:t>。</w:t>
      </w:r>
    </w:p>
    <w:p w14:paraId="5790244F" w14:textId="5366FC0D" w:rsidR="00866E98" w:rsidRDefault="00970A77" w:rsidP="00F97686">
      <w:pPr>
        <w:topLinePunct/>
        <w:ind w:leftChars="270" w:left="567" w:firstLine="1"/>
        <w:rPr>
          <w:rFonts w:asciiTheme="minorEastAsia" w:hAnsiTheme="minorEastAsia"/>
        </w:rPr>
      </w:pPr>
      <w:r>
        <w:rPr>
          <w:rFonts w:hint="eastAsia"/>
          <w:noProof/>
          <w:lang w:val="ja-JP"/>
        </w:rPr>
        <mc:AlternateContent>
          <mc:Choice Requires="wpg">
            <w:drawing>
              <wp:inline distT="0" distB="0" distL="0" distR="0" wp14:anchorId="30E07111" wp14:editId="2D5E53B2">
                <wp:extent cx="5338445" cy="498476"/>
                <wp:effectExtent l="0" t="0" r="0" b="0"/>
                <wp:docPr id="764440739" name="グループ化 2"/>
                <wp:cNvGraphicFramePr/>
                <a:graphic xmlns:a="http://schemas.openxmlformats.org/drawingml/2006/main">
                  <a:graphicData uri="http://schemas.microsoft.com/office/word/2010/wordprocessingGroup">
                    <wpg:wgp>
                      <wpg:cNvGrpSpPr/>
                      <wpg:grpSpPr>
                        <a:xfrm>
                          <a:off x="0" y="0"/>
                          <a:ext cx="5338445" cy="498476"/>
                          <a:chOff x="0" y="0"/>
                          <a:chExt cx="5338445" cy="498476"/>
                        </a:xfrm>
                      </wpg:grpSpPr>
                      <pic:pic xmlns:pic="http://schemas.openxmlformats.org/drawingml/2006/picture">
                        <pic:nvPicPr>
                          <pic:cNvPr id="1407201377" name="図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338445" cy="247015"/>
                          </a:xfrm>
                          <a:prstGeom prst="rect">
                            <a:avLst/>
                          </a:prstGeom>
                        </pic:spPr>
                      </pic:pic>
                      <wps:wsp>
                        <wps:cNvPr id="1203199728" name="テキスト ボックス 1"/>
                        <wps:cNvSpPr txBox="1"/>
                        <wps:spPr>
                          <a:xfrm>
                            <a:off x="0" y="269876"/>
                            <a:ext cx="5338445" cy="228600"/>
                          </a:xfrm>
                          <a:prstGeom prst="rect">
                            <a:avLst/>
                          </a:prstGeom>
                          <a:solidFill>
                            <a:prstClr val="white"/>
                          </a:solidFill>
                          <a:ln>
                            <a:noFill/>
                          </a:ln>
                        </wps:spPr>
                        <wps:txbx>
                          <w:txbxContent>
                            <w:p w14:paraId="34AFB2B1" w14:textId="77777777" w:rsidR="00970A77" w:rsidRPr="008829FE" w:rsidRDefault="00970A77" w:rsidP="00970A77">
                              <w:pPr>
                                <w:pStyle w:val="ac"/>
                                <w:jc w:val="center"/>
                                <w:rPr>
                                  <w:rFonts w:asciiTheme="minorEastAsia" w:hAnsiTheme="minorEastAsia"/>
                                  <w:noProof/>
                                </w:rPr>
                              </w:pPr>
                              <w:bookmarkStart w:id="109" w:name="_Ref1665998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w:t>
                              </w:r>
                              <w:r>
                                <w:fldChar w:fldCharType="end"/>
                              </w:r>
                              <w:r>
                                <w:rPr>
                                  <w:rFonts w:hint="eastAsia"/>
                                </w:rPr>
                                <w:t xml:space="preserve"> </w:t>
                              </w:r>
                              <w:r>
                                <w:rPr>
                                  <w:rFonts w:hint="eastAsia"/>
                                </w:rPr>
                                <w:t>セキュリティリスク</w:t>
                              </w:r>
                              <w:bookmarkEnd w:id="10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0E07111" id="グループ化 2" o:spid="_x0000_s1034" style="width:420.35pt;height:39.25pt;mso-position-horizontal-relative:char;mso-position-vertical-relative:line" coordsize="53384,49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">
                <v:shape id="図 1" o:spid="_x0000_s1035" type="#_x0000_t75" style="position:absolute;width:53384;height:2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">
                  <v:imagedata r:id="rId16" o:title=""/>
                </v:shape>
                <v:shape id="_x0000_s1036" type="#_x0000_t202" style="position:absolute;top:2698;width:5338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" stroked="f">
                  <v:textbox style="mso-fit-shape-to-text:t" inset="0,0,0,0">
                    <w:txbxContent>
                      <w:p w14:paraId="34AFB2B1" w14:textId="77777777" w:rsidR="00970A77" w:rsidRPr="008829FE" w:rsidRDefault="00970A77" w:rsidP="00970A77">
                        <w:pPr>
                          <w:pStyle w:val="ac"/>
                          <w:jc w:val="center"/>
                          <w:rPr>
                            <w:rFonts w:asciiTheme="minorEastAsia" w:hAnsiTheme="minorEastAsia"/>
                            <w:noProof/>
                          </w:rPr>
                        </w:pPr>
                        <w:bookmarkStart w:id="112" w:name="_Ref1665998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w:t>
                        </w:r>
                        <w:r>
                          <w:fldChar w:fldCharType="end"/>
                        </w:r>
                        <w:r>
                          <w:rPr>
                            <w:rFonts w:hint="eastAsia"/>
                          </w:rPr>
                          <w:t xml:space="preserve"> </w:t>
                        </w:r>
                        <w:r>
                          <w:rPr>
                            <w:rFonts w:hint="eastAsia"/>
                          </w:rPr>
                          <w:t>セキュリティリスク</w:t>
                        </w:r>
                        <w:bookmarkEnd w:id="112"/>
                      </w:p>
                    </w:txbxContent>
                  </v:textbox>
                </v:shape>
                <w10:anchorlock/>
              </v:group>
            </w:pict>
          </mc:Fallback>
        </mc:AlternateContent>
      </w:r>
    </w:p>
    <w:p w14:paraId="13992583" w14:textId="77777777" w:rsidR="00AC4AB3" w:rsidRDefault="00AC4AB3" w:rsidP="00F97686">
      <w:pPr>
        <w:topLinePunct/>
        <w:ind w:leftChars="270" w:left="567" w:firstLine="1"/>
        <w:rPr>
          <w:rFonts w:asciiTheme="minorEastAsia" w:hAnsiTheme="minorEastAsia"/>
        </w:rPr>
      </w:pPr>
    </w:p>
    <w:p w14:paraId="1044E513" w14:textId="522A1646" w:rsidR="00AC4AB3" w:rsidRPr="005868E0" w:rsidRDefault="00AC4AB3" w:rsidP="005868E0">
      <w:pPr>
        <w:pStyle w:val="3"/>
      </w:pPr>
      <w:bookmarkStart w:id="110" w:name="_Ref166576373"/>
      <w:r w:rsidRPr="005868E0">
        <w:rPr>
          <w:rFonts w:hint="eastAsia"/>
        </w:rPr>
        <w:t>「ダウンロード」フォルダの中に「</w:t>
      </w:r>
      <w:r w:rsidRPr="005868E0">
        <w:t>Tel_note_Editr201.zip</w:t>
      </w:r>
      <w:r w:rsidRPr="005868E0">
        <w:rPr>
          <w:rFonts w:hint="eastAsia"/>
        </w:rPr>
        <w:t>」ファイルができます。</w:t>
      </w:r>
      <w:bookmarkEnd w:id="110"/>
    </w:p>
    <w:p w14:paraId="3E14D641" w14:textId="1D175678" w:rsidR="00AC4AB3" w:rsidRPr="005868E0" w:rsidRDefault="00AC4AB3" w:rsidP="005868E0">
      <w:pPr>
        <w:pStyle w:val="3"/>
      </w:pPr>
      <w:r w:rsidRPr="005868E0">
        <w:rPr>
          <w:rFonts w:hint="eastAsia"/>
        </w:rPr>
        <w:t>同ファイルダブルクリックで開くと「</w:t>
      </w:r>
      <w:r w:rsidRPr="005868E0">
        <w:t>Tel_note_Editr201</w:t>
      </w:r>
      <w:r w:rsidRPr="005868E0">
        <w:rPr>
          <w:rFonts w:hint="eastAsia"/>
        </w:rPr>
        <w:t>」ファイルを表示します。</w:t>
      </w:r>
    </w:p>
    <w:p w14:paraId="406C58F9" w14:textId="235CE847" w:rsidR="00AC4AB3" w:rsidRPr="005868E0" w:rsidRDefault="005E687D" w:rsidP="005868E0">
      <w:pPr>
        <w:pStyle w:val="3"/>
      </w:pPr>
      <w:r w:rsidRPr="005868E0">
        <w:rPr>
          <w:rFonts w:hint="eastAsia"/>
          <w:noProof/>
        </w:rPr>
        <mc:AlternateContent>
          <mc:Choice Requires="wpg">
            <w:drawing>
              <wp:anchor distT="0" distB="0" distL="114300" distR="114300" simplePos="0" relativeHeight="251678720" behindDoc="0" locked="0" layoutInCell="1" allowOverlap="1" wp14:anchorId="4463D293" wp14:editId="08E7F06B">
                <wp:simplePos x="0" y="0"/>
                <wp:positionH relativeFrom="column">
                  <wp:posOffset>3958038</wp:posOffset>
                </wp:positionH>
                <wp:positionV relativeFrom="paragraph">
                  <wp:posOffset>276059</wp:posOffset>
                </wp:positionV>
                <wp:extent cx="1931035" cy="2923540"/>
                <wp:effectExtent l="0" t="0" r="0" b="0"/>
                <wp:wrapSquare wrapText="bothSides"/>
                <wp:docPr id="1707051516" name="グループ化 5"/>
                <wp:cNvGraphicFramePr/>
                <a:graphic xmlns:a="http://schemas.openxmlformats.org/drawingml/2006/main">
                  <a:graphicData uri="http://schemas.microsoft.com/office/word/2010/wordprocessingGroup">
                    <wpg:wgp>
                      <wpg:cNvGrpSpPr/>
                      <wpg:grpSpPr>
                        <a:xfrm>
                          <a:off x="0" y="0"/>
                          <a:ext cx="1931035" cy="2923540"/>
                          <a:chOff x="0" y="0"/>
                          <a:chExt cx="1931035" cy="2923540"/>
                        </a:xfrm>
                      </wpg:grpSpPr>
                      <pic:pic xmlns:pic="http://schemas.openxmlformats.org/drawingml/2006/picture">
                        <pic:nvPicPr>
                          <pic:cNvPr id="1683453377" name="図 4"/>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931035" cy="2667635"/>
                          </a:xfrm>
                          <a:prstGeom prst="rect">
                            <a:avLst/>
                          </a:prstGeom>
                        </pic:spPr>
                      </pic:pic>
                      <wps:wsp>
                        <wps:cNvPr id="276467047" name="テキスト ボックス 1"/>
                        <wps:cNvSpPr txBox="1"/>
                        <wps:spPr>
                          <a:xfrm>
                            <a:off x="0" y="2694940"/>
                            <a:ext cx="1931035" cy="228600"/>
                          </a:xfrm>
                          <a:prstGeom prst="rect">
                            <a:avLst/>
                          </a:prstGeom>
                          <a:solidFill>
                            <a:prstClr val="white"/>
                          </a:solidFill>
                          <a:ln>
                            <a:noFill/>
                          </a:ln>
                        </wps:spPr>
                        <wps:txbx>
                          <w:txbxContent>
                            <w:p w14:paraId="14A56DA1" w14:textId="2B1BAC4A" w:rsidR="005E7551" w:rsidRPr="00C160ED" w:rsidRDefault="005E7551" w:rsidP="005E7551">
                              <w:pPr>
                                <w:pStyle w:val="ac"/>
                                <w:jc w:val="center"/>
                                <w:rPr>
                                  <w:rFonts w:asciiTheme="minorEastAsia" w:hAnsiTheme="minorEastAsia"/>
                                  <w:noProof/>
                                </w:rPr>
                              </w:pPr>
                              <w:bookmarkStart w:id="111" w:name="_Ref14179847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4</w:t>
                              </w:r>
                              <w:r>
                                <w:fldChar w:fldCharType="end"/>
                              </w:r>
                              <w:r>
                                <w:rPr>
                                  <w:rFonts w:hint="eastAsia"/>
                                </w:rPr>
                                <w:t>サンプルのプロパティ</w:t>
                              </w:r>
                              <w:bookmarkEnd w:id="11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463D293" id="グループ化 5" o:spid="_x0000_s1037" style="position:absolute;left:0;text-align:left;margin-left:311.65pt;margin-top:21.75pt;width:152.05pt;height:230.2pt;z-index:251678720;mso-position-horizontal-relative:text;mso-position-vertical-relative:text" coordsize="19310,292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">
                <v:shape id="図 4" o:spid="_x0000_s1038" type="#_x0000_t75" style="position:absolute;width:19310;height:26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">
                  <v:imagedata r:id="rId18" o:title=""/>
                </v:shape>
                <v:shape id="_x0000_s1039" type="#_x0000_t202" style="position:absolute;top:26949;width:1931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" stroked="f">
                  <v:textbox style="mso-fit-shape-to-text:t" inset="0,0,0,0">
                    <w:txbxContent>
                      <w:p w14:paraId="14A56DA1" w14:textId="2B1BAC4A" w:rsidR="005E7551" w:rsidRPr="00C160ED" w:rsidRDefault="005E7551" w:rsidP="005E7551">
                        <w:pPr>
                          <w:pStyle w:val="ac"/>
                          <w:jc w:val="center"/>
                          <w:rPr>
                            <w:rFonts w:asciiTheme="minorEastAsia" w:hAnsiTheme="minorEastAsia"/>
                            <w:noProof/>
                          </w:rPr>
                        </w:pPr>
                        <w:bookmarkStart w:id="115" w:name="_Ref14179847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4</w:t>
                        </w:r>
                        <w:r>
                          <w:fldChar w:fldCharType="end"/>
                        </w:r>
                        <w:r>
                          <w:rPr>
                            <w:rFonts w:hint="eastAsia"/>
                          </w:rPr>
                          <w:t>サンプルのプロパティ</w:t>
                        </w:r>
                        <w:bookmarkEnd w:id="115"/>
                      </w:p>
                    </w:txbxContent>
                  </v:textbox>
                </v:shape>
                <w10:wrap type="square"/>
              </v:group>
            </w:pict>
          </mc:Fallback>
        </mc:AlternateContent>
      </w:r>
      <w:r w:rsidR="00AC4AB3" w:rsidRPr="005868E0">
        <w:rPr>
          <w:rFonts w:hint="eastAsia"/>
        </w:rPr>
        <w:t>同ファイルを右クリックして「切り取り」を押して「ドキュメント」フォルダへ「</w:t>
      </w:r>
      <w:r w:rsidR="00AC4AB3" w:rsidRPr="005868E0">
        <w:t>Tel_note_Editr201</w:t>
      </w:r>
      <w:r w:rsidR="00AC4AB3" w:rsidRPr="005868E0">
        <w:rPr>
          <w:rFonts w:hint="eastAsia"/>
        </w:rPr>
        <w:t>」を貼り付けしてください。</w:t>
      </w:r>
    </w:p>
    <w:p w14:paraId="179E2EBD" w14:textId="02C41D5E" w:rsidR="00AC4AB3" w:rsidRPr="005868E0" w:rsidRDefault="00AC4AB3" w:rsidP="005868E0">
      <w:pPr>
        <w:pStyle w:val="3"/>
      </w:pPr>
      <w:r w:rsidRPr="005868E0">
        <w:rPr>
          <w:rFonts w:hint="eastAsia"/>
        </w:rPr>
        <w:t>ドキュメントの「</w:t>
      </w:r>
      <w:r w:rsidRPr="005868E0">
        <w:t>Tel_note_Editr201</w:t>
      </w:r>
      <w:r w:rsidRPr="005868E0">
        <w:rPr>
          <w:rFonts w:hint="eastAsia"/>
        </w:rPr>
        <w:t>」をダブルクリックして＜グPanasonic電話帳編集_0_サンプル201.xlsm＞を右クリックしプロパティをクリックします。</w:t>
      </w:r>
    </w:p>
    <w:p w14:paraId="2A73B9D1" w14:textId="1B8895A3" w:rsidR="00AC4AB3" w:rsidRPr="005868E0" w:rsidRDefault="00AC4AB3" w:rsidP="005868E0">
      <w:pPr>
        <w:pStyle w:val="3"/>
      </w:pPr>
      <w:r w:rsidRPr="005868E0">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_Ref141798478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color w:val="0070C0"/>
        </w:rPr>
        <w:t>4</w:t>
      </w:r>
      <w:r w:rsidR="005868E0" w:rsidRPr="00A55C4C">
        <w:rPr>
          <w:rFonts w:hint="eastAsia"/>
          <w:color w:val="0070C0"/>
        </w:rPr>
        <w:t>サンプルのプロパティ</w:t>
      </w:r>
      <w:r w:rsidRPr="00A55C4C">
        <w:rPr>
          <w:color w:val="0070C0"/>
        </w:rPr>
        <w:fldChar w:fldCharType="end"/>
      </w:r>
      <w:r w:rsidRPr="005868E0">
        <w:rPr>
          <w:rFonts w:hint="eastAsia"/>
        </w:rPr>
        <w:t>」が表示します。</w:t>
      </w:r>
    </w:p>
    <w:p w14:paraId="6E2E54A9" w14:textId="3F023ED2" w:rsidR="001A1F1E" w:rsidRPr="005868E0" w:rsidRDefault="00AC4AB3" w:rsidP="005868E0">
      <w:pPr>
        <w:pStyle w:val="3"/>
      </w:pPr>
      <w:bookmarkStart w:id="112" w:name="_Ref166576392"/>
      <w:r w:rsidRPr="005868E0">
        <w:rPr>
          <w:rFonts w:hint="eastAsia"/>
        </w:rPr>
        <w:t>同図の</w:t>
      </w:r>
      <w:r w:rsidRPr="00A55C4C">
        <w:rPr>
          <w:rFonts w:hint="eastAsia"/>
          <w:b/>
          <w:bCs/>
          <w:color w:val="FF0000"/>
        </w:rPr>
        <w:t>①</w:t>
      </w:r>
      <w:r w:rsidRPr="005868E0">
        <w:rPr>
          <w:rFonts w:hint="eastAsia"/>
        </w:rPr>
        <w:t>「許可する」にチェックを入れて</w:t>
      </w:r>
      <w:r w:rsidRPr="00A55C4C">
        <w:rPr>
          <w:rFonts w:hint="eastAsia"/>
          <w:b/>
          <w:bCs/>
          <w:color w:val="FF0000"/>
        </w:rPr>
        <w:t>②</w:t>
      </w:r>
      <w:r w:rsidRPr="005868E0">
        <w:rPr>
          <w:rFonts w:hint="eastAsia"/>
        </w:rPr>
        <w:t>の＜OK＞を押します。</w:t>
      </w:r>
      <w:bookmarkEnd w:id="112"/>
    </w:p>
    <w:p w14:paraId="7D117D62" w14:textId="643368CF" w:rsidR="00AC4AB3" w:rsidRPr="005868E0" w:rsidRDefault="001A1F1E" w:rsidP="005868E0">
      <w:pPr>
        <w:pStyle w:val="3"/>
      </w:pPr>
      <w:r w:rsidRPr="005868E0">
        <w:rPr>
          <w:rFonts w:hint="eastAsia"/>
        </w:rPr>
        <w:t>以後は「Panasonic電話帳編集_0_サンプル201.xlsm」を何度開いても「</w:t>
      </w:r>
      <w:r w:rsidR="00E33D95" w:rsidRPr="00E33D95">
        <w:rPr>
          <w:color w:val="0070C0"/>
        </w:rPr>
        <w:fldChar w:fldCharType="begin"/>
      </w:r>
      <w:r w:rsidR="00E33D95" w:rsidRPr="00E33D95">
        <w:rPr>
          <w:color w:val="0070C0"/>
        </w:rPr>
        <w:instrText xml:space="preserve"> </w:instrText>
      </w:r>
      <w:r w:rsidR="00E33D95" w:rsidRPr="00E33D95">
        <w:rPr>
          <w:rFonts w:hint="eastAsia"/>
          <w:color w:val="0070C0"/>
        </w:rPr>
        <w:instrText>REF _Ref166599815 \h</w:instrText>
      </w:r>
      <w:r w:rsidR="00E33D95" w:rsidRPr="00E33D95">
        <w:rPr>
          <w:color w:val="0070C0"/>
        </w:rPr>
        <w:instrText xml:space="preserve"> </w:instrText>
      </w:r>
      <w:r w:rsidR="00E33D95" w:rsidRPr="00E33D95">
        <w:rPr>
          <w:color w:val="0070C0"/>
        </w:rPr>
      </w:r>
      <w:r w:rsidR="00E33D95" w:rsidRPr="00E33D95">
        <w:rPr>
          <w:color w:val="0070C0"/>
        </w:rPr>
        <w:fldChar w:fldCharType="separate"/>
      </w:r>
      <w:r w:rsidR="00E33D95" w:rsidRPr="00E33D95">
        <w:rPr>
          <w:rFonts w:hint="eastAsia"/>
          <w:color w:val="0070C0"/>
        </w:rPr>
        <w:t xml:space="preserve">図 </w:t>
      </w:r>
      <w:r w:rsidR="00E33D95" w:rsidRPr="00E33D95">
        <w:rPr>
          <w:noProof/>
          <w:color w:val="0070C0"/>
        </w:rPr>
        <w:t>3</w:t>
      </w:r>
      <w:r w:rsidR="00E33D95" w:rsidRPr="00E33D95">
        <w:rPr>
          <w:rFonts w:hint="eastAsia"/>
          <w:color w:val="0070C0"/>
        </w:rPr>
        <w:t xml:space="preserve"> セキュリティリスク</w:t>
      </w:r>
      <w:r w:rsidR="00E33D95" w:rsidRPr="00E33D95">
        <w:rPr>
          <w:color w:val="0070C0"/>
        </w:rPr>
        <w:fldChar w:fldCharType="end"/>
      </w:r>
      <w:r w:rsidRPr="00A55C4C">
        <w:rPr>
          <w:color w:val="0070C0"/>
        </w:rPr>
        <w:fldChar w:fldCharType="begin"/>
      </w:r>
      <w:r w:rsidRPr="00A55C4C">
        <w:rPr>
          <w:color w:val="0070C0"/>
        </w:rPr>
        <w:instrText xml:space="preserve"> </w:instrText>
      </w:r>
      <w:r w:rsidRPr="00A55C4C">
        <w:rPr>
          <w:rFonts w:hint="eastAsia"/>
          <w:color w:val="0070C0"/>
        </w:rPr>
        <w:instrText>REF _Ref141797175 \h</w:instrText>
      </w:r>
      <w:r w:rsidRPr="00A55C4C">
        <w:rPr>
          <w:color w:val="0070C0"/>
        </w:rPr>
        <w:instrText xml:space="preserve"> </w:instrText>
      </w:r>
      <w:r w:rsidR="00AC4AB3" w:rsidRPr="00A55C4C">
        <w:rPr>
          <w:color w:val="0070C0"/>
        </w:rPr>
        <w:instrText xml:space="preserve"> \* MERGEFORMAT </w:instrText>
      </w:r>
      <w:r w:rsidRPr="00A55C4C">
        <w:rPr>
          <w:color w:val="0070C0"/>
        </w:rPr>
      </w:r>
      <w:r w:rsidRPr="00A55C4C">
        <w:rPr>
          <w:color w:val="0070C0"/>
        </w:rPr>
        <w:fldChar w:fldCharType="separate"/>
      </w:r>
      <w:r w:rsidRPr="00A55C4C">
        <w:rPr>
          <w:color w:val="0070C0"/>
        </w:rPr>
        <w:fldChar w:fldCharType="end"/>
      </w:r>
      <w:r w:rsidRPr="005868E0">
        <w:rPr>
          <w:rFonts w:hint="eastAsia"/>
        </w:rPr>
        <w:t>」は表示し</w:t>
      </w:r>
      <w:r w:rsidR="006E3B7D" w:rsidRPr="005868E0">
        <w:rPr>
          <w:rFonts w:hint="eastAsia"/>
        </w:rPr>
        <w:t>なくなります</w:t>
      </w:r>
      <w:r w:rsidR="00BB1E3C" w:rsidRPr="005868E0">
        <w:rPr>
          <w:rFonts w:hint="eastAsia"/>
        </w:rPr>
        <w:t>。</w:t>
      </w:r>
      <w:bookmarkStart w:id="113" w:name="_Hlk166588690"/>
    </w:p>
    <w:p w14:paraId="2F0E55F9" w14:textId="5C9C8E71" w:rsidR="00BD4CA6" w:rsidRPr="005868E0" w:rsidRDefault="00AC4AB3" w:rsidP="005868E0">
      <w:pPr>
        <w:pStyle w:val="3"/>
      </w:pPr>
      <w:r w:rsidRPr="005868E0">
        <w:rPr>
          <w:rFonts w:hint="eastAsia"/>
        </w:rPr>
        <w:t>次に以下の操作に移ります。</w:t>
      </w:r>
      <w:bookmarkEnd w:id="113"/>
    </w:p>
    <w:p w14:paraId="574A16BF" w14:textId="662EDD52" w:rsidR="00343CA3" w:rsidRPr="00292AE8" w:rsidRDefault="009418E7" w:rsidP="00292AE8">
      <w:pPr>
        <w:pStyle w:val="2"/>
        <w:rPr>
          <w:rFonts w:hAnsiTheme="minorEastAsia"/>
        </w:rPr>
      </w:pPr>
      <w:bookmarkStart w:id="114" w:name="_Toc166600566"/>
      <w:r w:rsidRPr="00292AE8">
        <w:rPr>
          <w:rFonts w:hAnsiTheme="minorEastAsia" w:hint="eastAsia"/>
        </w:rPr>
        <w:t>ユーザー用のファイルの作り方</w:t>
      </w:r>
      <w:bookmarkEnd w:id="114"/>
    </w:p>
    <w:p w14:paraId="71861081" w14:textId="256D3C35" w:rsidR="00616DF8" w:rsidRPr="00292AE8" w:rsidRDefault="00616DF8" w:rsidP="00292AE8">
      <w:pPr>
        <w:topLinePunct/>
        <w:ind w:leftChars="270" w:left="567"/>
        <w:rPr>
          <w:rFonts w:asciiTheme="minorEastAsia" w:hAnsiTheme="minorEastAsia"/>
          <w:b/>
          <w:bCs/>
          <w:color w:val="7030A0"/>
        </w:rPr>
      </w:pPr>
      <w:bookmarkStart w:id="115" w:name="フォルダのコピペとフォルダ名の変更"/>
      <w:r w:rsidRPr="00292AE8">
        <w:rPr>
          <w:rFonts w:asciiTheme="minorEastAsia" w:hAnsiTheme="minorEastAsia" w:hint="eastAsia"/>
          <w:b/>
          <w:bCs/>
          <w:color w:val="7030A0"/>
        </w:rPr>
        <w:t>フォルダのコピペと</w:t>
      </w:r>
      <w:bookmarkStart w:id="116" w:name="_Toc412360789"/>
      <w:bookmarkStart w:id="117" w:name="_Ref412364325"/>
      <w:r w:rsidRPr="00292AE8">
        <w:rPr>
          <w:rFonts w:asciiTheme="minorEastAsia" w:hAnsiTheme="minorEastAsia" w:hint="eastAsia"/>
          <w:b/>
          <w:bCs/>
          <w:color w:val="7030A0"/>
        </w:rPr>
        <w:t>フォルダ名の変更</w:t>
      </w:r>
    </w:p>
    <w:bookmarkEnd w:id="115"/>
    <w:p w14:paraId="505782FD" w14:textId="485CA093" w:rsidR="00343CA3" w:rsidRPr="00292AE8" w:rsidRDefault="00616DF8" w:rsidP="00292AE8">
      <w:pPr>
        <w:topLinePunct/>
        <w:ind w:leftChars="270" w:left="567"/>
        <w:rPr>
          <w:rFonts w:asciiTheme="minorEastAsia" w:hAnsiTheme="minorEastAsia"/>
        </w:rPr>
      </w:pPr>
      <w:r w:rsidRPr="00292AE8">
        <w:rPr>
          <w:rFonts w:asciiTheme="minorEastAsia" w:hAnsiTheme="minorEastAsia" w:hint="eastAsia"/>
        </w:rPr>
        <w:t>上記「</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_Ref412193461 \r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４</w:t>
      </w:r>
      <w:r w:rsidR="005868E0" w:rsidRPr="00A55C4C">
        <w:rPr>
          <w:rFonts w:asciiTheme="minorEastAsia" w:hAnsiTheme="minorEastAsia"/>
          <w:color w:val="0070C0"/>
        </w:rPr>
        <w:t>(1)</w:t>
      </w:r>
      <w:r w:rsidRPr="00A55C4C">
        <w:rPr>
          <w:rFonts w:asciiTheme="minorEastAsia" w:hAnsiTheme="minorEastAsia"/>
          <w:color w:val="0070C0"/>
        </w:rPr>
        <w:fldChar w:fldCharType="end"/>
      </w:r>
      <w:r w:rsidRPr="00A55C4C">
        <w:rPr>
          <w:rFonts w:asciiTheme="minorEastAsia" w:hAnsiTheme="minorEastAsia"/>
          <w:color w:val="0070C0"/>
        </w:rPr>
        <w:fldChar w:fldCharType="begin"/>
      </w:r>
      <w:r w:rsidRPr="00A55C4C">
        <w:rPr>
          <w:rFonts w:asciiTheme="minorEastAsia" w:hAnsiTheme="minorEastAsia"/>
          <w:color w:val="0070C0"/>
        </w:rPr>
        <w:instrText xml:space="preserve"> REF _Ref412193461 \h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インストール方法</w:t>
      </w:r>
      <w:r w:rsidRPr="00A55C4C">
        <w:rPr>
          <w:rFonts w:asciiTheme="minorEastAsia" w:hAnsiTheme="minorEastAsia"/>
          <w:color w:val="0070C0"/>
        </w:rPr>
        <w:fldChar w:fldCharType="end"/>
      </w:r>
      <w:r w:rsidRPr="00292AE8">
        <w:rPr>
          <w:rFonts w:asciiTheme="minorEastAsia" w:hAnsiTheme="minorEastAsia" w:hint="eastAsia"/>
        </w:rPr>
        <w:t>」の項で説明したドキュメント」の中などに保存したフォルダ</w:t>
      </w:r>
      <w:bookmarkEnd w:id="116"/>
      <w:bookmarkEnd w:id="117"/>
      <w:r w:rsidR="0093567B" w:rsidRPr="00292AE8">
        <w:rPr>
          <w:rFonts w:asciiTheme="minorEastAsia" w:hAnsiTheme="minorEastAsia" w:hint="eastAsia"/>
        </w:rPr>
        <w:t>は</w:t>
      </w:r>
      <w:r w:rsidR="006E3B7D">
        <w:rPr>
          <w:rFonts w:asciiTheme="minorEastAsia" w:hAnsiTheme="minorEastAsia" w:hint="eastAsia"/>
        </w:rPr>
        <w:t>以下</w:t>
      </w:r>
      <w:r w:rsidR="006E3B7D" w:rsidRPr="00292AE8">
        <w:rPr>
          <w:rFonts w:asciiTheme="minorEastAsia" w:hAnsiTheme="minorEastAsia" w:hint="eastAsia"/>
        </w:rPr>
        <w:t>「</w:t>
      </w:r>
      <w:r w:rsidR="006E3B7D" w:rsidRPr="00A55C4C">
        <w:rPr>
          <w:rFonts w:asciiTheme="minorEastAsia" w:hAnsiTheme="minorEastAsia"/>
          <w:color w:val="0070C0"/>
        </w:rPr>
        <w:fldChar w:fldCharType="begin"/>
      </w:r>
      <w:r w:rsidR="006E3B7D" w:rsidRPr="00A55C4C">
        <w:rPr>
          <w:rFonts w:asciiTheme="minorEastAsia" w:hAnsiTheme="minorEastAsia"/>
          <w:color w:val="0070C0"/>
        </w:rPr>
        <w:instrText xml:space="preserve"> </w:instrText>
      </w:r>
      <w:r w:rsidR="006E3B7D" w:rsidRPr="00A55C4C">
        <w:rPr>
          <w:rFonts w:asciiTheme="minorEastAsia" w:hAnsiTheme="minorEastAsia" w:hint="eastAsia"/>
          <w:color w:val="0070C0"/>
        </w:rPr>
        <w:instrText>REF _Ref141799730 \r \h</w:instrText>
      </w:r>
      <w:r w:rsidR="006E3B7D" w:rsidRPr="00A55C4C">
        <w:rPr>
          <w:rFonts w:asciiTheme="minorEastAsia" w:hAnsiTheme="minorEastAsia"/>
          <w:color w:val="0070C0"/>
        </w:rPr>
        <w:instrText xml:space="preserve"> </w:instrText>
      </w:r>
      <w:r w:rsidR="006E3B7D" w:rsidRPr="00A55C4C">
        <w:rPr>
          <w:rFonts w:asciiTheme="minorEastAsia" w:hAnsiTheme="minorEastAsia"/>
          <w:color w:val="0070C0"/>
        </w:rPr>
      </w:r>
      <w:r w:rsidR="006E3B7D" w:rsidRPr="00A55C4C">
        <w:rPr>
          <w:rFonts w:asciiTheme="minorEastAsia" w:hAnsiTheme="minorEastAsia"/>
          <w:color w:val="0070C0"/>
        </w:rPr>
        <w:fldChar w:fldCharType="separate"/>
      </w:r>
      <w:r w:rsidR="005868E0" w:rsidRPr="00A55C4C">
        <w:rPr>
          <w:rFonts w:asciiTheme="minorEastAsia" w:hAnsiTheme="minorEastAsia"/>
          <w:color w:val="0070C0"/>
        </w:rPr>
        <w:t>2)</w:t>
      </w:r>
      <w:r w:rsidR="006E3B7D" w:rsidRPr="00A55C4C">
        <w:rPr>
          <w:rFonts w:asciiTheme="minorEastAsia" w:hAnsiTheme="minorEastAsia"/>
          <w:color w:val="0070C0"/>
        </w:rPr>
        <w:fldChar w:fldCharType="end"/>
      </w:r>
      <w:r w:rsidR="006E3B7D">
        <w:rPr>
          <w:rFonts w:asciiTheme="minorEastAsia" w:hAnsiTheme="minorEastAsia" w:hint="eastAsia"/>
        </w:rPr>
        <w:t>」項のアンダーラインのように後々使うため</w:t>
      </w:r>
      <w:r w:rsidR="0093567B" w:rsidRPr="00292AE8">
        <w:rPr>
          <w:rFonts w:asciiTheme="minorEastAsia" w:hAnsiTheme="minorEastAsia" w:hint="eastAsia"/>
        </w:rPr>
        <w:t>残して</w:t>
      </w:r>
      <w:r w:rsidR="006E3B7D">
        <w:rPr>
          <w:rFonts w:asciiTheme="minorEastAsia" w:hAnsiTheme="minorEastAsia" w:hint="eastAsia"/>
        </w:rPr>
        <w:t>置き</w:t>
      </w:r>
      <w:r w:rsidR="0093567B" w:rsidRPr="00292AE8">
        <w:rPr>
          <w:rFonts w:asciiTheme="minorEastAsia" w:hAnsiTheme="minorEastAsia" w:hint="eastAsia"/>
        </w:rPr>
        <w:t>ます</w:t>
      </w:r>
      <w:r w:rsidR="00343CA3" w:rsidRPr="00292AE8">
        <w:rPr>
          <w:rFonts w:asciiTheme="minorEastAsia" w:hAnsiTheme="minorEastAsia" w:hint="eastAsia"/>
        </w:rPr>
        <w:t>。</w:t>
      </w:r>
    </w:p>
    <w:p w14:paraId="2113EDC7" w14:textId="47F340D8" w:rsidR="00C744A6" w:rsidRPr="00292AE8" w:rsidRDefault="00C744A6" w:rsidP="005868E0">
      <w:pPr>
        <w:pStyle w:val="3"/>
      </w:pPr>
      <w:bookmarkStart w:id="118" w:name="_Hlk141797436"/>
      <w:r w:rsidRPr="00292AE8">
        <w:rPr>
          <w:rFonts w:hint="eastAsia"/>
        </w:rPr>
        <w:t>ドキュメント内の</w:t>
      </w:r>
      <w:r w:rsidR="0093567B" w:rsidRPr="00292AE8">
        <w:rPr>
          <w:rFonts w:hint="eastAsia"/>
        </w:rPr>
        <w:t>「</w:t>
      </w:r>
      <w:r w:rsidR="0093567B" w:rsidRPr="00292AE8">
        <w:t>Tel_note_Editr</w:t>
      </w:r>
      <w:r w:rsidR="002E477D">
        <w:rPr>
          <w:rFonts w:hint="eastAsia"/>
        </w:rPr>
        <w:t>201</w:t>
      </w:r>
      <w:r w:rsidR="0093567B" w:rsidRPr="00292AE8">
        <w:rPr>
          <w:rFonts w:hint="eastAsia"/>
        </w:rPr>
        <w:t>」</w:t>
      </w:r>
      <w:r w:rsidRPr="00292AE8">
        <w:rPr>
          <w:rFonts w:hint="eastAsia"/>
        </w:rPr>
        <w:t>フォルダの上で右クリックし「コピー(C)」をクリックして文字列のない場所で「貼り付け(P)」をクリックして「Tel_note_Editr</w:t>
      </w:r>
      <w:r w:rsidR="002E477D">
        <w:rPr>
          <w:rFonts w:hint="eastAsia"/>
        </w:rPr>
        <w:t>201</w:t>
      </w:r>
      <w:r w:rsidRPr="00292AE8">
        <w:rPr>
          <w:rFonts w:hint="eastAsia"/>
        </w:rPr>
        <w:t xml:space="preserve"> - コピー」を作ります。</w:t>
      </w:r>
    </w:p>
    <w:p w14:paraId="7B4E87EC" w14:textId="1A4E8907" w:rsidR="00C744A6" w:rsidRPr="00292AE8" w:rsidRDefault="00C744A6" w:rsidP="005868E0">
      <w:pPr>
        <w:pStyle w:val="3"/>
      </w:pPr>
      <w:bookmarkStart w:id="119" w:name="_Ref141799730"/>
      <w:bookmarkEnd w:id="118"/>
      <w:r w:rsidRPr="00292AE8">
        <w:rPr>
          <w:rFonts w:hint="eastAsia"/>
        </w:rPr>
        <w:t>その上を右クリックして「名前の変更(M)」により「Panasonic</w:t>
      </w:r>
      <w:r w:rsidR="006E5999" w:rsidRPr="00292AE8">
        <w:rPr>
          <w:rFonts w:hint="eastAsia"/>
        </w:rPr>
        <w:t>_</w:t>
      </w:r>
      <w:r w:rsidR="002A4C30" w:rsidRPr="00292AE8">
        <w:rPr>
          <w:rFonts w:hint="eastAsia"/>
        </w:rPr>
        <w:t>l固定</w:t>
      </w:r>
      <w:r w:rsidRPr="00292AE8">
        <w:rPr>
          <w:rFonts w:hint="eastAsia"/>
        </w:rPr>
        <w:t>電話帳」などに自由に変更してください。（「</w:t>
      </w:r>
      <w:r w:rsidRPr="00292AE8">
        <w:t>Tel_note_Editr</w:t>
      </w:r>
      <w:r w:rsidR="002E477D">
        <w:rPr>
          <w:rFonts w:hint="eastAsia"/>
        </w:rPr>
        <w:t>201</w:t>
      </w:r>
      <w:r w:rsidRPr="00292AE8">
        <w:rPr>
          <w:rFonts w:hint="eastAsia"/>
        </w:rPr>
        <w:t>」</w:t>
      </w:r>
      <w:r w:rsidR="00616DF8" w:rsidRPr="00292AE8">
        <w:rPr>
          <w:rFonts w:hint="eastAsia"/>
        </w:rPr>
        <w:t>フォルダ</w:t>
      </w:r>
      <w:r w:rsidRPr="00292AE8">
        <w:rPr>
          <w:rFonts w:hint="eastAsia"/>
        </w:rPr>
        <w:t>は</w:t>
      </w:r>
      <w:r w:rsidR="00616DF8" w:rsidRPr="006E3B7D">
        <w:rPr>
          <w:rFonts w:hint="eastAsia"/>
          <w:u w:val="single"/>
        </w:rPr>
        <w:t>ドキュメント内に</w:t>
      </w:r>
      <w:r w:rsidRPr="006E3B7D">
        <w:rPr>
          <w:rFonts w:hint="eastAsia"/>
          <w:u w:val="single"/>
        </w:rPr>
        <w:t>そのまま残るので本説明書を見ながら実践できます</w:t>
      </w:r>
      <w:r w:rsidRPr="00292AE8">
        <w:rPr>
          <w:rFonts w:hint="eastAsia"/>
        </w:rPr>
        <w:t>。</w:t>
      </w:r>
      <w:r w:rsidR="006E3B7D">
        <w:rPr>
          <w:rFonts w:hint="eastAsia"/>
        </w:rPr>
        <w:t>参照した場合は</w:t>
      </w:r>
      <w:r w:rsidR="006E5999" w:rsidRPr="00292AE8">
        <w:rPr>
          <w:rFonts w:hint="eastAsia"/>
        </w:rPr>
        <w:t>「保存」はしないように</w:t>
      </w:r>
      <w:r w:rsidR="00C44C21" w:rsidRPr="00292AE8">
        <w:rPr>
          <w:rFonts w:hint="eastAsia"/>
        </w:rPr>
        <w:t>します</w:t>
      </w:r>
      <w:r w:rsidR="006E5999" w:rsidRPr="00292AE8">
        <w:rPr>
          <w:rFonts w:hint="eastAsia"/>
        </w:rPr>
        <w:t>。</w:t>
      </w:r>
      <w:r w:rsidRPr="00292AE8">
        <w:rPr>
          <w:rFonts w:hint="eastAsia"/>
        </w:rPr>
        <w:t>）</w:t>
      </w:r>
      <w:bookmarkEnd w:id="119"/>
    </w:p>
    <w:p w14:paraId="115BE158" w14:textId="51695672" w:rsidR="00343CA3" w:rsidRPr="00292AE8" w:rsidRDefault="00343CA3" w:rsidP="00292AE8">
      <w:pPr>
        <w:topLinePunct/>
        <w:ind w:leftChars="270" w:left="567"/>
        <w:rPr>
          <w:rFonts w:asciiTheme="minorEastAsia" w:hAnsiTheme="minorEastAsia"/>
          <w:b/>
          <w:bCs/>
        </w:rPr>
      </w:pPr>
      <w:bookmarkStart w:id="120" w:name="ファイル名の変更"/>
      <w:r w:rsidRPr="00292AE8">
        <w:rPr>
          <w:rFonts w:asciiTheme="minorEastAsia" w:hAnsiTheme="minorEastAsia" w:hint="eastAsia"/>
          <w:b/>
          <w:bCs/>
          <w:color w:val="7030A0"/>
        </w:rPr>
        <w:t>ファイル名の変更</w:t>
      </w:r>
      <w:bookmarkEnd w:id="120"/>
    </w:p>
    <w:p w14:paraId="2B7D77A8" w14:textId="77777777" w:rsidR="005868E0" w:rsidRPr="00A55C4C" w:rsidRDefault="00616DF8" w:rsidP="005868E0">
      <w:pPr>
        <w:topLinePunct/>
        <w:ind w:leftChars="337" w:left="708"/>
        <w:rPr>
          <w:rFonts w:asciiTheme="minorEastAsia" w:hAnsiTheme="minorEastAsia"/>
          <w:b/>
          <w:bCs/>
          <w:color w:val="0070C0"/>
        </w:rPr>
      </w:pPr>
      <w:r w:rsidRPr="00292AE8">
        <w:rPr>
          <w:rFonts w:asciiTheme="minorEastAsia" w:hAnsiTheme="minorEastAsia" w:hint="eastAsia"/>
        </w:rPr>
        <w:t>「</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フォルダのコピペとフォルダ名の変更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フォルダのコピペとフォルダ名の変更</w:t>
      </w:r>
    </w:p>
    <w:p w14:paraId="7047CD07" w14:textId="3A1020A1" w:rsidR="00616DF8" w:rsidRPr="00292AE8" w:rsidRDefault="00616DF8" w:rsidP="00292AE8">
      <w:pPr>
        <w:topLinePunct/>
        <w:ind w:leftChars="337" w:left="708"/>
        <w:rPr>
          <w:rFonts w:asciiTheme="minorEastAsia" w:hAnsiTheme="minorEastAsia"/>
        </w:rPr>
      </w:pPr>
      <w:r w:rsidRPr="00A55C4C">
        <w:rPr>
          <w:rFonts w:asciiTheme="minorEastAsia" w:hAnsiTheme="minorEastAsia"/>
          <w:color w:val="0070C0"/>
        </w:rPr>
        <w:fldChar w:fldCharType="end"/>
      </w:r>
      <w:r w:rsidRPr="00292AE8">
        <w:rPr>
          <w:rFonts w:asciiTheme="minorEastAsia" w:hAnsiTheme="minorEastAsia" w:hint="eastAsia"/>
        </w:rPr>
        <w:t>の項を実行した場合は</w:t>
      </w:r>
      <w:r w:rsidR="0093567B" w:rsidRPr="00292AE8">
        <w:rPr>
          <w:rFonts w:asciiTheme="minorEastAsia" w:hAnsiTheme="minorEastAsia" w:hint="eastAsia"/>
        </w:rPr>
        <w:t>ファイル</w:t>
      </w:r>
      <w:r w:rsidR="00C44C21" w:rsidRPr="00292AE8">
        <w:rPr>
          <w:rFonts w:asciiTheme="minorEastAsia" w:hAnsiTheme="minorEastAsia" w:hint="eastAsia"/>
        </w:rPr>
        <w:t>名</w:t>
      </w:r>
      <w:r w:rsidR="0093567B" w:rsidRPr="00292AE8">
        <w:rPr>
          <w:rFonts w:asciiTheme="minorEastAsia" w:hAnsiTheme="minorEastAsia" w:hint="eastAsia"/>
        </w:rPr>
        <w:t>については変更</w:t>
      </w:r>
      <w:r w:rsidR="00F228F0">
        <w:rPr>
          <w:rFonts w:asciiTheme="minorEastAsia" w:hAnsiTheme="minorEastAsia" w:hint="eastAsia"/>
        </w:rPr>
        <w:t>しても、しなくても</w:t>
      </w:r>
      <w:r w:rsidR="0093567B" w:rsidRPr="00292AE8">
        <w:rPr>
          <w:rFonts w:asciiTheme="minorEastAsia" w:hAnsiTheme="minorEastAsia" w:hint="eastAsia"/>
        </w:rPr>
        <w:t>構</w:t>
      </w:r>
      <w:r w:rsidR="00F228F0">
        <w:rPr>
          <w:rFonts w:asciiTheme="minorEastAsia" w:hAnsiTheme="minorEastAsia" w:hint="eastAsia"/>
        </w:rPr>
        <w:t>い</w:t>
      </w:r>
      <w:r w:rsidR="0093567B" w:rsidRPr="00292AE8">
        <w:rPr>
          <w:rFonts w:asciiTheme="minorEastAsia" w:hAnsiTheme="minorEastAsia" w:hint="eastAsia"/>
        </w:rPr>
        <w:t>ません。</w:t>
      </w:r>
      <w:r w:rsidR="002A4C30" w:rsidRPr="00292AE8">
        <w:rPr>
          <w:rFonts w:asciiTheme="minorEastAsia" w:hAnsiTheme="minorEastAsia" w:hint="eastAsia"/>
        </w:rPr>
        <w:t>（別のフォルダを作った場合</w:t>
      </w:r>
      <w:r w:rsidR="00917B4F" w:rsidRPr="00292AE8">
        <w:rPr>
          <w:rFonts w:asciiTheme="minorEastAsia" w:hAnsiTheme="minorEastAsia" w:hint="eastAsia"/>
        </w:rPr>
        <w:t>、</w:t>
      </w:r>
      <w:r w:rsidR="002A4C30" w:rsidRPr="00292AE8">
        <w:rPr>
          <w:rFonts w:asciiTheme="minorEastAsia" w:hAnsiTheme="minorEastAsia" w:hint="eastAsia"/>
        </w:rPr>
        <w:t>ファイル名は重複にならないのでそのままでも使用できます</w:t>
      </w:r>
      <w:r w:rsidR="00C44C21" w:rsidRPr="00292AE8">
        <w:rPr>
          <w:rFonts w:asciiTheme="minorEastAsia" w:hAnsiTheme="minorEastAsia" w:hint="eastAsia"/>
        </w:rPr>
        <w:t>。但し同時にこれら双方のファイルを開くことはでき</w:t>
      </w:r>
      <w:r w:rsidR="00E12084">
        <w:rPr>
          <w:rFonts w:asciiTheme="minorEastAsia" w:hAnsiTheme="minorEastAsia" w:hint="eastAsia"/>
        </w:rPr>
        <w:t>ないので変更した方がお勧めです</w:t>
      </w:r>
      <w:r w:rsidR="002A4C30" w:rsidRPr="00292AE8">
        <w:rPr>
          <w:rFonts w:asciiTheme="minorEastAsia" w:hAnsiTheme="minorEastAsia" w:hint="eastAsia"/>
        </w:rPr>
        <w:t>）</w:t>
      </w:r>
    </w:p>
    <w:p w14:paraId="2A32142A" w14:textId="478135AD" w:rsidR="002A4C30" w:rsidRPr="00292AE8" w:rsidRDefault="002A4C30" w:rsidP="00292AE8">
      <w:pPr>
        <w:pStyle w:val="2"/>
        <w:rPr>
          <w:rFonts w:hAnsiTheme="minorEastAsia"/>
        </w:rPr>
      </w:pPr>
      <w:bookmarkStart w:id="121" w:name="_Toc166600567"/>
      <w:r w:rsidRPr="00292AE8">
        <w:rPr>
          <w:rFonts w:hAnsiTheme="minorEastAsia" w:hint="eastAsia"/>
        </w:rPr>
        <w:t>サンプルファイルを開く</w:t>
      </w:r>
      <w:bookmarkEnd w:id="121"/>
    </w:p>
    <w:p w14:paraId="3E841294" w14:textId="04FE471C" w:rsidR="00343CA3" w:rsidRPr="00292AE8" w:rsidRDefault="00343CA3" w:rsidP="00292AE8">
      <w:pPr>
        <w:topLinePunct/>
        <w:ind w:leftChars="270" w:left="567"/>
        <w:rPr>
          <w:rFonts w:asciiTheme="minorEastAsia" w:hAnsiTheme="minorEastAsia"/>
          <w:b/>
        </w:rPr>
      </w:pPr>
      <w:r w:rsidRPr="00292AE8">
        <w:rPr>
          <w:rFonts w:asciiTheme="minorEastAsia" w:hAnsiTheme="minorEastAsia" w:hint="eastAsia"/>
        </w:rPr>
        <w:t>「Panasonic電話帳編集_0_サンプル</w:t>
      </w:r>
      <w:r w:rsidR="002E477D">
        <w:rPr>
          <w:rFonts w:asciiTheme="minorEastAsia" w:hAnsiTheme="minorEastAsia" w:hint="eastAsia"/>
        </w:rPr>
        <w:t>201</w:t>
      </w:r>
      <w:r w:rsidRPr="00292AE8">
        <w:rPr>
          <w:rFonts w:asciiTheme="minorEastAsia" w:hAnsiTheme="minorEastAsia" w:hint="eastAsia"/>
        </w:rPr>
        <w:t>.xlsm」を開いてください。</w:t>
      </w:r>
    </w:p>
    <w:p w14:paraId="6BC98790" w14:textId="4FEA0B79" w:rsidR="00343CA3" w:rsidRPr="00292AE8" w:rsidRDefault="00893DB0" w:rsidP="00292AE8">
      <w:pPr>
        <w:topLinePunct/>
        <w:ind w:leftChars="270" w:left="567"/>
        <w:rPr>
          <w:rFonts w:asciiTheme="minorEastAsia" w:hAnsiTheme="minorEastAsia"/>
        </w:rPr>
      </w:pPr>
      <w:r>
        <w:rPr>
          <w:rFonts w:asciiTheme="minorEastAsia" w:hAnsiTheme="minorEastAsia" w:hint="eastAsia"/>
        </w:rPr>
        <w:t>「</w:t>
      </w:r>
      <w:r w:rsidR="00CA1579" w:rsidRPr="00A55C4C">
        <w:rPr>
          <w:rFonts w:asciiTheme="minorEastAsia" w:hAnsiTheme="minorEastAsia"/>
          <w:color w:val="0070C0"/>
        </w:rPr>
        <w:fldChar w:fldCharType="begin"/>
      </w:r>
      <w:r w:rsidR="00CA1579" w:rsidRPr="00A55C4C">
        <w:rPr>
          <w:rFonts w:asciiTheme="minorEastAsia" w:hAnsiTheme="minorEastAsia"/>
          <w:color w:val="0070C0"/>
        </w:rPr>
        <w:instrText xml:space="preserve"> </w:instrText>
      </w:r>
      <w:r w:rsidR="00CA1579" w:rsidRPr="00A55C4C">
        <w:rPr>
          <w:rFonts w:asciiTheme="minorEastAsia" w:hAnsiTheme="minorEastAsia" w:hint="eastAsia"/>
          <w:color w:val="0070C0"/>
        </w:rPr>
        <w:instrText>REF _Ref141799730 \r \h</w:instrText>
      </w:r>
      <w:r w:rsidR="00CA1579" w:rsidRPr="00A55C4C">
        <w:rPr>
          <w:rFonts w:asciiTheme="minorEastAsia" w:hAnsiTheme="minorEastAsia"/>
          <w:color w:val="0070C0"/>
        </w:rPr>
        <w:instrText xml:space="preserve"> </w:instrText>
      </w:r>
      <w:r w:rsidR="00CA1579" w:rsidRPr="00A55C4C">
        <w:rPr>
          <w:rFonts w:asciiTheme="minorEastAsia" w:hAnsiTheme="minorEastAsia"/>
          <w:color w:val="0070C0"/>
        </w:rPr>
      </w:r>
      <w:r w:rsidR="00CA1579" w:rsidRPr="00A55C4C">
        <w:rPr>
          <w:rFonts w:asciiTheme="minorEastAsia" w:hAnsiTheme="minorEastAsia"/>
          <w:color w:val="0070C0"/>
        </w:rPr>
        <w:fldChar w:fldCharType="separate"/>
      </w:r>
      <w:r w:rsidR="005868E0" w:rsidRPr="00A55C4C">
        <w:rPr>
          <w:rFonts w:asciiTheme="minorEastAsia" w:hAnsiTheme="minorEastAsia"/>
          <w:color w:val="0070C0"/>
        </w:rPr>
        <w:t>(3)2)</w:t>
      </w:r>
      <w:r w:rsidR="00CA1579" w:rsidRPr="00A55C4C">
        <w:rPr>
          <w:rFonts w:asciiTheme="minorEastAsia" w:hAnsiTheme="minorEastAsia"/>
          <w:color w:val="0070C0"/>
        </w:rPr>
        <w:fldChar w:fldCharType="end"/>
      </w:r>
      <w:r>
        <w:rPr>
          <w:rFonts w:asciiTheme="minorEastAsia" w:hAnsiTheme="minorEastAsia" w:hint="eastAsia"/>
        </w:rPr>
        <w:t>」</w:t>
      </w:r>
      <w:r w:rsidR="00CA1579" w:rsidRPr="00292AE8">
        <w:rPr>
          <w:rFonts w:asciiTheme="minorEastAsia" w:hAnsiTheme="minorEastAsia" w:hint="eastAsia"/>
        </w:rPr>
        <w:t>「Panasonic_l固定電話帳」など</w:t>
      </w:r>
      <w:r w:rsidR="00CA1579">
        <w:rPr>
          <w:rFonts w:asciiTheme="minorEastAsia" w:hAnsiTheme="minorEastAsia" w:hint="eastAsia"/>
        </w:rPr>
        <w:t>に変更したフォルダの中の「</w:t>
      </w:r>
      <w:r w:rsidR="00CA1579" w:rsidRPr="001F7E5D">
        <w:rPr>
          <w:rFonts w:asciiTheme="minorEastAsia" w:hAnsiTheme="minorEastAsia" w:hint="eastAsia"/>
        </w:rPr>
        <w:t>Panasonic電話帳編集_0_サンプル201.xlsm</w:t>
      </w:r>
      <w:r w:rsidR="00CA1579">
        <w:rPr>
          <w:rFonts w:asciiTheme="minorEastAsia" w:hAnsiTheme="minorEastAsia" w:hint="eastAsia"/>
        </w:rPr>
        <w:t>」（「</w:t>
      </w:r>
      <w:r w:rsidR="00A55C4C" w:rsidRPr="00A55C4C">
        <w:rPr>
          <w:rFonts w:asciiTheme="minorEastAsia" w:hAnsiTheme="minorEastAsia"/>
          <w:color w:val="0070C0"/>
        </w:rPr>
        <w:fldChar w:fldCharType="begin"/>
      </w:r>
      <w:r w:rsidR="00A55C4C" w:rsidRPr="00A55C4C">
        <w:rPr>
          <w:rFonts w:asciiTheme="minorEastAsia" w:hAnsiTheme="minorEastAsia"/>
          <w:color w:val="0070C0"/>
        </w:rPr>
        <w:instrText xml:space="preserve"> </w:instrText>
      </w:r>
      <w:r w:rsidR="00A55C4C" w:rsidRPr="00A55C4C">
        <w:rPr>
          <w:rFonts w:asciiTheme="minorEastAsia" w:hAnsiTheme="minorEastAsia" w:hint="eastAsia"/>
          <w:color w:val="0070C0"/>
        </w:rPr>
        <w:instrText>REF _Ref166576392 \r \h</w:instrText>
      </w:r>
      <w:r w:rsidR="00A55C4C" w:rsidRPr="00A55C4C">
        <w:rPr>
          <w:rFonts w:asciiTheme="minorEastAsia" w:hAnsiTheme="minorEastAsia"/>
          <w:color w:val="0070C0"/>
        </w:rPr>
        <w:instrText xml:space="preserve"> </w:instrText>
      </w:r>
      <w:r w:rsidR="00A55C4C" w:rsidRPr="00A55C4C">
        <w:rPr>
          <w:rFonts w:asciiTheme="minorEastAsia" w:hAnsiTheme="minorEastAsia"/>
          <w:color w:val="0070C0"/>
        </w:rPr>
      </w:r>
      <w:r w:rsidR="00A55C4C" w:rsidRPr="00A55C4C">
        <w:rPr>
          <w:rFonts w:asciiTheme="minorEastAsia" w:hAnsiTheme="minorEastAsia"/>
          <w:color w:val="0070C0"/>
        </w:rPr>
        <w:fldChar w:fldCharType="separate"/>
      </w:r>
      <w:r w:rsidR="00A55C4C" w:rsidRPr="00A55C4C">
        <w:rPr>
          <w:rFonts w:asciiTheme="minorEastAsia" w:hAnsiTheme="minorEastAsia"/>
          <w:color w:val="0070C0"/>
        </w:rPr>
        <w:t>(2)6)</w:t>
      </w:r>
      <w:r w:rsidR="00A55C4C" w:rsidRPr="00A55C4C">
        <w:rPr>
          <w:rFonts w:asciiTheme="minorEastAsia" w:hAnsiTheme="minorEastAsia"/>
          <w:color w:val="0070C0"/>
        </w:rPr>
        <w:fldChar w:fldCharType="end"/>
      </w:r>
      <w:r w:rsidR="00CA1579">
        <w:rPr>
          <w:rFonts w:asciiTheme="minorEastAsia" w:hAnsiTheme="minorEastAsia" w:hint="eastAsia"/>
        </w:rPr>
        <w:t>」項でプロパティの</w:t>
      </w:r>
      <w:r w:rsidR="00970A77">
        <w:rPr>
          <w:rFonts w:asciiTheme="minorEastAsia" w:hAnsiTheme="minorEastAsia" w:hint="eastAsia"/>
        </w:rPr>
        <w:t>セキュリティ</w:t>
      </w:r>
      <w:r w:rsidR="00CA1579">
        <w:rPr>
          <w:rFonts w:asciiTheme="minorEastAsia" w:hAnsiTheme="minorEastAsia" w:hint="eastAsia"/>
        </w:rPr>
        <w:t>許可をしたファイル）を</w:t>
      </w:r>
      <w:r w:rsidR="00343CA3" w:rsidRPr="00292AE8">
        <w:rPr>
          <w:rFonts w:asciiTheme="minorEastAsia" w:hAnsiTheme="minorEastAsia" w:hint="eastAsia"/>
        </w:rPr>
        <w:t>開くとExcel2010より後位のバージョンでは、表示した画面の上部に「</w:t>
      </w:r>
      <w:r w:rsidR="0092297A" w:rsidRPr="00A55C4C">
        <w:rPr>
          <w:rFonts w:asciiTheme="minorEastAsia" w:hAnsiTheme="minorEastAsia"/>
          <w:color w:val="0070C0"/>
        </w:rPr>
        <w:fldChar w:fldCharType="begin"/>
      </w:r>
      <w:r w:rsidR="0092297A" w:rsidRPr="00A55C4C">
        <w:rPr>
          <w:rFonts w:asciiTheme="minorEastAsia" w:hAnsiTheme="minorEastAsia"/>
          <w:color w:val="0070C0"/>
        </w:rPr>
        <w:instrText xml:space="preserve"> </w:instrText>
      </w:r>
      <w:r w:rsidR="0092297A" w:rsidRPr="00A55C4C">
        <w:rPr>
          <w:rFonts w:asciiTheme="minorEastAsia" w:hAnsiTheme="minorEastAsia" w:hint="eastAsia"/>
          <w:color w:val="0070C0"/>
        </w:rPr>
        <w:instrText>REF _Ref57101876 \h</w:instrText>
      </w:r>
      <w:r w:rsidR="0092297A" w:rsidRPr="00A55C4C">
        <w:rPr>
          <w:rFonts w:asciiTheme="minorEastAsia" w:hAnsiTheme="minorEastAsia"/>
          <w:color w:val="0070C0"/>
        </w:rPr>
        <w:instrText xml:space="preserve">  \* MERGEFORMAT </w:instrText>
      </w:r>
      <w:r w:rsidR="0092297A" w:rsidRPr="00A55C4C">
        <w:rPr>
          <w:rFonts w:asciiTheme="minorEastAsia" w:hAnsiTheme="minorEastAsia"/>
          <w:color w:val="0070C0"/>
        </w:rPr>
      </w:r>
      <w:r w:rsidR="0092297A" w:rsidRPr="00A55C4C">
        <w:rPr>
          <w:rFonts w:asciiTheme="minorEastAsia" w:hAnsiTheme="minorEastAsia"/>
          <w:color w:val="0070C0"/>
        </w:rPr>
        <w:fldChar w:fldCharType="separate"/>
      </w:r>
      <w:r w:rsidR="005868E0" w:rsidRPr="00A55C4C">
        <w:rPr>
          <w:rFonts w:asciiTheme="minorEastAsia" w:hAnsiTheme="minorEastAsia" w:hint="eastAsia"/>
          <w:color w:val="0070C0"/>
        </w:rPr>
        <w:t xml:space="preserve">図 </w:t>
      </w:r>
      <w:r w:rsidR="005868E0" w:rsidRPr="00A55C4C">
        <w:rPr>
          <w:rFonts w:asciiTheme="minorEastAsia" w:hAnsiTheme="minorEastAsia"/>
          <w:noProof/>
          <w:color w:val="0070C0"/>
        </w:rPr>
        <w:t>5</w:t>
      </w:r>
      <w:r w:rsidR="005868E0" w:rsidRPr="00A55C4C">
        <w:rPr>
          <w:rFonts w:asciiTheme="minorEastAsia" w:hAnsiTheme="minorEastAsia"/>
          <w:color w:val="0070C0"/>
        </w:rPr>
        <w:t xml:space="preserve"> </w:t>
      </w:r>
      <w:r w:rsidR="005868E0" w:rsidRPr="00A55C4C">
        <w:rPr>
          <w:rFonts w:asciiTheme="minorEastAsia" w:hAnsiTheme="minorEastAsia" w:hint="eastAsia"/>
          <w:color w:val="0070C0"/>
          <w:szCs w:val="21"/>
        </w:rPr>
        <w:t>保護されたビュー</w:t>
      </w:r>
      <w:r w:rsidR="0092297A" w:rsidRPr="00A55C4C">
        <w:rPr>
          <w:rFonts w:asciiTheme="minorEastAsia" w:hAnsiTheme="minorEastAsia"/>
          <w:color w:val="0070C0"/>
        </w:rPr>
        <w:fldChar w:fldCharType="end"/>
      </w:r>
      <w:r w:rsidR="00343CA3" w:rsidRPr="00292AE8">
        <w:rPr>
          <w:rFonts w:asciiTheme="minorEastAsia" w:hAnsiTheme="minorEastAsia" w:hint="eastAsia"/>
        </w:rPr>
        <w:t>」のように表示します。</w:t>
      </w:r>
    </w:p>
    <w:p w14:paraId="3860E13A" w14:textId="200C3A1D" w:rsidR="00343CA3" w:rsidRPr="00292AE8" w:rsidRDefault="005467E4" w:rsidP="00292AE8">
      <w:pPr>
        <w:topLinePunct/>
        <w:ind w:leftChars="270" w:left="567"/>
        <w:rPr>
          <w:rFonts w:asciiTheme="minorEastAsia" w:hAnsiTheme="minorEastAsia"/>
        </w:rPr>
      </w:pPr>
      <w:r w:rsidRPr="00292AE8">
        <w:rPr>
          <w:rFonts w:asciiTheme="minorEastAsia" w:hAnsiTheme="minorEastAsia" w:hint="eastAsia"/>
        </w:rPr>
        <w:t>（</w:t>
      </w:r>
      <w:r w:rsidRPr="00292AE8">
        <w:rPr>
          <w:rFonts w:asciiTheme="minorEastAsia" w:hAnsiTheme="minorEastAsia" w:hint="eastAsia"/>
          <w:szCs w:val="21"/>
        </w:rPr>
        <w:t>マクロが含まれている場合Excel2010以降のお決まりごとです。</w:t>
      </w:r>
      <w:r w:rsidRPr="00292AE8">
        <w:rPr>
          <w:rFonts w:asciiTheme="minorEastAsia" w:hAnsiTheme="minorEastAsia" w:hint="eastAsia"/>
        </w:rPr>
        <w:t>Excel2010以降のバージ</w:t>
      </w:r>
      <w:r w:rsidRPr="00292AE8">
        <w:rPr>
          <w:rFonts w:asciiTheme="minorEastAsia" w:hAnsiTheme="minorEastAsia" w:hint="eastAsia"/>
        </w:rPr>
        <w:lastRenderedPageBreak/>
        <w:t>ョンでは同じように表示し、この図はExcel2016の場合になります）</w:t>
      </w:r>
    </w:p>
    <w:p w14:paraId="1944C89D" w14:textId="77777777" w:rsidR="008346DE" w:rsidRPr="00292AE8" w:rsidRDefault="002A4C30" w:rsidP="00292AE8">
      <w:pPr>
        <w:topLinePunct/>
        <w:ind w:leftChars="270" w:left="567"/>
        <w:rPr>
          <w:rFonts w:asciiTheme="minorEastAsia" w:hAnsiTheme="minorEastAsia"/>
        </w:rPr>
      </w:pPr>
      <w:r w:rsidRPr="00292AE8">
        <w:rPr>
          <w:rFonts w:asciiTheme="minorEastAsia" w:hAnsiTheme="minorEastAsia" w:hint="eastAsia"/>
        </w:rPr>
        <w:t>表示している赤枠の部分は「</w:t>
      </w:r>
      <w:r w:rsidRPr="00292AE8">
        <w:rPr>
          <w:rFonts w:asciiTheme="minorEastAsia" w:hAnsiTheme="minorEastAsia" w:hint="eastAsia"/>
          <w:color w:val="FF0000"/>
        </w:rPr>
        <w:t>保護ビュー　注意－インターネットから入手したファイルは、ウイルスに感染している可能性があります。編集する必要がなければ、保護ビューのままにしておくことをお勧めします。</w:t>
      </w:r>
      <w:r w:rsidRPr="00292AE8">
        <w:rPr>
          <w:rFonts w:asciiTheme="minorEastAsia" w:hAnsiTheme="minorEastAsia" w:hint="eastAsia"/>
        </w:rPr>
        <w:t>」とあります。</w:t>
      </w:r>
    </w:p>
    <w:p w14:paraId="42A7E98B" w14:textId="136219A1" w:rsidR="002A4C30" w:rsidRPr="00292AE8" w:rsidRDefault="008346DE" w:rsidP="00292AE8">
      <w:pPr>
        <w:topLinePunct/>
        <w:ind w:leftChars="270" w:left="567"/>
        <w:rPr>
          <w:rFonts w:asciiTheme="minorEastAsia" w:hAnsiTheme="minorEastAsia"/>
        </w:rPr>
      </w:pPr>
      <w:r w:rsidRPr="00292AE8">
        <w:rPr>
          <w:rFonts w:asciiTheme="minorEastAsia" w:hAnsiTheme="minorEastAsia" w:hint="eastAsia"/>
          <w:noProof/>
        </w:rPr>
        <mc:AlternateContent>
          <mc:Choice Requires="wpg">
            <w:drawing>
              <wp:inline distT="0" distB="0" distL="0" distR="0" wp14:anchorId="357DE392" wp14:editId="6CC53167">
                <wp:extent cx="5760085" cy="1417955"/>
                <wp:effectExtent l="0" t="0" r="0" b="0"/>
                <wp:docPr id="43" name="グループ化 43"/>
                <wp:cNvGraphicFramePr/>
                <a:graphic xmlns:a="http://schemas.openxmlformats.org/drawingml/2006/main">
                  <a:graphicData uri="http://schemas.microsoft.com/office/word/2010/wordprocessingGroup">
                    <wpg:wgp>
                      <wpg:cNvGrpSpPr/>
                      <wpg:grpSpPr>
                        <a:xfrm>
                          <a:off x="0" y="0"/>
                          <a:ext cx="5760085" cy="1417955"/>
                          <a:chOff x="0" y="0"/>
                          <a:chExt cx="5760085" cy="1418410"/>
                        </a:xfrm>
                      </wpg:grpSpPr>
                      <wps:wsp>
                        <wps:cNvPr id="4" name="テキスト ボックス 4"/>
                        <wps:cNvSpPr txBox="1"/>
                        <wps:spPr>
                          <a:xfrm>
                            <a:off x="0" y="1190445"/>
                            <a:ext cx="5760085" cy="227965"/>
                          </a:xfrm>
                          <a:prstGeom prst="rect">
                            <a:avLst/>
                          </a:prstGeom>
                          <a:solidFill>
                            <a:prstClr val="white"/>
                          </a:solidFill>
                          <a:ln>
                            <a:noFill/>
                          </a:ln>
                        </wps:spPr>
                        <wps:txbx>
                          <w:txbxContent>
                            <w:p w14:paraId="115F62E8" w14:textId="5F246258" w:rsidR="00B415C6" w:rsidRPr="00931C54" w:rsidRDefault="00B415C6" w:rsidP="008346DE">
                              <w:pPr>
                                <w:pStyle w:val="ac"/>
                                <w:jc w:val="center"/>
                                <w:rPr>
                                  <w:rFonts w:ascii="ＭＳ 明朝" w:eastAsia="ＭＳ 明朝"/>
                                  <w:noProof/>
                                </w:rPr>
                              </w:pPr>
                              <w:bookmarkStart w:id="122" w:name="_Ref571018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5</w:t>
                              </w:r>
                              <w:r>
                                <w:fldChar w:fldCharType="end"/>
                              </w:r>
                              <w:r>
                                <w:t xml:space="preserve"> </w:t>
                              </w:r>
                              <w:r w:rsidRPr="003C3543">
                                <w:rPr>
                                  <w:rFonts w:ascii="ＭＳ 明朝" w:eastAsia="ＭＳ 明朝" w:hint="eastAsia"/>
                                </w:rPr>
                                <w:t>保護されたビュー</w:t>
                              </w:r>
                              <w:bookmarkEnd w:id="12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2" name="図 42"/>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760085" cy="1179195"/>
                          </a:xfrm>
                          <a:prstGeom prst="rect">
                            <a:avLst/>
                          </a:prstGeom>
                        </pic:spPr>
                      </pic:pic>
                    </wpg:wgp>
                  </a:graphicData>
                </a:graphic>
              </wp:inline>
            </w:drawing>
          </mc:Choice>
          <mc:Fallback>
            <w:pict>
              <v:group w14:anchorId="357DE392" id="グループ化 43" o:spid="_x0000_s1040" style="width:453.55pt;height:111.65pt;mso-position-horizontal-relative:char;mso-position-vertical-relative:line" coordsize="57600,141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">
                <v:shape id="テキスト ボックス 4" o:spid="_x0000_s1041" type="#_x0000_t202" style="position:absolute;top:11904;width:57600;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115F62E8" w14:textId="5F246258" w:rsidR="00B415C6" w:rsidRPr="00931C54" w:rsidRDefault="00B415C6" w:rsidP="008346DE">
                        <w:pPr>
                          <w:pStyle w:val="ac"/>
                          <w:jc w:val="center"/>
                          <w:rPr>
                            <w:rFonts w:ascii="ＭＳ 明朝" w:eastAsia="ＭＳ 明朝"/>
                            <w:noProof/>
                          </w:rPr>
                        </w:pPr>
                        <w:bookmarkStart w:id="127" w:name="_Ref571018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5</w:t>
                        </w:r>
                        <w:r>
                          <w:fldChar w:fldCharType="end"/>
                        </w:r>
                        <w:r>
                          <w:t xml:space="preserve"> </w:t>
                        </w:r>
                        <w:r w:rsidRPr="003C3543">
                          <w:rPr>
                            <w:rFonts w:ascii="ＭＳ 明朝" w:eastAsia="ＭＳ 明朝" w:hint="eastAsia"/>
                          </w:rPr>
                          <w:t>保護されたビュー</w:t>
                        </w:r>
                        <w:bookmarkEnd w:id="127"/>
                      </w:p>
                    </w:txbxContent>
                  </v:textbox>
                </v:shape>
                <v:shape id="図 42" o:spid="_x0000_s1042" type="#_x0000_t75" style="position:absolute;width:57600;height:11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">
                  <v:imagedata r:id="rId20" o:title=""/>
                </v:shape>
                <w10:anchorlock/>
              </v:group>
            </w:pict>
          </mc:Fallback>
        </mc:AlternateContent>
      </w:r>
      <w:r w:rsidR="002A4C30" w:rsidRPr="00292AE8">
        <w:rPr>
          <w:rFonts w:asciiTheme="minorEastAsia" w:hAnsiTheme="minorEastAsia"/>
        </w:rPr>
        <w:br/>
      </w:r>
      <w:r w:rsidR="002A4C30" w:rsidRPr="00292AE8">
        <w:rPr>
          <w:rFonts w:asciiTheme="minorEastAsia" w:hAnsiTheme="minorEastAsia" w:hint="eastAsia"/>
          <w:szCs w:val="21"/>
        </w:rPr>
        <w:t>＜編集を有効にする＞をクリックしないとインストールできないので押してください。</w:t>
      </w:r>
    </w:p>
    <w:p w14:paraId="002F87C3" w14:textId="3D1B53D7" w:rsidR="004A4075" w:rsidRPr="00292AE8" w:rsidRDefault="002A4C30" w:rsidP="00292AE8">
      <w:pPr>
        <w:topLinePunct/>
        <w:ind w:left="567"/>
        <w:rPr>
          <w:rFonts w:asciiTheme="minorEastAsia" w:hAnsiTheme="minorEastAsia"/>
        </w:rPr>
      </w:pPr>
      <w:r w:rsidRPr="00292AE8">
        <w:rPr>
          <w:rFonts w:asciiTheme="minorEastAsia" w:hAnsiTheme="minorEastAsia" w:hint="eastAsia"/>
        </w:rPr>
        <w:t>電子メールに添付したファイルに</w:t>
      </w:r>
      <w:r w:rsidRPr="00292AE8">
        <w:rPr>
          <w:rFonts w:asciiTheme="minorEastAsia" w:hAnsiTheme="minorEastAsia" w:hint="eastAsia"/>
          <w:u w:val="single"/>
        </w:rPr>
        <w:t>マクロが含まれている場合</w:t>
      </w:r>
      <w:r w:rsidRPr="00292AE8">
        <w:rPr>
          <w:rFonts w:asciiTheme="minorEastAsia" w:hAnsiTheme="minorEastAsia" w:hint="eastAsia"/>
        </w:rPr>
        <w:t>、受信者がそのファイルを開くとこのようなメッセージを表示するのでご存知の方も多いと思います。</w:t>
      </w:r>
    </w:p>
    <w:p w14:paraId="5199CE9D" w14:textId="4EA2D45C" w:rsidR="003D756A" w:rsidRPr="00292AE8" w:rsidRDefault="003D756A" w:rsidP="00292AE8">
      <w:pPr>
        <w:pStyle w:val="2"/>
        <w:rPr>
          <w:rFonts w:hAnsiTheme="minorEastAsia"/>
        </w:rPr>
      </w:pPr>
      <w:bookmarkStart w:id="123" w:name="_Toc56535373"/>
      <w:bookmarkStart w:id="124" w:name="_Toc56955214"/>
      <w:bookmarkStart w:id="125" w:name="_Toc166600568"/>
      <w:r w:rsidRPr="00292AE8">
        <w:rPr>
          <w:rFonts w:hAnsiTheme="minorEastAsia" w:hint="eastAsia"/>
        </w:rPr>
        <w:t>コンテンツの有効化</w:t>
      </w:r>
      <w:bookmarkEnd w:id="123"/>
      <w:bookmarkEnd w:id="124"/>
      <w:bookmarkEnd w:id="125"/>
    </w:p>
    <w:p w14:paraId="14982F02" w14:textId="2FF018DB" w:rsidR="003D756A" w:rsidRPr="00292AE8" w:rsidRDefault="005467E4" w:rsidP="005868E0">
      <w:pPr>
        <w:pStyle w:val="3"/>
      </w:pPr>
      <w:r w:rsidRPr="00292AE8">
        <w:rPr>
          <w:rFonts w:hint="eastAsia"/>
          <w:noProof/>
        </w:rPr>
        <mc:AlternateContent>
          <mc:Choice Requires="wpg">
            <w:drawing>
              <wp:anchor distT="0" distB="0" distL="114300" distR="114300" simplePos="0" relativeHeight="251654144" behindDoc="0" locked="0" layoutInCell="1" allowOverlap="1" wp14:anchorId="1CF552A7" wp14:editId="1B9D2681">
                <wp:simplePos x="0" y="0"/>
                <wp:positionH relativeFrom="margin">
                  <wp:align>right</wp:align>
                </wp:positionH>
                <wp:positionV relativeFrom="paragraph">
                  <wp:posOffset>35105</wp:posOffset>
                </wp:positionV>
                <wp:extent cx="1972310" cy="599440"/>
                <wp:effectExtent l="0" t="0" r="8890" b="0"/>
                <wp:wrapSquare wrapText="bothSides"/>
                <wp:docPr id="45" name="グループ化 45"/>
                <wp:cNvGraphicFramePr/>
                <a:graphic xmlns:a="http://schemas.openxmlformats.org/drawingml/2006/main">
                  <a:graphicData uri="http://schemas.microsoft.com/office/word/2010/wordprocessingGroup">
                    <wpg:wgp>
                      <wpg:cNvGrpSpPr/>
                      <wpg:grpSpPr>
                        <a:xfrm>
                          <a:off x="0" y="0"/>
                          <a:ext cx="1972310" cy="599440"/>
                          <a:chOff x="0" y="0"/>
                          <a:chExt cx="1972310" cy="599440"/>
                        </a:xfrm>
                      </wpg:grpSpPr>
                      <pic:pic xmlns:pic="http://schemas.openxmlformats.org/drawingml/2006/picture">
                        <pic:nvPicPr>
                          <pic:cNvPr id="9" name="図 9"/>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1972310" cy="315595"/>
                          </a:xfrm>
                          <a:prstGeom prst="rect">
                            <a:avLst/>
                          </a:prstGeom>
                        </pic:spPr>
                      </pic:pic>
                      <wps:wsp>
                        <wps:cNvPr id="44" name="テキスト ボックス 44"/>
                        <wps:cNvSpPr txBox="1"/>
                        <wps:spPr>
                          <a:xfrm>
                            <a:off x="0" y="370840"/>
                            <a:ext cx="1972310" cy="228600"/>
                          </a:xfrm>
                          <a:prstGeom prst="rect">
                            <a:avLst/>
                          </a:prstGeom>
                          <a:solidFill>
                            <a:prstClr val="white"/>
                          </a:solidFill>
                          <a:ln>
                            <a:noFill/>
                          </a:ln>
                        </wps:spPr>
                        <wps:txbx>
                          <w:txbxContent>
                            <w:p w14:paraId="4364F5A1" w14:textId="0B75651F" w:rsidR="00B415C6" w:rsidRPr="00EE03D8" w:rsidRDefault="00B415C6" w:rsidP="003D756A">
                              <w:pPr>
                                <w:pStyle w:val="ac"/>
                                <w:jc w:val="center"/>
                                <w:rPr>
                                  <w:rFonts w:ascii="ＭＳ 明朝" w:eastAsia="ＭＳ 明朝"/>
                                  <w:noProof/>
                                </w:rPr>
                              </w:pPr>
                              <w:bookmarkStart w:id="126" w:name="_Ref571214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6</w:t>
                              </w:r>
                              <w:r>
                                <w:fldChar w:fldCharType="end"/>
                              </w:r>
                              <w:r>
                                <w:t xml:space="preserve"> </w:t>
                              </w:r>
                              <w:r>
                                <w:rPr>
                                  <w:rFonts w:hint="eastAsia"/>
                                </w:rPr>
                                <w:t>コンテンツの有効化</w:t>
                              </w:r>
                              <w:bookmarkEnd w:id="1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CF552A7" id="グループ化 45" o:spid="_x0000_s1043" style="position:absolute;left:0;text-align:left;margin-left:104.1pt;margin-top:2.75pt;width:155.3pt;height:47.2pt;z-index:251654144;mso-position-horizontal:right;mso-position-horizontal-relative:margin;mso-position-vertical-relative:text" coordsize="19723,5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">
                <v:shape id="図 9" o:spid="_x0000_s1044" type="#_x0000_t75" style="position:absolute;width:19723;height:3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">
                  <v:imagedata r:id="rId22" o:title=""/>
                </v:shape>
                <v:shape id="テキスト ボックス 44" o:spid="_x0000_s1045" type="#_x0000_t202" style="position:absolute;top:3708;width:1972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" stroked="f">
                  <v:textbox style="mso-fit-shape-to-text:t" inset="0,0,0,0">
                    <w:txbxContent>
                      <w:p w14:paraId="4364F5A1" w14:textId="0B75651F" w:rsidR="00B415C6" w:rsidRPr="00EE03D8" w:rsidRDefault="00B415C6" w:rsidP="003D756A">
                        <w:pPr>
                          <w:pStyle w:val="ac"/>
                          <w:jc w:val="center"/>
                          <w:rPr>
                            <w:rFonts w:ascii="ＭＳ 明朝" w:eastAsia="ＭＳ 明朝"/>
                            <w:noProof/>
                          </w:rPr>
                        </w:pPr>
                        <w:bookmarkStart w:id="132" w:name="_Ref571214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6</w:t>
                        </w:r>
                        <w:r>
                          <w:fldChar w:fldCharType="end"/>
                        </w:r>
                        <w:r>
                          <w:t xml:space="preserve"> </w:t>
                        </w:r>
                        <w:r>
                          <w:rPr>
                            <w:rFonts w:hint="eastAsia"/>
                          </w:rPr>
                          <w:t>コンテンツの有効化</w:t>
                        </w:r>
                        <w:bookmarkEnd w:id="132"/>
                      </w:p>
                    </w:txbxContent>
                  </v:textbox>
                </v:shape>
                <w10:wrap type="square" anchorx="margin"/>
              </v:group>
            </w:pict>
          </mc:Fallback>
        </mc:AlternateContent>
      </w:r>
      <w:r w:rsidR="003D756A" w:rsidRPr="00292AE8">
        <w:rPr>
          <w:rFonts w:hint="eastAsia"/>
        </w:rPr>
        <w:t>「</w:t>
      </w:r>
      <w:r w:rsidR="003D756A" w:rsidRPr="00A55C4C">
        <w:rPr>
          <w:color w:val="0070C0"/>
        </w:rPr>
        <w:fldChar w:fldCharType="begin"/>
      </w:r>
      <w:r w:rsidR="003D756A" w:rsidRPr="00A55C4C">
        <w:rPr>
          <w:color w:val="0070C0"/>
        </w:rPr>
        <w:instrText xml:space="preserve"> </w:instrText>
      </w:r>
      <w:r w:rsidR="003D756A" w:rsidRPr="00A55C4C">
        <w:rPr>
          <w:rFonts w:hint="eastAsia"/>
          <w:color w:val="0070C0"/>
        </w:rPr>
        <w:instrText>REF _Ref57121484 \h</w:instrText>
      </w:r>
      <w:r w:rsidR="003D756A" w:rsidRPr="00A55C4C">
        <w:rPr>
          <w:color w:val="0070C0"/>
        </w:rPr>
        <w:instrText xml:space="preserve"> </w:instrText>
      </w:r>
      <w:r w:rsidR="00292AE8" w:rsidRPr="00A55C4C">
        <w:rPr>
          <w:color w:val="0070C0"/>
        </w:rPr>
        <w:instrText xml:space="preserve"> \* MERGEFORMAT </w:instrText>
      </w:r>
      <w:r w:rsidR="003D756A" w:rsidRPr="00A55C4C">
        <w:rPr>
          <w:color w:val="0070C0"/>
        </w:rPr>
      </w:r>
      <w:r w:rsidR="003D756A" w:rsidRPr="00A55C4C">
        <w:rPr>
          <w:color w:val="0070C0"/>
        </w:rPr>
        <w:fldChar w:fldCharType="separate"/>
      </w:r>
      <w:r w:rsidR="005868E0" w:rsidRPr="00A55C4C">
        <w:rPr>
          <w:rFonts w:hint="eastAsia"/>
          <w:color w:val="0070C0"/>
        </w:rPr>
        <w:t xml:space="preserve">図 </w:t>
      </w:r>
      <w:r w:rsidR="005868E0" w:rsidRPr="00A55C4C">
        <w:rPr>
          <w:noProof/>
          <w:color w:val="0070C0"/>
        </w:rPr>
        <w:t>6</w:t>
      </w:r>
      <w:r w:rsidR="005868E0" w:rsidRPr="00A55C4C">
        <w:rPr>
          <w:color w:val="0070C0"/>
        </w:rPr>
        <w:t xml:space="preserve"> </w:t>
      </w:r>
      <w:r w:rsidR="005868E0" w:rsidRPr="00A55C4C">
        <w:rPr>
          <w:rFonts w:hint="eastAsia"/>
          <w:color w:val="0070C0"/>
        </w:rPr>
        <w:t>コンテンツの有効化</w:t>
      </w:r>
      <w:r w:rsidR="003D756A" w:rsidRPr="00A55C4C">
        <w:rPr>
          <w:color w:val="0070C0"/>
        </w:rPr>
        <w:fldChar w:fldCharType="end"/>
      </w:r>
      <w:r w:rsidR="003D756A" w:rsidRPr="00292AE8">
        <w:rPr>
          <w:rFonts w:hint="eastAsia"/>
        </w:rPr>
        <w:t>」の図が表示します。</w:t>
      </w:r>
    </w:p>
    <w:p w14:paraId="2D502EA1" w14:textId="3F516313" w:rsidR="003D756A" w:rsidRPr="00292AE8" w:rsidRDefault="003D756A" w:rsidP="005868E0">
      <w:pPr>
        <w:pStyle w:val="3"/>
      </w:pPr>
      <w:r w:rsidRPr="00292AE8">
        <w:rPr>
          <w:rFonts w:hint="eastAsia"/>
        </w:rPr>
        <w:t>同図の「コンテンツの有効化」ボタンをクリックしてください。</w:t>
      </w:r>
    </w:p>
    <w:p w14:paraId="3F92B648" w14:textId="77777777" w:rsidR="004A4075" w:rsidRPr="00292AE8" w:rsidRDefault="004A4075" w:rsidP="00292AE8">
      <w:pPr>
        <w:pStyle w:val="2"/>
        <w:rPr>
          <w:rFonts w:hAnsiTheme="minorEastAsia"/>
        </w:rPr>
      </w:pPr>
      <w:bookmarkStart w:id="127" w:name="_Toc412311470"/>
      <w:bookmarkStart w:id="128" w:name="_Toc412360794"/>
      <w:bookmarkStart w:id="129" w:name="_Toc412360822"/>
      <w:bookmarkStart w:id="130" w:name="_Toc412360864"/>
      <w:bookmarkStart w:id="131" w:name="_Toc412360941"/>
      <w:bookmarkStart w:id="132" w:name="_Ref412393726"/>
      <w:bookmarkStart w:id="133" w:name="_Toc57055592"/>
      <w:bookmarkStart w:id="134" w:name="_Toc57062986"/>
      <w:bookmarkStart w:id="135" w:name="_Toc166600569"/>
      <w:r w:rsidRPr="00292AE8">
        <w:rPr>
          <w:rFonts w:hAnsiTheme="minorEastAsia" w:hint="eastAsia"/>
        </w:rPr>
        <w:t>使用上の参考事項</w:t>
      </w:r>
      <w:bookmarkEnd w:id="127"/>
      <w:bookmarkEnd w:id="128"/>
      <w:bookmarkEnd w:id="129"/>
      <w:bookmarkEnd w:id="130"/>
      <w:bookmarkEnd w:id="131"/>
      <w:bookmarkEnd w:id="132"/>
      <w:bookmarkEnd w:id="133"/>
      <w:bookmarkEnd w:id="134"/>
      <w:bookmarkEnd w:id="135"/>
    </w:p>
    <w:p w14:paraId="7A67CD15"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（購入したSDカードはそのまま使えるはずです。下記は不具合等の参考まで）</w:t>
      </w:r>
    </w:p>
    <w:p w14:paraId="7B33922A"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SD/SDHC/SDXC 　SDカードフォーマットの参考は下記URL</w:t>
      </w:r>
    </w:p>
    <w:p w14:paraId="047B5910"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http://panasonic.jp/support/sd_w/download/index.html</w:t>
      </w:r>
    </w:p>
    <w:p w14:paraId="0B145B69"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【SDフォーマッタ　4.0】</w:t>
      </w:r>
    </w:p>
    <w:p w14:paraId="27037F26"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SD/SDHC/SDXCメモリーカードフォーマットソフトウェア</w:t>
      </w:r>
      <w:r w:rsidRPr="00292AE8">
        <w:rPr>
          <w:rFonts w:asciiTheme="minorEastAsia" w:hAnsiTheme="minorEastAsia"/>
        </w:rPr>
        <w:t xml:space="preserve"> </w:t>
      </w:r>
    </w:p>
    <w:p w14:paraId="239C3FF3" w14:textId="77777777" w:rsidR="004A4075" w:rsidRPr="00292AE8" w:rsidRDefault="004A4075" w:rsidP="00292AE8">
      <w:pPr>
        <w:topLinePunct/>
        <w:ind w:leftChars="202" w:left="424"/>
        <w:rPr>
          <w:rFonts w:asciiTheme="minorEastAsia" w:hAnsiTheme="minorEastAsia"/>
          <w:b/>
          <w:bCs/>
        </w:rPr>
      </w:pPr>
      <w:r w:rsidRPr="00292AE8">
        <w:rPr>
          <w:rFonts w:asciiTheme="minorEastAsia" w:hAnsiTheme="minorEastAsia" w:hint="eastAsia"/>
          <w:b/>
          <w:bCs/>
        </w:rPr>
        <w:t>用語：</w:t>
      </w:r>
    </w:p>
    <w:p w14:paraId="3C4E1E20" w14:textId="4A287B7C"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SDメモリーカード【 Secure Digital memory card 】SDカード / SD card</w:t>
      </w:r>
      <w:r w:rsidR="00970A77">
        <w:rPr>
          <w:rFonts w:asciiTheme="minorEastAsia" w:hAnsiTheme="minorEastAsia" w:hint="eastAsia"/>
        </w:rPr>
        <w:t>セキュリティ</w:t>
      </w:r>
      <w:r w:rsidRPr="00292AE8">
        <w:rPr>
          <w:rFonts w:asciiTheme="minorEastAsia" w:hAnsiTheme="minorEastAsia" w:hint="eastAsia"/>
        </w:rPr>
        <w:t>で保護された記憶デバイス</w:t>
      </w:r>
    </w:p>
    <w:p w14:paraId="2C37D6DB" w14:textId="4BA982F9" w:rsidR="004A4075" w:rsidRPr="00292AE8" w:rsidRDefault="004A4075" w:rsidP="00292AE8">
      <w:pPr>
        <w:topLinePunct/>
        <w:ind w:leftChars="270" w:left="849" w:hangingChars="134" w:hanging="282"/>
        <w:rPr>
          <w:rFonts w:asciiTheme="minorEastAsia" w:hAnsiTheme="minorEastAsia"/>
        </w:rPr>
      </w:pPr>
      <w:r w:rsidRPr="00292AE8">
        <w:rPr>
          <w:rFonts w:asciiTheme="minorEastAsia" w:hAnsiTheme="minorEastAsia" w:hint="eastAsia"/>
          <w:b/>
        </w:rPr>
        <w:t>※</w:t>
      </w:r>
      <w:r w:rsidRPr="00292AE8">
        <w:rPr>
          <w:rFonts w:asciiTheme="minorEastAsia" w:hAnsiTheme="minorEastAsia" w:hint="eastAsia"/>
        </w:rPr>
        <w:t xml:space="preserve"> ドライブ名の前に「</w:t>
      </w:r>
      <w:r w:rsidR="00970A77">
        <w:rPr>
          <w:rFonts w:asciiTheme="minorEastAsia" w:hAnsiTheme="minorEastAsia" w:hint="eastAsia"/>
        </w:rPr>
        <w:t>セキュリティ</w:t>
      </w:r>
      <w:r w:rsidRPr="00292AE8">
        <w:rPr>
          <w:rFonts w:asciiTheme="minorEastAsia" w:hAnsiTheme="minorEastAsia" w:hint="eastAsia"/>
        </w:rPr>
        <w:t>で保護された記憶デバイス」と表示するのが気になる場合はボリュームラベルを付けると消えます。</w:t>
      </w:r>
      <w:r w:rsidRPr="00292AE8">
        <w:rPr>
          <w:rFonts w:asciiTheme="minorEastAsia" w:hAnsiTheme="minorEastAsia"/>
        </w:rPr>
        <w:br/>
      </w:r>
      <w:r w:rsidRPr="00292AE8">
        <w:rPr>
          <w:rFonts w:asciiTheme="minorEastAsia" w:hAnsiTheme="minorEastAsia" w:hint="eastAsia"/>
        </w:rPr>
        <w:t>操作はコンピューターを開きSDカードのドライブ名の上で右クリックし「プロパティ」を選択し</w:t>
      </w:r>
      <w:r w:rsidR="00970A77">
        <w:rPr>
          <w:rFonts w:asciiTheme="minorEastAsia" w:hAnsiTheme="minorEastAsia" w:hint="eastAsia"/>
        </w:rPr>
        <w:t>セキュリティ</w:t>
      </w:r>
      <w:r w:rsidRPr="00292AE8">
        <w:rPr>
          <w:rFonts w:asciiTheme="minorEastAsia" w:hAnsiTheme="minorEastAsia" w:hint="eastAsia"/>
        </w:rPr>
        <w:t>で保護された記憶デバイスを開き「全般」タブ最上部のテキストボックスに「電話帳」などと入力し＜OK＞を押す。</w:t>
      </w:r>
    </w:p>
    <w:p w14:paraId="351FA7CD" w14:textId="77777777" w:rsidR="004A4075" w:rsidRPr="00292AE8" w:rsidRDefault="004A4075" w:rsidP="00292AE8">
      <w:pPr>
        <w:topLinePunct/>
        <w:ind w:leftChars="270" w:left="989" w:hangingChars="201" w:hanging="422"/>
        <w:rPr>
          <w:rFonts w:asciiTheme="minorEastAsia" w:hAnsiTheme="minorEastAsia"/>
        </w:rPr>
      </w:pPr>
      <w:r w:rsidRPr="00292AE8">
        <w:rPr>
          <w:rFonts w:asciiTheme="minorEastAsia" w:hAnsiTheme="minorEastAsia" w:hint="eastAsia"/>
        </w:rPr>
        <w:t>● Panasonic 電話帳ソフトウェアの掲載サイト（参考事項）</w:t>
      </w:r>
    </w:p>
    <w:p w14:paraId="1A752D34" w14:textId="77777777" w:rsidR="004A4075" w:rsidRPr="00292AE8" w:rsidRDefault="004A4075" w:rsidP="00292AE8">
      <w:pPr>
        <w:topLinePunct/>
        <w:ind w:leftChars="405" w:left="850"/>
        <w:rPr>
          <w:rFonts w:asciiTheme="minorEastAsia" w:hAnsiTheme="minorEastAsia"/>
        </w:rPr>
      </w:pPr>
      <w:r w:rsidRPr="00292AE8">
        <w:rPr>
          <w:rFonts w:asciiTheme="minorEastAsia" w:hAnsiTheme="minorEastAsia" w:hint="eastAsia"/>
        </w:rPr>
        <w:t>「Panasonic 電話帳編集ソフト」は下記のサイトにあります。</w:t>
      </w:r>
    </w:p>
    <w:p w14:paraId="1C53F38B" w14:textId="77777777" w:rsidR="004A4075" w:rsidRPr="00292AE8" w:rsidRDefault="004A4075" w:rsidP="00292AE8">
      <w:pPr>
        <w:topLinePunct/>
        <w:ind w:leftChars="405" w:left="850"/>
        <w:rPr>
          <w:rFonts w:asciiTheme="minorEastAsia" w:hAnsiTheme="minorEastAsia"/>
        </w:rPr>
      </w:pPr>
      <w:r w:rsidRPr="00292AE8">
        <w:rPr>
          <w:rFonts w:asciiTheme="minorEastAsia" w:hAnsiTheme="minorEastAsia" w:hint="eastAsia"/>
        </w:rPr>
        <w:t>URL:「http://panasonic.jp/com/support/fax/phonebook/」</w:t>
      </w:r>
    </w:p>
    <w:p w14:paraId="6D214D8C" w14:textId="04DDC21B" w:rsidR="004A4075" w:rsidRPr="00292AE8" w:rsidRDefault="004A4075" w:rsidP="00292AE8">
      <w:pPr>
        <w:topLinePunct/>
        <w:rPr>
          <w:rFonts w:asciiTheme="minorEastAsia" w:hAnsiTheme="minorEastAsia"/>
          <w:b/>
          <w:bCs/>
        </w:rPr>
      </w:pPr>
    </w:p>
    <w:p w14:paraId="38825541" w14:textId="65CE0511" w:rsidR="0092297A" w:rsidRPr="00292AE8" w:rsidRDefault="0092297A" w:rsidP="00292AE8">
      <w:pPr>
        <w:pStyle w:val="1"/>
      </w:pPr>
      <w:bookmarkStart w:id="136" w:name="_Toc57055593"/>
      <w:bookmarkStart w:id="137" w:name="_Toc57062987"/>
      <w:bookmarkStart w:id="138" w:name="_Toc166600570"/>
      <w:r w:rsidRPr="00292AE8">
        <w:rPr>
          <w:rFonts w:hint="eastAsia"/>
        </w:rPr>
        <w:t>使用方法</w:t>
      </w:r>
      <w:bookmarkEnd w:id="136"/>
      <w:bookmarkEnd w:id="137"/>
      <w:bookmarkEnd w:id="138"/>
    </w:p>
    <w:p w14:paraId="54B03994" w14:textId="1A02A572" w:rsidR="00AF63B8" w:rsidRPr="00292AE8" w:rsidRDefault="00E05080" w:rsidP="00292AE8">
      <w:pPr>
        <w:pStyle w:val="2"/>
        <w:rPr>
          <w:rFonts w:hAnsiTheme="minorEastAsia"/>
        </w:rPr>
      </w:pPr>
      <w:bookmarkStart w:id="139" w:name="_Toc57055595"/>
      <w:bookmarkStart w:id="140" w:name="_Toc57062989"/>
      <w:bookmarkStart w:id="141" w:name="_Toc166600571"/>
      <w:r w:rsidRPr="00292AE8">
        <w:rPr>
          <w:rFonts w:hAnsiTheme="minorEastAsia" w:hint="eastAsia"/>
        </w:rPr>
        <w:t>「Pana電話帳編集」タブの説明</w:t>
      </w:r>
      <w:bookmarkEnd w:id="139"/>
      <w:bookmarkEnd w:id="140"/>
      <w:bookmarkEnd w:id="141"/>
    </w:p>
    <w:p w14:paraId="3E042D3A" w14:textId="330F14C0" w:rsidR="00FD1576" w:rsidRPr="00292AE8" w:rsidRDefault="00FD1576" w:rsidP="00292AE8">
      <w:pPr>
        <w:topLinePunct/>
        <w:ind w:left="567"/>
        <w:rPr>
          <w:rFonts w:asciiTheme="minorEastAsia" w:hAnsiTheme="minorEastAsia"/>
        </w:rPr>
      </w:pPr>
      <w:r w:rsidRPr="00292AE8">
        <w:rPr>
          <w:rFonts w:asciiTheme="minorEastAsia" w:hAnsiTheme="minorEastAsia" w:hint="eastAsia"/>
        </w:rPr>
        <w:t>以下は配布ファイルの名前で記述するのでユーザーが</w:t>
      </w:r>
      <w:r w:rsidR="00CA1579">
        <w:rPr>
          <w:rFonts w:asciiTheme="minorEastAsia" w:hAnsiTheme="minorEastAsia" w:hint="eastAsia"/>
        </w:rPr>
        <w:t>「</w:t>
      </w:r>
      <w:r w:rsidR="00CA1579" w:rsidRPr="00292AE8">
        <w:rPr>
          <w:rFonts w:asciiTheme="minorEastAsia" w:hAnsiTheme="minorEastAsia" w:hint="eastAsia"/>
        </w:rPr>
        <w:t>Panasonic電話帳編集_0_サンプル</w:t>
      </w:r>
      <w:r w:rsidR="00CA1579">
        <w:rPr>
          <w:rFonts w:asciiTheme="minorEastAsia" w:hAnsiTheme="minorEastAsia" w:hint="eastAsia"/>
        </w:rPr>
        <w:lastRenderedPageBreak/>
        <w:t>201</w:t>
      </w:r>
      <w:r w:rsidR="00CA1579" w:rsidRPr="00292AE8">
        <w:rPr>
          <w:rFonts w:asciiTheme="minorEastAsia" w:hAnsiTheme="minorEastAsia" w:hint="eastAsia"/>
        </w:rPr>
        <w:t>.xlsm</w:t>
      </w:r>
      <w:r w:rsidR="00CA1579">
        <w:rPr>
          <w:rFonts w:asciiTheme="minorEastAsia" w:hAnsiTheme="minorEastAsia" w:hint="eastAsia"/>
        </w:rPr>
        <w:t>」を個人用に</w:t>
      </w:r>
      <w:r w:rsidRPr="00292AE8">
        <w:rPr>
          <w:rFonts w:asciiTheme="minorEastAsia" w:hAnsiTheme="minorEastAsia" w:hint="eastAsia"/>
        </w:rPr>
        <w:t>名前の変更をされた場合は解釈して説明をご理解ください。</w:t>
      </w:r>
    </w:p>
    <w:p w14:paraId="525A5FEB" w14:textId="2188C042" w:rsidR="00FD1576" w:rsidRPr="00292AE8" w:rsidRDefault="00FD1576" w:rsidP="005868E0">
      <w:pPr>
        <w:pStyle w:val="3"/>
      </w:pPr>
      <w:r w:rsidRPr="00292AE8">
        <w:rPr>
          <w:rFonts w:hint="eastAsia"/>
        </w:rPr>
        <w:t>「</w:t>
      </w:r>
      <w:r w:rsidRPr="00292AE8">
        <w:t>Tel_note_Editr</w:t>
      </w:r>
      <w:r w:rsidR="002E477D">
        <w:t>201</w:t>
      </w:r>
      <w:r w:rsidRPr="00292AE8">
        <w:rPr>
          <w:rFonts w:hint="eastAsia"/>
        </w:rPr>
        <w:t>」フォルダの「Panasonic電話帳編集_0_サンプル</w:t>
      </w:r>
      <w:r w:rsidR="002E477D">
        <w:rPr>
          <w:rFonts w:hint="eastAsia"/>
        </w:rPr>
        <w:t>201</w:t>
      </w:r>
      <w:r w:rsidRPr="00292AE8">
        <w:rPr>
          <w:rFonts w:hint="eastAsia"/>
        </w:rPr>
        <w:t>.xlsm」を開くと「</w:t>
      </w:r>
      <w:r w:rsidRPr="00A55C4C">
        <w:rPr>
          <w:color w:val="0070C0"/>
        </w:rPr>
        <w:fldChar w:fldCharType="begin"/>
      </w:r>
      <w:r w:rsidRPr="00A55C4C">
        <w:rPr>
          <w:color w:val="0070C0"/>
        </w:rPr>
        <w:instrText xml:space="preserve"> </w:instrText>
      </w:r>
      <w:r w:rsidRPr="00A55C4C">
        <w:rPr>
          <w:rFonts w:hint="eastAsia"/>
          <w:color w:val="0070C0"/>
        </w:rPr>
        <w:instrText>REF _Ref57123096 \h</w:instrText>
      </w:r>
      <w:r w:rsidRPr="00A55C4C">
        <w:rPr>
          <w:color w:val="0070C0"/>
        </w:rPr>
        <w:instrText xml:space="preserve"> </w:instrText>
      </w:r>
      <w:r w:rsidR="00292AE8"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7</w:t>
      </w:r>
      <w:r w:rsidR="005868E0" w:rsidRPr="00A55C4C">
        <w:rPr>
          <w:color w:val="0070C0"/>
        </w:rPr>
        <w:t xml:space="preserve"> </w:t>
      </w:r>
      <w:r w:rsidR="005868E0" w:rsidRPr="00A55C4C">
        <w:rPr>
          <w:rFonts w:hint="eastAsia"/>
          <w:color w:val="0070C0"/>
        </w:rPr>
        <w:t>Pana電話帳編集タブとアイコン</w:t>
      </w:r>
      <w:r w:rsidRPr="00A55C4C">
        <w:rPr>
          <w:color w:val="0070C0"/>
        </w:rPr>
        <w:fldChar w:fldCharType="end"/>
      </w:r>
      <w:r w:rsidRPr="00292AE8">
        <w:rPr>
          <w:rFonts w:hint="eastAsia"/>
        </w:rPr>
        <w:t>」を表示します。</w:t>
      </w:r>
    </w:p>
    <w:p w14:paraId="079DC6CC" w14:textId="2CD38164" w:rsidR="00AF63B8" w:rsidRPr="00292AE8" w:rsidRDefault="00AF63B8" w:rsidP="005868E0">
      <w:pPr>
        <w:pStyle w:val="3"/>
      </w:pPr>
      <w:bookmarkStart w:id="142" w:name="_Ref412377160"/>
      <w:r w:rsidRPr="00292AE8">
        <w:rPr>
          <w:rFonts w:hint="eastAsia"/>
          <w:b/>
        </w:rPr>
        <w:t>電話帳書き出し</w:t>
      </w:r>
      <w:r w:rsidRPr="00292AE8">
        <w:rPr>
          <w:rFonts w:hint="eastAsia"/>
        </w:rPr>
        <w:t>：　シートで作成したデータ</w:t>
      </w:r>
      <w:r w:rsidR="008D30AD" w:rsidRPr="00292AE8">
        <w:rPr>
          <w:rFonts w:hint="eastAsia"/>
        </w:rPr>
        <w:t>「</w:t>
      </w:r>
      <w:r w:rsidR="008D30AD" w:rsidRPr="00292AE8">
        <w:t>00000000</w:t>
      </w:r>
      <w:r w:rsidR="008D30AD" w:rsidRPr="00292AE8">
        <w:rPr>
          <w:rFonts w:hint="eastAsia"/>
        </w:rPr>
        <w:t>.</w:t>
      </w:r>
      <w:r w:rsidR="008D30AD" w:rsidRPr="00292AE8">
        <w:t>TXT</w:t>
      </w:r>
      <w:r w:rsidR="008D30AD" w:rsidRPr="00292AE8">
        <w:rPr>
          <w:rFonts w:hint="eastAsia"/>
        </w:rPr>
        <w:t>」</w:t>
      </w:r>
      <w:r w:rsidRPr="00292AE8">
        <w:rPr>
          <w:rFonts w:hint="eastAsia"/>
        </w:rPr>
        <w:t>を</w:t>
      </w:r>
      <w:r w:rsidR="00FD1576" w:rsidRPr="00292AE8">
        <w:rPr>
          <w:rFonts w:hint="eastAsia"/>
        </w:rPr>
        <w:t>プログラムと同じフォルダ内に、またはSCカードのフォルダ内に</w:t>
      </w:r>
      <w:r w:rsidRPr="00292AE8">
        <w:rPr>
          <w:rFonts w:hint="eastAsia"/>
        </w:rPr>
        <w:t>エクスポートする場合に使用します。</w:t>
      </w:r>
      <w:bookmarkEnd w:id="142"/>
    </w:p>
    <w:p w14:paraId="4AE04664" w14:textId="7ECF258E" w:rsidR="00AF63B8" w:rsidRPr="00292AE8" w:rsidRDefault="00AF63B8" w:rsidP="005868E0">
      <w:pPr>
        <w:pStyle w:val="3"/>
      </w:pPr>
      <w:bookmarkStart w:id="143" w:name="_Ref412376766"/>
      <w:r w:rsidRPr="00292AE8">
        <w:rPr>
          <w:rFonts w:hint="eastAsia"/>
          <w:b/>
        </w:rPr>
        <w:t>電話帳取り込み：</w:t>
      </w:r>
      <w:r w:rsidRPr="00292AE8">
        <w:rPr>
          <w:rFonts w:hint="eastAsia"/>
        </w:rPr>
        <w:t xml:space="preserve">　作成したデータやSDメモリーカードの</w:t>
      </w:r>
      <w:r w:rsidR="008D30AD" w:rsidRPr="00292AE8">
        <w:rPr>
          <w:rFonts w:hint="eastAsia"/>
        </w:rPr>
        <w:t>「</w:t>
      </w:r>
      <w:r w:rsidR="008D30AD" w:rsidRPr="00292AE8">
        <w:t>00000000.TXT</w:t>
      </w:r>
      <w:r w:rsidR="008D30AD" w:rsidRPr="00292AE8">
        <w:rPr>
          <w:rFonts w:hint="eastAsia"/>
        </w:rPr>
        <w:t>」～「</w:t>
      </w:r>
      <w:r w:rsidR="008D30AD" w:rsidRPr="00292AE8">
        <w:t>0000000</w:t>
      </w:r>
      <w:r w:rsidR="008D30AD" w:rsidRPr="00292AE8">
        <w:rPr>
          <w:rFonts w:hint="eastAsia"/>
        </w:rPr>
        <w:t>9</w:t>
      </w:r>
      <w:r w:rsidR="008D30AD" w:rsidRPr="00292AE8">
        <w:t>.TXT</w:t>
      </w:r>
      <w:r w:rsidR="008D30AD" w:rsidRPr="00292AE8">
        <w:rPr>
          <w:rFonts w:hint="eastAsia"/>
        </w:rPr>
        <w:t>」</w:t>
      </w:r>
      <w:r w:rsidR="006C0AAE">
        <w:rPr>
          <w:rFonts w:hint="eastAsia"/>
        </w:rPr>
        <w:t>の内の1個のファイル</w:t>
      </w:r>
      <w:r w:rsidRPr="00292AE8">
        <w:rPr>
          <w:rFonts w:hint="eastAsia"/>
        </w:rPr>
        <w:t>をインポートする場合に使用します。</w:t>
      </w:r>
      <w:bookmarkEnd w:id="143"/>
    </w:p>
    <w:p w14:paraId="16AE1675" w14:textId="6C8441BE" w:rsidR="00426B19" w:rsidRPr="00292AE8" w:rsidRDefault="00FD1576" w:rsidP="00292AE8">
      <w:pPr>
        <w:topLinePunct/>
        <w:rPr>
          <w:rFonts w:asciiTheme="minorEastAsia" w:hAnsiTheme="minorEastAsia"/>
        </w:rPr>
      </w:pPr>
      <w:r w:rsidRPr="00292AE8">
        <w:rPr>
          <w:rFonts w:asciiTheme="minorEastAsia" w:hAnsiTheme="minorEastAsia" w:hint="eastAsia"/>
          <w:noProof/>
        </w:rPr>
        <mc:AlternateContent>
          <mc:Choice Requires="wpg">
            <w:drawing>
              <wp:inline distT="0" distB="0" distL="0" distR="0" wp14:anchorId="28DAFCC0" wp14:editId="381BAFB3">
                <wp:extent cx="5760085" cy="2540000"/>
                <wp:effectExtent l="0" t="0" r="0" b="0"/>
                <wp:docPr id="48" name="グループ化 48"/>
                <wp:cNvGraphicFramePr/>
                <a:graphic xmlns:a="http://schemas.openxmlformats.org/drawingml/2006/main">
                  <a:graphicData uri="http://schemas.microsoft.com/office/word/2010/wordprocessingGroup">
                    <wpg:wgp>
                      <wpg:cNvGrpSpPr/>
                      <wpg:grpSpPr>
                        <a:xfrm>
                          <a:off x="0" y="0"/>
                          <a:ext cx="5760085" cy="2540000"/>
                          <a:chOff x="0" y="0"/>
                          <a:chExt cx="5760085" cy="2540000"/>
                        </a:xfrm>
                      </wpg:grpSpPr>
                      <pic:pic xmlns:pic="http://schemas.openxmlformats.org/drawingml/2006/picture">
                        <pic:nvPicPr>
                          <pic:cNvPr id="46" name="図 4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5760085" cy="2310765"/>
                          </a:xfrm>
                          <a:prstGeom prst="rect">
                            <a:avLst/>
                          </a:prstGeom>
                        </pic:spPr>
                      </pic:pic>
                      <wps:wsp>
                        <wps:cNvPr id="47" name="テキスト ボックス 47"/>
                        <wps:cNvSpPr txBox="1"/>
                        <wps:spPr>
                          <a:xfrm>
                            <a:off x="0" y="2311400"/>
                            <a:ext cx="5760085" cy="228600"/>
                          </a:xfrm>
                          <a:prstGeom prst="rect">
                            <a:avLst/>
                          </a:prstGeom>
                          <a:solidFill>
                            <a:prstClr val="white"/>
                          </a:solidFill>
                          <a:ln>
                            <a:noFill/>
                          </a:ln>
                        </wps:spPr>
                        <wps:txbx>
                          <w:txbxContent>
                            <w:p w14:paraId="59363ABA" w14:textId="326215E1" w:rsidR="00B415C6" w:rsidRDefault="00B415C6" w:rsidP="00426B19">
                              <w:pPr>
                                <w:pStyle w:val="ac"/>
                                <w:jc w:val="center"/>
                                <w:rPr>
                                  <w:noProof/>
                                </w:rPr>
                              </w:pPr>
                              <w:bookmarkStart w:id="144" w:name="_Ref5712309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7</w:t>
                              </w:r>
                              <w:r>
                                <w:fldChar w:fldCharType="end"/>
                              </w:r>
                              <w:r>
                                <w:t xml:space="preserve"> </w:t>
                              </w:r>
                              <w:r w:rsidRPr="00426B19">
                                <w:rPr>
                                  <w:rFonts w:hint="eastAsia"/>
                                </w:rPr>
                                <w:t>Pana</w:t>
                              </w:r>
                              <w:r w:rsidRPr="00426B19">
                                <w:rPr>
                                  <w:rFonts w:hint="eastAsia"/>
                                </w:rPr>
                                <w:t>電話帳編集タブとアイコン</w:t>
                              </w:r>
                              <w:bookmarkEnd w:id="14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8DAFCC0" id="グループ化 48" o:spid="_x0000_s1046" style="width:453.55pt;height:200pt;mso-position-horizontal-relative:char;mso-position-vertical-relative:line" coordsize="57600,254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">
                <v:shape id="図 46" o:spid="_x0000_s1047" type="#_x0000_t75" style="position:absolute;width:57600;height:23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">
                  <v:imagedata r:id="rId24" o:title=""/>
                </v:shape>
                <v:shape id="テキスト ボックス 47" o:spid="_x0000_s1048" type="#_x0000_t202" style="position:absolute;top:2311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" stroked="f">
                  <v:textbox style="mso-fit-shape-to-text:t" inset="0,0,0,0">
                    <w:txbxContent>
                      <w:p w14:paraId="59363ABA" w14:textId="326215E1" w:rsidR="00B415C6" w:rsidRDefault="00B415C6" w:rsidP="00426B19">
                        <w:pPr>
                          <w:pStyle w:val="ac"/>
                          <w:jc w:val="center"/>
                          <w:rPr>
                            <w:noProof/>
                          </w:rPr>
                        </w:pPr>
                        <w:bookmarkStart w:id="151" w:name="_Ref5712309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7</w:t>
                        </w:r>
                        <w:r>
                          <w:fldChar w:fldCharType="end"/>
                        </w:r>
                        <w:r>
                          <w:t xml:space="preserve"> </w:t>
                        </w:r>
                        <w:r w:rsidRPr="00426B19">
                          <w:rPr>
                            <w:rFonts w:hint="eastAsia"/>
                          </w:rPr>
                          <w:t>Pana</w:t>
                        </w:r>
                        <w:r w:rsidRPr="00426B19">
                          <w:rPr>
                            <w:rFonts w:hint="eastAsia"/>
                          </w:rPr>
                          <w:t>電話帳編集タブとアイコン</w:t>
                        </w:r>
                        <w:bookmarkEnd w:id="151"/>
                      </w:p>
                    </w:txbxContent>
                  </v:textbox>
                </v:shape>
                <w10:anchorlock/>
              </v:group>
            </w:pict>
          </mc:Fallback>
        </mc:AlternateContent>
      </w:r>
    </w:p>
    <w:p w14:paraId="6E3DB585" w14:textId="19B281C6" w:rsidR="00AF63B8" w:rsidRPr="00292AE8" w:rsidRDefault="00AF63B8" w:rsidP="005868E0">
      <w:pPr>
        <w:pStyle w:val="3"/>
      </w:pPr>
      <w:bookmarkStart w:id="145" w:name="_Ref412376936"/>
      <w:r w:rsidRPr="00292AE8">
        <w:rPr>
          <w:rFonts w:hint="eastAsia"/>
          <w:b/>
          <w:bCs/>
        </w:rPr>
        <w:t>データ入力：</w:t>
      </w:r>
      <w:r w:rsidRPr="00292AE8">
        <w:rPr>
          <w:rFonts w:hint="eastAsia"/>
        </w:rPr>
        <w:t xml:space="preserve">　シートに直接入力しないでダイアログボックスを表示して容易に入力できます。</w:t>
      </w:r>
      <w:bookmarkEnd w:id="145"/>
    </w:p>
    <w:p w14:paraId="50699CA3" w14:textId="7B57E673" w:rsidR="00AF63B8" w:rsidRPr="00292AE8" w:rsidRDefault="00FD1576" w:rsidP="005868E0">
      <w:pPr>
        <w:pStyle w:val="3"/>
      </w:pPr>
      <w:bookmarkStart w:id="146" w:name="_Ref412376772"/>
      <w:r w:rsidRPr="00292AE8">
        <w:rPr>
          <w:rFonts w:hint="eastAsia"/>
          <w:b/>
        </w:rPr>
        <w:t>名前検索：</w:t>
      </w:r>
      <w:r w:rsidRPr="00292AE8">
        <w:rPr>
          <w:rFonts w:hint="eastAsia"/>
        </w:rPr>
        <w:t xml:space="preserve">　シートに入力したデータの</w:t>
      </w:r>
      <w:r w:rsidR="00DD71A9" w:rsidRPr="00292AE8">
        <w:rPr>
          <w:rFonts w:hint="eastAsia"/>
        </w:rPr>
        <w:t>名前や電話番号、</w:t>
      </w:r>
      <w:r w:rsidR="008D30AD" w:rsidRPr="00292AE8">
        <w:rPr>
          <w:rFonts w:hint="eastAsia"/>
        </w:rPr>
        <w:t>フリガナ</w:t>
      </w:r>
      <w:r w:rsidR="00DD71A9" w:rsidRPr="00292AE8">
        <w:rPr>
          <w:rFonts w:hint="eastAsia"/>
        </w:rPr>
        <w:t>などなんでも検索でき</w:t>
      </w:r>
      <w:r w:rsidRPr="00292AE8">
        <w:rPr>
          <w:rFonts w:hint="eastAsia"/>
        </w:rPr>
        <w:t>ます。次項の</w:t>
      </w:r>
      <w:r w:rsidR="00C33765" w:rsidRPr="00292AE8">
        <w:rPr>
          <w:rFonts w:hint="eastAsia"/>
        </w:rPr>
        <w:t>コマンドアイコン</w:t>
      </w:r>
      <w:r w:rsidRPr="00292AE8">
        <w:rPr>
          <w:rFonts w:hint="eastAsia"/>
        </w:rPr>
        <w:t>で発見したエラーカラーの検索</w:t>
      </w:r>
      <w:r w:rsidR="00DD71A9" w:rsidRPr="00292AE8">
        <w:rPr>
          <w:rFonts w:hint="eastAsia"/>
        </w:rPr>
        <w:t>も</w:t>
      </w:r>
      <w:r w:rsidRPr="00292AE8">
        <w:rPr>
          <w:rFonts w:hint="eastAsia"/>
        </w:rPr>
        <w:t>できます。</w:t>
      </w:r>
      <w:bookmarkEnd w:id="146"/>
    </w:p>
    <w:p w14:paraId="7EAAF3A6" w14:textId="4F0A3A4D" w:rsidR="00AF63B8" w:rsidRPr="00292AE8" w:rsidRDefault="00AF63B8" w:rsidP="005868E0">
      <w:pPr>
        <w:pStyle w:val="3"/>
      </w:pPr>
      <w:r w:rsidRPr="00292AE8">
        <w:rPr>
          <w:rFonts w:hint="eastAsia"/>
          <w:b/>
        </w:rPr>
        <w:t>シートのA～D列エラー調査：</w:t>
      </w:r>
      <w:r w:rsidRPr="00292AE8">
        <w:rPr>
          <w:rFonts w:hint="eastAsia"/>
        </w:rPr>
        <w:t xml:space="preserve">　シートに入力したデータが正しく入力されているかを検証します。エラーを修正してこのエラーが無くなるまで実行してください。</w:t>
      </w:r>
    </w:p>
    <w:p w14:paraId="7F5230B8" w14:textId="4C21F1A1" w:rsidR="00AF63B8" w:rsidRPr="00292AE8" w:rsidRDefault="00AF63B8" w:rsidP="005868E0">
      <w:pPr>
        <w:pStyle w:val="3"/>
      </w:pPr>
      <w:r w:rsidRPr="00292AE8">
        <w:rPr>
          <w:rFonts w:hint="eastAsia"/>
          <w:b/>
        </w:rPr>
        <w:t>シートのA～D列エラー消去</w:t>
      </w:r>
      <w:r w:rsidRPr="00292AE8">
        <w:rPr>
          <w:rFonts w:hint="eastAsia"/>
        </w:rPr>
        <w:t>：　上記の調査をした場合のエラーカラーの消去です。但し「シートのA～D列エラー調査」を続けて実行する場合はエラーカラーをプログラムが自動で消去するので通常は使用することは無いと思います。</w:t>
      </w:r>
    </w:p>
    <w:p w14:paraId="0F240825" w14:textId="77777777" w:rsidR="00AF63B8" w:rsidRPr="00292AE8" w:rsidRDefault="00AF63B8" w:rsidP="005868E0">
      <w:pPr>
        <w:pStyle w:val="3"/>
      </w:pPr>
      <w:r w:rsidRPr="00292AE8">
        <w:rPr>
          <w:rFonts w:hint="eastAsia"/>
          <w:b/>
        </w:rPr>
        <w:t>バージョン情報：</w:t>
      </w:r>
      <w:r w:rsidRPr="00292AE8">
        <w:rPr>
          <w:rFonts w:hint="eastAsia"/>
        </w:rPr>
        <w:t xml:space="preserve">　本プログラムのバージョンを表示します。</w:t>
      </w:r>
    </w:p>
    <w:p w14:paraId="5C6A2444" w14:textId="77777777" w:rsidR="00AF63B8" w:rsidRPr="00292AE8" w:rsidRDefault="00AF63B8" w:rsidP="00292AE8">
      <w:pPr>
        <w:pStyle w:val="2"/>
        <w:rPr>
          <w:rFonts w:hAnsiTheme="minorEastAsia"/>
        </w:rPr>
      </w:pPr>
      <w:bookmarkStart w:id="147" w:name="_Toc57055596"/>
      <w:bookmarkStart w:id="148" w:name="_Toc57062990"/>
      <w:bookmarkStart w:id="149" w:name="_Toc166600572"/>
      <w:r w:rsidRPr="00292AE8">
        <w:rPr>
          <w:rFonts w:hAnsiTheme="minorEastAsia" w:hint="eastAsia"/>
        </w:rPr>
        <w:t>プログラムの操作と要点</w:t>
      </w:r>
      <w:bookmarkEnd w:id="147"/>
      <w:bookmarkEnd w:id="148"/>
      <w:bookmarkEnd w:id="149"/>
    </w:p>
    <w:p w14:paraId="6EFE1A6B" w14:textId="585AFA44" w:rsidR="00AF63B8" w:rsidRPr="00292AE8" w:rsidRDefault="00AF63B8" w:rsidP="00292AE8">
      <w:pPr>
        <w:topLinePunct/>
        <w:ind w:leftChars="270" w:left="567"/>
        <w:rPr>
          <w:rFonts w:asciiTheme="minorEastAsia" w:hAnsiTheme="minorEastAsia"/>
        </w:rPr>
      </w:pPr>
      <w:r w:rsidRPr="00292AE8">
        <w:rPr>
          <w:rFonts w:asciiTheme="minorEastAsia" w:hAnsiTheme="minorEastAsia" w:hint="eastAsia"/>
        </w:rPr>
        <w:t>上記「</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_Ref412377160 \r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color w:val="0070C0"/>
        </w:rPr>
        <w:t>(1)2)</w:t>
      </w:r>
      <w:r w:rsidRPr="00A55C4C">
        <w:rPr>
          <w:rFonts w:asciiTheme="minorEastAsia" w:hAnsiTheme="minorEastAsia"/>
          <w:color w:val="0070C0"/>
        </w:rPr>
        <w:fldChar w:fldCharType="end"/>
      </w:r>
      <w:r w:rsidRPr="00292AE8">
        <w:rPr>
          <w:rFonts w:asciiTheme="minorEastAsia" w:hAnsiTheme="minorEastAsia" w:hint="eastAsia"/>
        </w:rPr>
        <w:t>」電話帳書き出し、～ 「</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_Ref412376936 \r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color w:val="0070C0"/>
        </w:rPr>
        <w:t>(1)4)</w:t>
      </w:r>
      <w:r w:rsidRPr="00A55C4C">
        <w:rPr>
          <w:rFonts w:asciiTheme="minorEastAsia" w:hAnsiTheme="minorEastAsia"/>
          <w:color w:val="0070C0"/>
        </w:rPr>
        <w:fldChar w:fldCharType="end"/>
      </w:r>
      <w:r w:rsidRPr="00292AE8">
        <w:rPr>
          <w:rFonts w:asciiTheme="minorEastAsia" w:hAnsiTheme="minorEastAsia" w:hint="eastAsia"/>
        </w:rPr>
        <w:t>」データ入力、などの</w:t>
      </w:r>
      <w:r w:rsidR="00C33765" w:rsidRPr="00292AE8">
        <w:rPr>
          <w:rFonts w:asciiTheme="minorEastAsia" w:hAnsiTheme="minorEastAsia" w:hint="eastAsia"/>
        </w:rPr>
        <w:t>リボンのアイコン</w:t>
      </w:r>
      <w:r w:rsidRPr="00292AE8">
        <w:rPr>
          <w:rFonts w:asciiTheme="minorEastAsia" w:hAnsiTheme="minorEastAsia" w:hint="eastAsia"/>
        </w:rPr>
        <w:t>をクリックして開いたダイアログボックスでは「説明」ボタンを押すと簡単な説明を表示します。</w:t>
      </w:r>
    </w:p>
    <w:p w14:paraId="25487348" w14:textId="5639CF8C" w:rsidR="00AF63B8" w:rsidRPr="00292AE8" w:rsidRDefault="00AF63B8" w:rsidP="00292AE8">
      <w:pPr>
        <w:topLinePunct/>
        <w:ind w:leftChars="270" w:left="567"/>
        <w:rPr>
          <w:rFonts w:asciiTheme="minorEastAsia" w:hAnsiTheme="minorEastAsia"/>
        </w:rPr>
      </w:pPr>
      <w:r w:rsidRPr="00292AE8">
        <w:rPr>
          <w:rFonts w:asciiTheme="minorEastAsia" w:hAnsiTheme="minorEastAsia" w:hint="eastAsia"/>
        </w:rPr>
        <w:t>配布の「Panasonic電話帳編集_0_サンプル</w:t>
      </w:r>
      <w:r w:rsidR="002E477D">
        <w:rPr>
          <w:rFonts w:asciiTheme="minorEastAsia" w:hAnsiTheme="minorEastAsia" w:hint="eastAsia"/>
        </w:rPr>
        <w:t>201</w:t>
      </w:r>
      <w:r w:rsidRPr="00292AE8">
        <w:rPr>
          <w:rFonts w:asciiTheme="minorEastAsia" w:hAnsiTheme="minorEastAsia" w:hint="eastAsia"/>
        </w:rPr>
        <w:t>.xlsm」で以下の説明をお試しください。</w:t>
      </w:r>
    </w:p>
    <w:p w14:paraId="042F110A" w14:textId="3F069726" w:rsidR="00AF63B8" w:rsidRPr="00292AE8" w:rsidRDefault="00AF63B8" w:rsidP="00292AE8">
      <w:pPr>
        <w:pStyle w:val="a9"/>
        <w:numPr>
          <w:ilvl w:val="0"/>
          <w:numId w:val="6"/>
        </w:numPr>
        <w:topLinePunct/>
        <w:ind w:leftChars="0" w:left="709"/>
        <w:rPr>
          <w:rFonts w:asciiTheme="minorEastAsia" w:hAnsiTheme="minorEastAsia"/>
        </w:rPr>
      </w:pPr>
      <w:r w:rsidRPr="00292AE8">
        <w:rPr>
          <w:rFonts w:asciiTheme="minorEastAsia" w:hAnsiTheme="minorEastAsia" w:hint="eastAsia"/>
        </w:rPr>
        <w:t>以下の説明で既存のデータがある場合は</w:t>
      </w:r>
      <w:r w:rsidR="00DD71A9" w:rsidRPr="00292AE8">
        <w:rPr>
          <w:rFonts w:asciiTheme="minorEastAsia" w:hAnsiTheme="minorEastAsia" w:hint="eastAsia"/>
        </w:rPr>
        <w:t>念のため</w:t>
      </w:r>
      <w:r w:rsidRPr="00292AE8">
        <w:rPr>
          <w:rFonts w:asciiTheme="minorEastAsia" w:hAnsiTheme="minorEastAsia" w:hint="eastAsia"/>
        </w:rPr>
        <w:t>PCにバックアップをして実行してください。</w:t>
      </w:r>
    </w:p>
    <w:p w14:paraId="3FDA4009" w14:textId="1969A06A" w:rsidR="00AF63B8" w:rsidRPr="00292AE8" w:rsidRDefault="00AF63B8" w:rsidP="00292AE8">
      <w:pPr>
        <w:pStyle w:val="2"/>
        <w:rPr>
          <w:rFonts w:hAnsiTheme="minorEastAsia"/>
        </w:rPr>
      </w:pPr>
      <w:bookmarkStart w:id="150" w:name="_Toc57055597"/>
      <w:bookmarkStart w:id="151" w:name="_Toc57062991"/>
      <w:bookmarkStart w:id="152" w:name="_Toc166600573"/>
      <w:r w:rsidRPr="00292AE8">
        <w:rPr>
          <w:rFonts w:hAnsiTheme="minorEastAsia" w:hint="eastAsia"/>
        </w:rPr>
        <w:t>機器を購入して「電話帳データ」が一切ない場合の新規データの作り方</w:t>
      </w:r>
      <w:bookmarkEnd w:id="150"/>
      <w:bookmarkEnd w:id="151"/>
      <w:bookmarkEnd w:id="152"/>
    </w:p>
    <w:p w14:paraId="043BBC6E" w14:textId="412B14E3" w:rsidR="001A2B7A" w:rsidRPr="00292AE8" w:rsidRDefault="001F60F4" w:rsidP="00292AE8">
      <w:pPr>
        <w:topLinePunct/>
        <w:ind w:leftChars="270" w:left="567"/>
        <w:rPr>
          <w:rFonts w:asciiTheme="minorEastAsia" w:hAnsiTheme="minorEastAsia"/>
        </w:rPr>
      </w:pPr>
      <w:r w:rsidRPr="00292AE8">
        <w:rPr>
          <w:rFonts w:asciiTheme="minorEastAsia" w:hAnsiTheme="minorEastAsia" w:hint="eastAsia"/>
        </w:rPr>
        <w:t>「</w:t>
      </w:r>
      <w:r w:rsidR="001A2B7A" w:rsidRPr="00292AE8">
        <w:rPr>
          <w:rFonts w:asciiTheme="minorEastAsia" w:hAnsiTheme="minorEastAsia" w:hint="eastAsia"/>
        </w:rPr>
        <w:t>SDメモリ</w:t>
      </w:r>
      <w:r w:rsidRPr="00292AE8">
        <w:rPr>
          <w:rFonts w:asciiTheme="minorEastAsia" w:hAnsiTheme="minorEastAsia" w:hint="eastAsia"/>
        </w:rPr>
        <w:t>ー</w:t>
      </w:r>
      <w:r w:rsidR="001A2B7A" w:rsidRPr="00292AE8">
        <w:rPr>
          <w:rFonts w:asciiTheme="minorEastAsia" w:hAnsiTheme="minorEastAsia" w:hint="eastAsia"/>
        </w:rPr>
        <w:t>カード</w:t>
      </w:r>
      <w:r w:rsidRPr="00292AE8">
        <w:rPr>
          <w:rFonts w:asciiTheme="minorEastAsia" w:hAnsiTheme="minorEastAsia" w:hint="eastAsia"/>
        </w:rPr>
        <w:t>」</w:t>
      </w:r>
      <w:r w:rsidR="001A2B7A" w:rsidRPr="00292AE8">
        <w:rPr>
          <w:rFonts w:asciiTheme="minorEastAsia" w:hAnsiTheme="minorEastAsia" w:hint="eastAsia"/>
        </w:rPr>
        <w:t>の中に電話帳データが無い場合のこと</w:t>
      </w:r>
      <w:r w:rsidRPr="00292AE8">
        <w:rPr>
          <w:rFonts w:asciiTheme="minorEastAsia" w:hAnsiTheme="minorEastAsia" w:hint="eastAsia"/>
        </w:rPr>
        <w:t>で</w:t>
      </w:r>
      <w:r w:rsidR="001A2B7A" w:rsidRPr="00292AE8">
        <w:rPr>
          <w:rFonts w:asciiTheme="minorEastAsia" w:hAnsiTheme="minorEastAsia" w:hint="eastAsia"/>
        </w:rPr>
        <w:t>す。</w:t>
      </w:r>
    </w:p>
    <w:p w14:paraId="32D782B2" w14:textId="77777777" w:rsidR="00AF63B8" w:rsidRPr="00292AE8" w:rsidRDefault="00AF63B8" w:rsidP="005868E0">
      <w:pPr>
        <w:pStyle w:val="3"/>
      </w:pPr>
      <w:r w:rsidRPr="00292AE8">
        <w:rPr>
          <w:rFonts w:hint="eastAsia"/>
        </w:rPr>
        <w:t>本プログラムではサンプルファイルの2行目から下を削除して使用します。</w:t>
      </w:r>
    </w:p>
    <w:p w14:paraId="10BDAFF2" w14:textId="704CB786" w:rsidR="00AF63B8" w:rsidRPr="00292AE8" w:rsidRDefault="00AF63B8" w:rsidP="005868E0">
      <w:pPr>
        <w:pStyle w:val="3"/>
      </w:pPr>
      <w:r w:rsidRPr="00292AE8">
        <w:rPr>
          <w:rFonts w:hint="eastAsia"/>
        </w:rPr>
        <w:t>電話機・FAX等を新規に購入した場合で新規データを作成するには「00000000」シート</w:t>
      </w:r>
      <w:r w:rsidRPr="00292AE8">
        <w:rPr>
          <w:rFonts w:hint="eastAsia"/>
        </w:rPr>
        <w:lastRenderedPageBreak/>
        <w:t>の</w:t>
      </w:r>
      <w:r w:rsidRPr="00292AE8">
        <w:rPr>
          <w:rFonts w:hint="eastAsia"/>
          <w:u w:val="wave"/>
        </w:rPr>
        <w:t>2行目から下で行番号の上をドラッグして最終行まで行削除</w:t>
      </w:r>
      <w:r w:rsidRPr="00292AE8">
        <w:rPr>
          <w:rFonts w:hint="eastAsia"/>
        </w:rPr>
        <w:t>してください。</w:t>
      </w:r>
      <w:r w:rsidRPr="00292AE8">
        <w:br/>
      </w:r>
      <w:r w:rsidRPr="00292AE8">
        <w:rPr>
          <w:rFonts w:hint="eastAsia"/>
        </w:rPr>
        <w:t>新規の場合は次項を飛ばして以下「</w:t>
      </w:r>
      <w:r w:rsidRPr="00A55C4C">
        <w:rPr>
          <w:color w:val="0070C0"/>
        </w:rPr>
        <w:fldChar w:fldCharType="begin"/>
      </w:r>
      <w:r w:rsidRPr="00A55C4C">
        <w:rPr>
          <w:color w:val="0070C0"/>
        </w:rPr>
        <w:instrText xml:space="preserve"> </w:instrText>
      </w:r>
      <w:r w:rsidRPr="00A55C4C">
        <w:rPr>
          <w:rFonts w:hint="eastAsia"/>
          <w:color w:val="0070C0"/>
        </w:rPr>
        <w:instrText>REF _Ref412377789 \r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(5)</w:t>
      </w:r>
      <w:r w:rsidRPr="00A55C4C">
        <w:rPr>
          <w:color w:val="0070C0"/>
        </w:rPr>
        <w:fldChar w:fldCharType="end"/>
      </w:r>
      <w:r w:rsidRPr="00292AE8">
        <w:rPr>
          <w:rFonts w:hint="eastAsia"/>
        </w:rPr>
        <w:t>」の項から編集を進めてください。</w:t>
      </w:r>
    </w:p>
    <w:p w14:paraId="397930CE" w14:textId="77777777" w:rsidR="002863E3" w:rsidRPr="00292AE8" w:rsidRDefault="002863E3" w:rsidP="00292AE8">
      <w:pPr>
        <w:pStyle w:val="2"/>
        <w:rPr>
          <w:rFonts w:hAnsiTheme="minorEastAsia"/>
        </w:rPr>
      </w:pPr>
      <w:bookmarkStart w:id="153" w:name="_Toc57055598"/>
      <w:bookmarkStart w:id="154" w:name="_Toc57062992"/>
      <w:bookmarkStart w:id="155" w:name="_Toc166600574"/>
      <w:r w:rsidRPr="00292AE8">
        <w:rPr>
          <w:rFonts w:hAnsiTheme="minorEastAsia" w:hint="eastAsia"/>
        </w:rPr>
        <w:t>「電話帳データ」がある場合のデータの編集方法</w:t>
      </w:r>
      <w:bookmarkEnd w:id="153"/>
      <w:bookmarkEnd w:id="154"/>
      <w:bookmarkEnd w:id="155"/>
    </w:p>
    <w:p w14:paraId="01824A97" w14:textId="4280A4B8" w:rsidR="003C12EA" w:rsidRDefault="004F3FBE" w:rsidP="005868E0">
      <w:pPr>
        <w:pStyle w:val="3"/>
      </w:pPr>
      <w:r>
        <w:rPr>
          <w:rFonts w:hint="eastAsia"/>
        </w:rPr>
        <w:t>「SDメモリーカード」のデータを確認したい場合は</w:t>
      </w:r>
      <w:r w:rsidR="003C12EA">
        <w:rPr>
          <w:rFonts w:hint="eastAsia"/>
        </w:rPr>
        <w:t>次のようにします。（一応説明書ですから記述しますが、データの有</w:t>
      </w:r>
      <w:r w:rsidR="00884FB5">
        <w:rPr>
          <w:rFonts w:hint="eastAsia"/>
        </w:rPr>
        <w:t>、</w:t>
      </w:r>
      <w:r w:rsidR="003C12EA">
        <w:rPr>
          <w:rFonts w:hint="eastAsia"/>
        </w:rPr>
        <w:t>無はこれまでにFAX電話機などの機器に差し込んで使用していれば当然データはあるわけですから特に確認しなくても良いです）</w:t>
      </w:r>
      <w:r w:rsidR="006C0AAE">
        <w:br/>
      </w:r>
      <w:r w:rsidR="002863E3" w:rsidRPr="00292AE8">
        <w:rPr>
          <w:rFonts w:hint="eastAsia"/>
        </w:rPr>
        <w:t>カードスロットに</w:t>
      </w:r>
      <w:r w:rsidR="003C12EA">
        <w:rPr>
          <w:rFonts w:hint="eastAsia"/>
        </w:rPr>
        <w:t>「SDメモリーカード」を</w:t>
      </w:r>
      <w:r w:rsidR="002863E3" w:rsidRPr="00292AE8">
        <w:rPr>
          <w:rFonts w:hint="eastAsia"/>
        </w:rPr>
        <w:t>挿入し</w:t>
      </w:r>
      <w:r w:rsidR="00292AE8" w:rsidRPr="00292AE8">
        <w:rPr>
          <w:rFonts w:hint="eastAsia"/>
        </w:rPr>
        <w:t>エクスプローラー</w:t>
      </w:r>
      <w:r w:rsidR="00645CEC" w:rsidRPr="00292AE8">
        <w:rPr>
          <w:rFonts w:hint="eastAsia"/>
        </w:rPr>
        <w:t>を起動してSDメモリーカードの以下のフォルダを確認してください。</w:t>
      </w:r>
    </w:p>
    <w:p w14:paraId="795223BA" w14:textId="002B99A9" w:rsidR="002863E3" w:rsidRPr="00292AE8" w:rsidRDefault="002863E3" w:rsidP="005868E0">
      <w:pPr>
        <w:pStyle w:val="3"/>
        <w:numPr>
          <w:ilvl w:val="0"/>
          <w:numId w:val="0"/>
        </w:numPr>
        <w:ind w:left="851"/>
      </w:pPr>
      <w:r w:rsidRPr="00292AE8">
        <w:rPr>
          <w:rFonts w:hint="eastAsia"/>
        </w:rPr>
        <w:t>PRIVATE\MEIGROUP\PCC\PCC_DAT\ADDRESS\00000000.TXTなどのフォルダがあることと上記末尾のデータファイル</w:t>
      </w:r>
      <w:r w:rsidR="006C0AAE" w:rsidRPr="00292AE8">
        <w:rPr>
          <w:rFonts w:hint="eastAsia"/>
        </w:rPr>
        <w:t>「00000000</w:t>
      </w:r>
      <w:r w:rsidR="006C0AAE">
        <w:rPr>
          <w:rFonts w:hint="eastAsia"/>
        </w:rPr>
        <w:t>.TXT</w:t>
      </w:r>
      <w:r w:rsidR="006C0AAE" w:rsidRPr="00292AE8">
        <w:rPr>
          <w:rFonts w:hint="eastAsia"/>
        </w:rPr>
        <w:t>」～「00000009</w:t>
      </w:r>
      <w:r w:rsidR="006C0AAE">
        <w:rPr>
          <w:rFonts w:hint="eastAsia"/>
        </w:rPr>
        <w:t>.TXT</w:t>
      </w:r>
      <w:r w:rsidR="006C0AAE" w:rsidRPr="00292AE8">
        <w:rPr>
          <w:rFonts w:hint="eastAsia"/>
        </w:rPr>
        <w:t>」</w:t>
      </w:r>
      <w:r w:rsidR="006C0AAE">
        <w:rPr>
          <w:rFonts w:hint="eastAsia"/>
        </w:rPr>
        <w:t>の内の1個</w:t>
      </w:r>
      <w:r w:rsidRPr="00292AE8">
        <w:rPr>
          <w:rFonts w:hint="eastAsia"/>
        </w:rPr>
        <w:t>があることを確認してください。</w:t>
      </w:r>
    </w:p>
    <w:p w14:paraId="5F318F0E" w14:textId="1A574343" w:rsidR="002863E3" w:rsidRPr="00292AE8" w:rsidRDefault="00E05080" w:rsidP="005868E0">
      <w:pPr>
        <w:pStyle w:val="3"/>
      </w:pPr>
      <w:r w:rsidRPr="00292AE8">
        <w:rPr>
          <w:rFonts w:hint="eastAsia"/>
        </w:rPr>
        <w:t>＜Pana電話帳編集＞タブの＜</w:t>
      </w:r>
      <w:r w:rsidR="002863E3" w:rsidRPr="00292AE8">
        <w:rPr>
          <w:rFonts w:hint="eastAsia"/>
        </w:rPr>
        <w:t>電話帳取り込み</w:t>
      </w:r>
      <w:r w:rsidRPr="00292AE8">
        <w:rPr>
          <w:rFonts w:hint="eastAsia"/>
        </w:rPr>
        <w:t>＞</w:t>
      </w:r>
      <w:r w:rsidR="002863E3" w:rsidRPr="00292AE8">
        <w:rPr>
          <w:rFonts w:hint="eastAsia"/>
        </w:rPr>
        <w:t>アイコンをクリックして後述する「</w:t>
      </w:r>
      <w:r w:rsidR="002863E3" w:rsidRPr="00A55C4C">
        <w:rPr>
          <w:color w:val="0070C0"/>
        </w:rPr>
        <w:fldChar w:fldCharType="begin"/>
      </w:r>
      <w:r w:rsidR="002863E3" w:rsidRPr="00A55C4C">
        <w:rPr>
          <w:color w:val="0070C0"/>
        </w:rPr>
        <w:instrText xml:space="preserve"> </w:instrText>
      </w:r>
      <w:r w:rsidR="002863E3" w:rsidRPr="00A55C4C">
        <w:rPr>
          <w:rFonts w:hint="eastAsia"/>
          <w:color w:val="0070C0"/>
        </w:rPr>
        <w:instrText>REF _Ref412465352 \h</w:instrText>
      </w:r>
      <w:r w:rsidR="002863E3" w:rsidRPr="00A55C4C">
        <w:rPr>
          <w:color w:val="0070C0"/>
        </w:rPr>
        <w:instrText xml:space="preserve">  \* MERGEFORMAT </w:instrText>
      </w:r>
      <w:r w:rsidR="002863E3" w:rsidRPr="00A55C4C">
        <w:rPr>
          <w:color w:val="0070C0"/>
        </w:rPr>
      </w:r>
      <w:r w:rsidR="002863E3" w:rsidRPr="00A55C4C">
        <w:rPr>
          <w:color w:val="0070C0"/>
        </w:rPr>
        <w:fldChar w:fldCharType="separate"/>
      </w:r>
      <w:r w:rsidR="005868E0" w:rsidRPr="00A55C4C">
        <w:rPr>
          <w:rFonts w:hint="eastAsia"/>
          <w:color w:val="0070C0"/>
        </w:rPr>
        <w:t xml:space="preserve">図 </w:t>
      </w:r>
      <w:r w:rsidR="005868E0" w:rsidRPr="00A55C4C">
        <w:rPr>
          <w:color w:val="0070C0"/>
        </w:rPr>
        <w:t>12</w:t>
      </w:r>
      <w:r w:rsidR="005868E0" w:rsidRPr="00A55C4C">
        <w:rPr>
          <w:rFonts w:hint="eastAsia"/>
          <w:color w:val="0070C0"/>
        </w:rPr>
        <w:t xml:space="preserve"> 電話帳取り込み</w:t>
      </w:r>
      <w:r w:rsidR="002863E3" w:rsidRPr="00A55C4C">
        <w:rPr>
          <w:color w:val="0070C0"/>
        </w:rPr>
        <w:fldChar w:fldCharType="end"/>
      </w:r>
      <w:r w:rsidR="002863E3" w:rsidRPr="00292AE8">
        <w:rPr>
          <w:rFonts w:hint="eastAsia"/>
        </w:rPr>
        <w:t>」ダイアログを表示し「ドライブ名」リストから「SDメモリーカード」スロットのドライブを選択し「開く」ボタンを押し、「電話帳テキストファイルを選択」ダイアログが表示します。SDメモリーカードの「*.TXT」を表示するので取り込むファイルを選択し＜OK＞をクリックするとシートにデータを取り込み編集が可能になります。</w:t>
      </w:r>
      <w:r w:rsidR="002863E3" w:rsidRPr="00292AE8">
        <w:br/>
      </w:r>
      <w:r w:rsidR="002863E3" w:rsidRPr="00292AE8">
        <w:rPr>
          <w:rFonts w:hint="eastAsia"/>
        </w:rPr>
        <w:t>「電話帳取り込み」の詳しい操作は後述する「</w:t>
      </w:r>
      <w:r w:rsidR="002863E3" w:rsidRPr="00A55C4C">
        <w:rPr>
          <w:color w:val="0070C0"/>
        </w:rPr>
        <w:fldChar w:fldCharType="begin"/>
      </w:r>
      <w:r w:rsidR="002863E3" w:rsidRPr="00A55C4C">
        <w:rPr>
          <w:color w:val="0070C0"/>
        </w:rPr>
        <w:instrText xml:space="preserve"> </w:instrText>
      </w:r>
      <w:r w:rsidR="002863E3" w:rsidRPr="00A55C4C">
        <w:rPr>
          <w:rFonts w:hint="eastAsia"/>
          <w:color w:val="0070C0"/>
        </w:rPr>
        <w:instrText>REF _Ref412540170 \n \h</w:instrText>
      </w:r>
      <w:r w:rsidR="002863E3" w:rsidRPr="00A55C4C">
        <w:rPr>
          <w:color w:val="0070C0"/>
        </w:rPr>
        <w:instrText xml:space="preserve">  \* MERGEFORMAT </w:instrText>
      </w:r>
      <w:r w:rsidR="002863E3" w:rsidRPr="00A55C4C">
        <w:rPr>
          <w:color w:val="0070C0"/>
        </w:rPr>
      </w:r>
      <w:r w:rsidR="002863E3" w:rsidRPr="00A55C4C">
        <w:rPr>
          <w:color w:val="0070C0"/>
        </w:rPr>
        <w:fldChar w:fldCharType="separate"/>
      </w:r>
      <w:r w:rsidR="005868E0" w:rsidRPr="00A55C4C">
        <w:rPr>
          <w:color w:val="0070C0"/>
        </w:rPr>
        <w:t>(8)</w:t>
      </w:r>
      <w:r w:rsidR="002863E3" w:rsidRPr="00A55C4C">
        <w:rPr>
          <w:color w:val="0070C0"/>
        </w:rPr>
        <w:fldChar w:fldCharType="end"/>
      </w:r>
      <w:r w:rsidR="002863E3" w:rsidRPr="00A55C4C">
        <w:rPr>
          <w:color w:val="0070C0"/>
        </w:rPr>
        <w:fldChar w:fldCharType="begin"/>
      </w:r>
      <w:r w:rsidR="002863E3" w:rsidRPr="00A55C4C">
        <w:rPr>
          <w:color w:val="0070C0"/>
        </w:rPr>
        <w:instrText xml:space="preserve"> REF _Ref412540170 \h  \* MERGEFORMAT </w:instrText>
      </w:r>
      <w:r w:rsidR="002863E3" w:rsidRPr="00A55C4C">
        <w:rPr>
          <w:color w:val="0070C0"/>
        </w:rPr>
      </w:r>
      <w:r w:rsidR="002863E3" w:rsidRPr="00A55C4C">
        <w:rPr>
          <w:color w:val="0070C0"/>
        </w:rPr>
        <w:fldChar w:fldCharType="separate"/>
      </w:r>
      <w:r w:rsidR="005868E0" w:rsidRPr="00A55C4C">
        <w:rPr>
          <w:rFonts w:hint="eastAsia"/>
          <w:color w:val="0070C0"/>
        </w:rPr>
        <w:t>電話帳取り込み方法</w:t>
      </w:r>
      <w:r w:rsidR="002863E3" w:rsidRPr="00A55C4C">
        <w:rPr>
          <w:color w:val="0070C0"/>
        </w:rPr>
        <w:fldChar w:fldCharType="end"/>
      </w:r>
      <w:r w:rsidR="002863E3" w:rsidRPr="00292AE8">
        <w:rPr>
          <w:rFonts w:hint="eastAsia"/>
        </w:rPr>
        <w:t>」をご覧ください。</w:t>
      </w:r>
    </w:p>
    <w:p w14:paraId="0B49E8ED" w14:textId="6F390923" w:rsidR="002863E3" w:rsidRPr="00292AE8" w:rsidRDefault="002863E3" w:rsidP="005868E0">
      <w:pPr>
        <w:pStyle w:val="3"/>
      </w:pPr>
      <w:r w:rsidRPr="00292AE8">
        <w:rPr>
          <w:rFonts w:hint="eastAsia"/>
        </w:rPr>
        <w:t>セル「E1」は電話帳</w:t>
      </w:r>
      <w:r w:rsidR="004F3FBE">
        <w:rPr>
          <w:rFonts w:hint="eastAsia"/>
        </w:rPr>
        <w:t>データのファイルの中</w:t>
      </w:r>
      <w:r w:rsidR="004F3FBE" w:rsidRPr="00292AE8">
        <w:rPr>
          <w:rFonts w:hint="eastAsia"/>
        </w:rPr>
        <w:t>から読み取った</w:t>
      </w:r>
      <w:r w:rsidRPr="00292AE8">
        <w:rPr>
          <w:rFonts w:hint="eastAsia"/>
        </w:rPr>
        <w:t>「電話帳タイトル」です。</w:t>
      </w:r>
      <w:r w:rsidRPr="00292AE8">
        <w:br/>
      </w:r>
      <w:r w:rsidRPr="00292AE8">
        <w:rPr>
          <w:rFonts w:hint="eastAsia"/>
        </w:rPr>
        <w:t>シート名は電話帳</w:t>
      </w:r>
      <w:r w:rsidR="004F3FBE">
        <w:rPr>
          <w:rFonts w:hint="eastAsia"/>
        </w:rPr>
        <w:t>データのファイルの中</w:t>
      </w:r>
      <w:r w:rsidRPr="00292AE8">
        <w:rPr>
          <w:rFonts w:hint="eastAsia"/>
        </w:rPr>
        <w:t>から読み取った電話帳の「保存ファイル名」になります。</w:t>
      </w:r>
      <w:r w:rsidRPr="00292AE8">
        <w:br/>
      </w:r>
      <w:r w:rsidRPr="00292AE8">
        <w:rPr>
          <w:rFonts w:hint="eastAsia"/>
        </w:rPr>
        <w:t>シート名には決まりがあるため変更するには注意が必要で次項の「</w:t>
      </w:r>
      <w:r w:rsidRPr="00A55C4C">
        <w:rPr>
          <w:color w:val="0070C0"/>
        </w:rPr>
        <w:fldChar w:fldCharType="begin"/>
      </w:r>
      <w:r w:rsidRPr="00A55C4C">
        <w:rPr>
          <w:color w:val="0070C0"/>
        </w:rPr>
        <w:instrText xml:space="preserve"> </w:instrText>
      </w:r>
      <w:r w:rsidRPr="00A55C4C">
        <w:rPr>
          <w:rFonts w:hint="eastAsia"/>
          <w:color w:val="0070C0"/>
        </w:rPr>
        <w:instrText>REF _Ref412393404 \r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sidRPr="00A55C4C">
        <w:rPr>
          <w:color w:val="0070C0"/>
        </w:rPr>
        <w:fldChar w:fldCharType="begin"/>
      </w:r>
      <w:r w:rsidRPr="00A55C4C">
        <w:rPr>
          <w:color w:val="0070C0"/>
        </w:rPr>
        <w:instrText xml:space="preserve"> REF _Ref412393409 \h  \* MERGEFORMAT </w:instrText>
      </w:r>
      <w:r w:rsidRPr="00A55C4C">
        <w:rPr>
          <w:color w:val="0070C0"/>
        </w:rPr>
      </w:r>
      <w:r w:rsidRPr="00A55C4C">
        <w:rPr>
          <w:color w:val="0070C0"/>
        </w:rPr>
        <w:fldChar w:fldCharType="separate"/>
      </w:r>
      <w:r w:rsidR="005868E0" w:rsidRPr="00A55C4C">
        <w:rPr>
          <w:rFonts w:hint="eastAsia"/>
          <w:color w:val="0070C0"/>
        </w:rPr>
        <w:t>電話帳書き出し方法</w:t>
      </w:r>
      <w:r w:rsidRPr="00A55C4C">
        <w:rPr>
          <w:color w:val="0070C0"/>
        </w:rPr>
        <w:fldChar w:fldCharType="end"/>
      </w:r>
      <w:r w:rsidRPr="00292AE8">
        <w:rPr>
          <w:rFonts w:hint="eastAsia"/>
        </w:rPr>
        <w:t>」の「</w:t>
      </w:r>
      <w:r w:rsidRPr="00A55C4C">
        <w:rPr>
          <w:color w:val="0070C0"/>
        </w:rPr>
        <w:fldChar w:fldCharType="begin"/>
      </w:r>
      <w:r w:rsidRPr="00A55C4C">
        <w:rPr>
          <w:color w:val="0070C0"/>
        </w:rPr>
        <w:instrText xml:space="preserve"> </w:instrText>
      </w:r>
      <w:r w:rsidRPr="00A55C4C">
        <w:rPr>
          <w:rFonts w:hint="eastAsia"/>
          <w:color w:val="0070C0"/>
        </w:rPr>
        <w:instrText>REF _Ref412393504 \w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６(6)3)</w:t>
      </w:r>
      <w:r w:rsidRPr="00A55C4C">
        <w:rPr>
          <w:color w:val="0070C0"/>
        </w:rPr>
        <w:fldChar w:fldCharType="end"/>
      </w:r>
      <w:r w:rsidRPr="00292AE8">
        <w:rPr>
          <w:rFonts w:hint="eastAsia"/>
        </w:rPr>
        <w:t>」項をご覧ください。</w:t>
      </w:r>
    </w:p>
    <w:p w14:paraId="28BFAB09" w14:textId="77777777" w:rsidR="00874BF5" w:rsidRPr="00292AE8" w:rsidRDefault="00874BF5" w:rsidP="00292AE8">
      <w:pPr>
        <w:pStyle w:val="2"/>
        <w:rPr>
          <w:rFonts w:hAnsiTheme="minorEastAsia"/>
        </w:rPr>
      </w:pPr>
      <w:bookmarkStart w:id="156" w:name="_Ref412377789"/>
      <w:bookmarkStart w:id="157" w:name="_Toc57055599"/>
      <w:bookmarkStart w:id="158" w:name="_Toc57062993"/>
      <w:bookmarkStart w:id="159" w:name="_Toc166600575"/>
      <w:r w:rsidRPr="00292AE8">
        <w:rPr>
          <w:rFonts w:hAnsiTheme="minorEastAsia" w:hint="eastAsia"/>
        </w:rPr>
        <w:t>２行目以下のデータの編集方法</w:t>
      </w:r>
      <w:bookmarkEnd w:id="156"/>
      <w:bookmarkEnd w:id="157"/>
      <w:bookmarkEnd w:id="158"/>
      <w:bookmarkEnd w:id="159"/>
    </w:p>
    <w:p w14:paraId="5C113C87" w14:textId="7B7F1B99" w:rsidR="00874BF5" w:rsidRPr="00292AE8" w:rsidRDefault="00874BF5" w:rsidP="005868E0">
      <w:pPr>
        <w:pStyle w:val="3"/>
      </w:pPr>
      <w:r w:rsidRPr="00292AE8">
        <w:rPr>
          <w:rFonts w:hint="eastAsia"/>
        </w:rPr>
        <w:t>1行目のタイトルを考慮してデータを入力しますが、シートへ直接入力も可能です。</w:t>
      </w:r>
      <w:r w:rsidRPr="00292AE8">
        <w:br/>
      </w:r>
      <w:r w:rsidRPr="00292AE8">
        <w:rPr>
          <w:rFonts w:hint="eastAsia"/>
        </w:rPr>
        <w:t>文字数制限やIME「データ入力規則」により入力をし易くしておりますが、エラー</w:t>
      </w:r>
      <w:r w:rsidR="006C0AAE">
        <w:rPr>
          <w:rFonts w:hint="eastAsia"/>
        </w:rPr>
        <w:t>と</w:t>
      </w:r>
      <w:r w:rsidRPr="00292AE8">
        <w:rPr>
          <w:rFonts w:hint="eastAsia"/>
        </w:rPr>
        <w:t>なる入力をした場合は後位のセルに移動後エラーが発生したセルに戻りますが無視するとエラーのままになるのでその点はご注意ください。</w:t>
      </w:r>
      <w:r w:rsidRPr="00292AE8">
        <w:br/>
      </w:r>
      <w:r w:rsidRPr="00292AE8">
        <w:rPr>
          <w:rFonts w:hint="eastAsia"/>
        </w:rPr>
        <w:t>次の方法で入力されることを推奨します。</w:t>
      </w:r>
    </w:p>
    <w:p w14:paraId="0420DE98" w14:textId="3936A97F" w:rsidR="00874BF5" w:rsidRPr="00292AE8" w:rsidRDefault="00874BF5" w:rsidP="005868E0">
      <w:pPr>
        <w:pStyle w:val="3"/>
      </w:pPr>
      <w:r w:rsidRPr="00292AE8">
        <w:rPr>
          <w:rFonts w:hint="eastAsia"/>
        </w:rPr>
        <w:t>「データ入力」ダイアログボックスで入力する。</w:t>
      </w:r>
      <w:r w:rsidRPr="00292AE8">
        <w:br/>
      </w:r>
      <w:r w:rsidRPr="00292AE8">
        <w:rPr>
          <w:rFonts w:hint="eastAsia"/>
          <w:u w:val="wave"/>
        </w:rPr>
        <w:t>２行目A～E列のセル</w:t>
      </w:r>
      <w:r w:rsidR="005E7A62" w:rsidRPr="00292AE8">
        <w:rPr>
          <w:rFonts w:hint="eastAsia"/>
          <w:u w:val="wave"/>
        </w:rPr>
        <w:t>を選択して</w:t>
      </w:r>
      <w:r w:rsidR="005E7A62" w:rsidRPr="00292AE8">
        <w:rPr>
          <w:rFonts w:hint="eastAsia"/>
        </w:rPr>
        <w:t>＜Pana電話帳編集＞―＜</w:t>
      </w:r>
      <w:r w:rsidRPr="00292AE8">
        <w:rPr>
          <w:rFonts w:hint="eastAsia"/>
        </w:rPr>
        <w:t>「データ入力</w:t>
      </w:r>
      <w:r w:rsidR="005E7A62" w:rsidRPr="00292AE8">
        <w:rPr>
          <w:rFonts w:hint="eastAsia"/>
        </w:rPr>
        <w:t>＞</w:t>
      </w:r>
      <w:r w:rsidRPr="00292AE8">
        <w:rPr>
          <w:rFonts w:hint="eastAsia"/>
        </w:rPr>
        <w:t>アイコン</w:t>
      </w:r>
      <w:r w:rsidR="005E7A62" w:rsidRPr="00292AE8">
        <w:rPr>
          <w:rFonts w:hint="eastAsia"/>
        </w:rPr>
        <w:t>をクリックする</w:t>
      </w:r>
      <w:r w:rsidRPr="00292AE8">
        <w:rPr>
          <w:rFonts w:hint="eastAsia"/>
        </w:rPr>
        <w:t>、またはセル「A2」（２行目A列）右クリックして「</w:t>
      </w:r>
      <w:r w:rsidR="006001A6" w:rsidRPr="00A55C4C">
        <w:rPr>
          <w:color w:val="0070C0"/>
        </w:rPr>
        <w:fldChar w:fldCharType="begin"/>
      </w:r>
      <w:r w:rsidR="006001A6" w:rsidRPr="00A55C4C">
        <w:rPr>
          <w:color w:val="0070C0"/>
        </w:rPr>
        <w:instrText xml:space="preserve"> </w:instrText>
      </w:r>
      <w:r w:rsidR="006001A6" w:rsidRPr="00A55C4C">
        <w:rPr>
          <w:rFonts w:hint="eastAsia"/>
          <w:color w:val="0070C0"/>
        </w:rPr>
        <w:instrText>REF _Ref57105179 \h</w:instrText>
      </w:r>
      <w:r w:rsidR="006001A6" w:rsidRPr="00A55C4C">
        <w:rPr>
          <w:color w:val="0070C0"/>
        </w:rPr>
        <w:instrText xml:space="preserve"> </w:instrText>
      </w:r>
      <w:r w:rsidR="00292AE8" w:rsidRPr="00A55C4C">
        <w:rPr>
          <w:color w:val="0070C0"/>
        </w:rPr>
        <w:instrText xml:space="preserve"> \* MERGEFORMAT </w:instrText>
      </w:r>
      <w:r w:rsidR="006001A6" w:rsidRPr="00A55C4C">
        <w:rPr>
          <w:color w:val="0070C0"/>
        </w:rPr>
      </w:r>
      <w:r w:rsidR="006001A6" w:rsidRPr="00A55C4C">
        <w:rPr>
          <w:color w:val="0070C0"/>
        </w:rPr>
        <w:fldChar w:fldCharType="separate"/>
      </w:r>
      <w:r w:rsidR="005868E0" w:rsidRPr="00A55C4C">
        <w:rPr>
          <w:rFonts w:hint="eastAsia"/>
          <w:color w:val="0070C0"/>
        </w:rPr>
        <w:t xml:space="preserve">図 </w:t>
      </w:r>
      <w:r w:rsidR="005868E0" w:rsidRPr="00A55C4C">
        <w:rPr>
          <w:noProof/>
          <w:color w:val="0070C0"/>
        </w:rPr>
        <w:t>8</w:t>
      </w:r>
      <w:r w:rsidR="005868E0" w:rsidRPr="00A55C4C">
        <w:rPr>
          <w:color w:val="0070C0"/>
        </w:rPr>
        <w:t xml:space="preserve"> </w:t>
      </w:r>
      <w:r w:rsidR="005868E0" w:rsidRPr="00A55C4C">
        <w:rPr>
          <w:rFonts w:hint="eastAsia"/>
          <w:color w:val="0070C0"/>
        </w:rPr>
        <w:t>「データ入力」ダイアログボックス</w:t>
      </w:r>
      <w:r w:rsidR="006001A6" w:rsidRPr="00A55C4C">
        <w:rPr>
          <w:color w:val="0070C0"/>
        </w:rPr>
        <w:fldChar w:fldCharType="end"/>
      </w:r>
      <w:r w:rsidRPr="00292AE8">
        <w:rPr>
          <w:rFonts w:hint="eastAsia"/>
        </w:rPr>
        <w:t>」を表示します。</w:t>
      </w:r>
      <w:r w:rsidRPr="00292AE8">
        <w:br/>
      </w:r>
      <w:r w:rsidRPr="00292AE8">
        <w:rPr>
          <w:rFonts w:hint="eastAsia"/>
        </w:rPr>
        <w:t>（２行目以下の「A」列で右クリックするのが最も簡単です。表示した「データ入力」ダイアログの「説明」ボタンの内容をご覧ください。）</w:t>
      </w:r>
    </w:p>
    <w:p w14:paraId="1C4BF318" w14:textId="128B1D01" w:rsidR="00874BF5" w:rsidRPr="00292AE8" w:rsidRDefault="00874BF5" w:rsidP="005868E0">
      <w:pPr>
        <w:pStyle w:val="3"/>
        <w:numPr>
          <w:ilvl w:val="0"/>
          <w:numId w:val="0"/>
        </w:numPr>
        <w:ind w:left="993"/>
      </w:pPr>
      <w:r w:rsidRPr="00292AE8">
        <w:rPr>
          <w:rFonts w:hint="eastAsia"/>
        </w:rPr>
        <w:t xml:space="preserve">※ </w:t>
      </w:r>
      <w:r w:rsidR="006001A6" w:rsidRPr="00292AE8">
        <w:rPr>
          <w:rFonts w:hint="eastAsia"/>
        </w:rPr>
        <w:t>「</w:t>
      </w:r>
      <w:r w:rsidR="006001A6" w:rsidRPr="00A55C4C">
        <w:rPr>
          <w:color w:val="0070C0"/>
        </w:rPr>
        <w:fldChar w:fldCharType="begin"/>
      </w:r>
      <w:r w:rsidR="006001A6" w:rsidRPr="00A55C4C">
        <w:rPr>
          <w:color w:val="0070C0"/>
        </w:rPr>
        <w:instrText xml:space="preserve"> </w:instrText>
      </w:r>
      <w:r w:rsidR="006001A6" w:rsidRPr="00A55C4C">
        <w:rPr>
          <w:rFonts w:hint="eastAsia"/>
          <w:color w:val="0070C0"/>
        </w:rPr>
        <w:instrText>REF _Ref57105179 \h</w:instrText>
      </w:r>
      <w:r w:rsidR="006001A6" w:rsidRPr="00A55C4C">
        <w:rPr>
          <w:color w:val="0070C0"/>
        </w:rPr>
        <w:instrText xml:space="preserve"> </w:instrText>
      </w:r>
      <w:r w:rsidR="00292AE8" w:rsidRPr="00A55C4C">
        <w:rPr>
          <w:color w:val="0070C0"/>
        </w:rPr>
        <w:instrText xml:space="preserve"> \* MERGEFORMAT </w:instrText>
      </w:r>
      <w:r w:rsidR="006001A6" w:rsidRPr="00A55C4C">
        <w:rPr>
          <w:color w:val="0070C0"/>
        </w:rPr>
      </w:r>
      <w:r w:rsidR="006001A6" w:rsidRPr="00A55C4C">
        <w:rPr>
          <w:color w:val="0070C0"/>
        </w:rPr>
        <w:fldChar w:fldCharType="separate"/>
      </w:r>
      <w:r w:rsidR="005868E0" w:rsidRPr="00A55C4C">
        <w:rPr>
          <w:rFonts w:hint="eastAsia"/>
          <w:color w:val="0070C0"/>
        </w:rPr>
        <w:t xml:space="preserve">図 </w:t>
      </w:r>
      <w:r w:rsidR="005868E0" w:rsidRPr="00A55C4C">
        <w:rPr>
          <w:noProof/>
          <w:color w:val="0070C0"/>
        </w:rPr>
        <w:t>8</w:t>
      </w:r>
      <w:r w:rsidR="005868E0" w:rsidRPr="00A55C4C">
        <w:rPr>
          <w:color w:val="0070C0"/>
        </w:rPr>
        <w:t xml:space="preserve"> </w:t>
      </w:r>
      <w:r w:rsidR="005868E0" w:rsidRPr="00A55C4C">
        <w:rPr>
          <w:rFonts w:hint="eastAsia"/>
          <w:color w:val="0070C0"/>
        </w:rPr>
        <w:t>「データ入力」ダイアログボックス</w:t>
      </w:r>
      <w:r w:rsidR="006001A6" w:rsidRPr="00A55C4C">
        <w:rPr>
          <w:color w:val="0070C0"/>
        </w:rPr>
        <w:fldChar w:fldCharType="end"/>
      </w:r>
      <w:r w:rsidR="006001A6" w:rsidRPr="00292AE8">
        <w:rPr>
          <w:rFonts w:hint="eastAsia"/>
        </w:rPr>
        <w:t>」</w:t>
      </w:r>
      <w:r w:rsidRPr="00292AE8">
        <w:rPr>
          <w:rFonts w:hint="eastAsia"/>
        </w:rPr>
        <w:t>は「Panasonic電話帳編集_0_サンプル</w:t>
      </w:r>
      <w:r w:rsidR="002E477D">
        <w:rPr>
          <w:rFonts w:hint="eastAsia"/>
        </w:rPr>
        <w:t>201</w:t>
      </w:r>
      <w:r w:rsidRPr="00292AE8">
        <w:rPr>
          <w:rFonts w:hint="eastAsia"/>
        </w:rPr>
        <w:t>.xlsm」を開き「A2」セルで右クリックして開いた図です。ユーザー用の電話帳ファイルを作る場合は、全行削除した上でこの「A2」セルで右クリックすると名前から</w:t>
      </w:r>
      <w:r w:rsidRPr="00292AE8">
        <w:rPr>
          <w:rFonts w:hint="eastAsia"/>
        </w:rPr>
        <w:lastRenderedPageBreak/>
        <w:t>下が空白のダイアログボックスを開くのでセルに直接入力するよりも簡単にデータが作れます。</w:t>
      </w:r>
    </w:p>
    <w:p w14:paraId="28B99059" w14:textId="77777777" w:rsidR="00874BF5" w:rsidRPr="00292AE8" w:rsidRDefault="00874BF5" w:rsidP="005868E0">
      <w:pPr>
        <w:pStyle w:val="3"/>
      </w:pPr>
      <w:r w:rsidRPr="00292AE8">
        <w:rPr>
          <w:rStyle w:val="30"/>
          <w:rFonts w:asciiTheme="minorEastAsia" w:eastAsiaTheme="minorEastAsia" w:hAnsiTheme="minorEastAsia" w:hint="eastAsia"/>
        </w:rPr>
        <w:t>２行以下のE列の識別用「グループ」は電話帳のデータファイル「*.TXT」には書き出しませんので省略しても構いません。（A列グループを編集者に分かり易くするためで</w:t>
      </w:r>
      <w:r w:rsidRPr="00292AE8">
        <w:rPr>
          <w:rFonts w:hint="eastAsia"/>
        </w:rPr>
        <w:t>す。E列より右方向の列は上記同様ですので記入することは自由です。）</w:t>
      </w:r>
    </w:p>
    <w:p w14:paraId="71E37BBF" w14:textId="77777777" w:rsidR="00874BF5" w:rsidRPr="00292AE8" w:rsidRDefault="00874BF5" w:rsidP="005868E0">
      <w:pPr>
        <w:pStyle w:val="3"/>
      </w:pPr>
      <w:r w:rsidRPr="00292AE8">
        <w:rPr>
          <w:rFonts w:hint="eastAsia"/>
        </w:rPr>
        <w:t>２行目より下の行については、並べ替えは自由です。</w:t>
      </w:r>
    </w:p>
    <w:p w14:paraId="3F0F5149" w14:textId="77777777" w:rsidR="00874BF5" w:rsidRPr="00292AE8" w:rsidRDefault="00874BF5" w:rsidP="00292AE8">
      <w:pPr>
        <w:topLinePunct/>
        <w:ind w:leftChars="337" w:left="708"/>
        <w:rPr>
          <w:rFonts w:asciiTheme="minorEastAsia" w:hAnsiTheme="minorEastAsia"/>
        </w:rPr>
      </w:pPr>
      <w:r w:rsidRPr="00292AE8">
        <w:rPr>
          <w:rFonts w:asciiTheme="minorEastAsia" w:hAnsiTheme="minorEastAsia" w:hint="eastAsia"/>
        </w:rPr>
        <w:t>※ ダイアログのデータ入力については試してみるとすぐに分かるので省略します。</w:t>
      </w:r>
    </w:p>
    <w:p w14:paraId="4F331043" w14:textId="209215BD" w:rsidR="00AF63B8" w:rsidRPr="00292AE8" w:rsidRDefault="00F20468" w:rsidP="00292AE8">
      <w:pPr>
        <w:topLinePunct/>
        <w:ind w:leftChars="800" w:left="1680"/>
        <w:rPr>
          <w:rFonts w:asciiTheme="minorEastAsia" w:hAnsiTheme="minorEastAsia"/>
        </w:rPr>
      </w:pPr>
      <w:r w:rsidRPr="00292AE8">
        <w:rPr>
          <w:rFonts w:asciiTheme="minorEastAsia" w:hAnsiTheme="minorEastAsia" w:hint="eastAsia"/>
          <w:noProof/>
        </w:rPr>
        <mc:AlternateContent>
          <mc:Choice Requires="wpg">
            <w:drawing>
              <wp:inline distT="0" distB="0" distL="0" distR="0" wp14:anchorId="696DB1B7" wp14:editId="1930330E">
                <wp:extent cx="3395980" cy="2012950"/>
                <wp:effectExtent l="0" t="0" r="0" b="6350"/>
                <wp:docPr id="14" name="グループ化 14"/>
                <wp:cNvGraphicFramePr/>
                <a:graphic xmlns:a="http://schemas.openxmlformats.org/drawingml/2006/main">
                  <a:graphicData uri="http://schemas.microsoft.com/office/word/2010/wordprocessingGroup">
                    <wpg:wgp>
                      <wpg:cNvGrpSpPr/>
                      <wpg:grpSpPr>
                        <a:xfrm>
                          <a:off x="0" y="0"/>
                          <a:ext cx="3395980" cy="2012950"/>
                          <a:chOff x="0" y="0"/>
                          <a:chExt cx="3395980" cy="2012998"/>
                        </a:xfrm>
                      </wpg:grpSpPr>
                      <wps:wsp>
                        <wps:cNvPr id="22" name="テキスト ボックス 22"/>
                        <wps:cNvSpPr txBox="1"/>
                        <wps:spPr>
                          <a:xfrm>
                            <a:off x="0" y="1784393"/>
                            <a:ext cx="3395345" cy="228605"/>
                          </a:xfrm>
                          <a:prstGeom prst="rect">
                            <a:avLst/>
                          </a:prstGeom>
                          <a:solidFill>
                            <a:prstClr val="white"/>
                          </a:solidFill>
                          <a:ln>
                            <a:noFill/>
                          </a:ln>
                        </wps:spPr>
                        <wps:txbx>
                          <w:txbxContent>
                            <w:p w14:paraId="2CB92B0B" w14:textId="741BFA71" w:rsidR="00B415C6" w:rsidRDefault="00B415C6" w:rsidP="00874BF5">
                              <w:pPr>
                                <w:pStyle w:val="ac"/>
                                <w:jc w:val="center"/>
                                <w:rPr>
                                  <w:noProof/>
                                </w:rPr>
                              </w:pPr>
                              <w:bookmarkStart w:id="160" w:name="_Ref571051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8</w:t>
                              </w:r>
                              <w:r>
                                <w:fldChar w:fldCharType="end"/>
                              </w:r>
                              <w:r>
                                <w:t xml:space="preserve"> </w:t>
                              </w:r>
                              <w:r w:rsidRPr="00874BF5">
                                <w:rPr>
                                  <w:rFonts w:hint="eastAsia"/>
                                </w:rPr>
                                <w:t>「データ入力」ダイアログボックス</w:t>
                              </w:r>
                              <w:bookmarkEnd w:id="16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3" name="図 13"/>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3395980" cy="1754505"/>
                          </a:xfrm>
                          <a:prstGeom prst="rect">
                            <a:avLst/>
                          </a:prstGeom>
                        </pic:spPr>
                      </pic:pic>
                    </wpg:wgp>
                  </a:graphicData>
                </a:graphic>
              </wp:inline>
            </w:drawing>
          </mc:Choice>
          <mc:Fallback>
            <w:pict>
              <v:group w14:anchorId="696DB1B7" id="グループ化 14" o:spid="_x0000_s1049" style="width:267.4pt;height:158.5pt;mso-position-horizontal-relative:char;mso-position-vertical-relative:line" coordsize="33959,2012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&#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">
                <v:shape id="テキスト ボックス 22" o:spid="_x0000_s1050" type="#_x0000_t202" style="position:absolute;top:17843;width:3395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2CB92B0B" w14:textId="741BFA71" w:rsidR="00B415C6" w:rsidRDefault="00B415C6" w:rsidP="00874BF5">
                        <w:pPr>
                          <w:pStyle w:val="ac"/>
                          <w:jc w:val="center"/>
                          <w:rPr>
                            <w:noProof/>
                          </w:rPr>
                        </w:pPr>
                        <w:bookmarkStart w:id="168" w:name="_Ref571051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8</w:t>
                        </w:r>
                        <w:r>
                          <w:fldChar w:fldCharType="end"/>
                        </w:r>
                        <w:r>
                          <w:t xml:space="preserve"> </w:t>
                        </w:r>
                        <w:r w:rsidRPr="00874BF5">
                          <w:rPr>
                            <w:rFonts w:hint="eastAsia"/>
                          </w:rPr>
                          <w:t>「データ入力」ダイアログボックス</w:t>
                        </w:r>
                        <w:bookmarkEnd w:id="168"/>
                      </w:p>
                    </w:txbxContent>
                  </v:textbox>
                </v:shape>
                <v:shape id="図 13" o:spid="_x0000_s1051" type="#_x0000_t75" style="position:absolute;width:33959;height:175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">
                  <v:imagedata r:id="rId26" o:title=""/>
                </v:shape>
                <w10:anchorlock/>
              </v:group>
            </w:pict>
          </mc:Fallback>
        </mc:AlternateContent>
      </w:r>
    </w:p>
    <w:bookmarkStart w:id="161" w:name="_Ref412393404"/>
    <w:bookmarkStart w:id="162" w:name="_Ref412393409"/>
    <w:bookmarkStart w:id="163" w:name="_Toc57055600"/>
    <w:bookmarkStart w:id="164" w:name="_Toc57062994"/>
    <w:bookmarkStart w:id="165" w:name="_Toc166600576"/>
    <w:p w14:paraId="7D0CDDA5" w14:textId="5A1D5CCF" w:rsidR="00874BF5" w:rsidRPr="00292AE8" w:rsidRDefault="00010E94" w:rsidP="00292AE8">
      <w:pPr>
        <w:pStyle w:val="2"/>
        <w:rPr>
          <w:rFonts w:hAnsiTheme="minorEastAsia"/>
        </w:rPr>
      </w:pPr>
      <w:r w:rsidRPr="00292AE8">
        <w:rPr>
          <w:rFonts w:hAnsiTheme="minorEastAsia" w:hint="eastAsia"/>
          <w:noProof/>
        </w:rPr>
        <mc:AlternateContent>
          <mc:Choice Requires="wpg">
            <w:drawing>
              <wp:anchor distT="0" distB="0" distL="114300" distR="114300" simplePos="0" relativeHeight="251656192" behindDoc="0" locked="0" layoutInCell="1" allowOverlap="1" wp14:anchorId="295A9A9F" wp14:editId="76DAF3EF">
                <wp:simplePos x="0" y="0"/>
                <wp:positionH relativeFrom="margin">
                  <wp:posOffset>3430270</wp:posOffset>
                </wp:positionH>
                <wp:positionV relativeFrom="paragraph">
                  <wp:posOffset>34290</wp:posOffset>
                </wp:positionV>
                <wp:extent cx="2234565" cy="2178050"/>
                <wp:effectExtent l="0" t="0" r="0" b="0"/>
                <wp:wrapSquare wrapText="bothSides"/>
                <wp:docPr id="3" name="グループ化 3"/>
                <wp:cNvGraphicFramePr/>
                <a:graphic xmlns:a="http://schemas.openxmlformats.org/drawingml/2006/main">
                  <a:graphicData uri="http://schemas.microsoft.com/office/word/2010/wordprocessingGroup">
                    <wpg:wgp>
                      <wpg:cNvGrpSpPr/>
                      <wpg:grpSpPr>
                        <a:xfrm>
                          <a:off x="0" y="0"/>
                          <a:ext cx="2234565" cy="2178050"/>
                          <a:chOff x="0" y="0"/>
                          <a:chExt cx="2234565" cy="2178052"/>
                        </a:xfrm>
                      </wpg:grpSpPr>
                      <wps:wsp>
                        <wps:cNvPr id="26" name="テキスト ボックス 26"/>
                        <wps:cNvSpPr txBox="1"/>
                        <wps:spPr>
                          <a:xfrm>
                            <a:off x="25879" y="1949452"/>
                            <a:ext cx="2183765" cy="228600"/>
                          </a:xfrm>
                          <a:prstGeom prst="rect">
                            <a:avLst/>
                          </a:prstGeom>
                          <a:solidFill>
                            <a:prstClr val="white"/>
                          </a:solidFill>
                          <a:ln>
                            <a:noFill/>
                          </a:ln>
                          <a:effectLst/>
                        </wps:spPr>
                        <wps:txbx>
                          <w:txbxContent>
                            <w:p w14:paraId="764FE8A0" w14:textId="65A296D6" w:rsidR="00B415C6" w:rsidRPr="00C772B6" w:rsidRDefault="00B415C6" w:rsidP="00874BF5">
                              <w:pPr>
                                <w:pStyle w:val="ac"/>
                                <w:jc w:val="center"/>
                                <w:rPr>
                                  <w:noProof/>
                                </w:rPr>
                              </w:pPr>
                              <w:bookmarkStart w:id="166" w:name="_Ref4124645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9</w:t>
                              </w:r>
                              <w:r>
                                <w:fldChar w:fldCharType="end"/>
                              </w:r>
                              <w:r>
                                <w:rPr>
                                  <w:rFonts w:hint="eastAsia"/>
                                </w:rPr>
                                <w:t xml:space="preserve"> </w:t>
                              </w:r>
                              <w:r>
                                <w:rPr>
                                  <w:rFonts w:hint="eastAsia"/>
                                </w:rPr>
                                <w:t>電話帳データ保存</w:t>
                              </w:r>
                              <w:bookmarkEnd w:id="16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 name="図 2"/>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2234565" cy="1940560"/>
                          </a:xfrm>
                          <a:prstGeom prst="rect">
                            <a:avLst/>
                          </a:prstGeom>
                        </pic:spPr>
                      </pic:pic>
                    </wpg:wgp>
                  </a:graphicData>
                </a:graphic>
              </wp:anchor>
            </w:drawing>
          </mc:Choice>
          <mc:Fallback>
            <w:pict>
              <v:group w14:anchorId="295A9A9F" id="グループ化 3" o:spid="_x0000_s1052" style="position:absolute;left:0;text-align:left;margin-left:270.1pt;margin-top:2.7pt;width:175.95pt;height:171.5pt;z-index:251656192;mso-position-horizontal-relative:margin;mso-position-vertical-relative:text" coordsize="22345,2178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">
                <v:shape id="テキスト ボックス 26" o:spid="_x0000_s1053" type="#_x0000_t202" style="position:absolute;left:258;top:19494;width:218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" stroked="f">
                  <v:textbox style="mso-fit-shape-to-text:t" inset="0,0,0,0">
                    <w:txbxContent>
                      <w:p w14:paraId="764FE8A0" w14:textId="65A296D6" w:rsidR="00B415C6" w:rsidRPr="00C772B6" w:rsidRDefault="00B415C6" w:rsidP="00874BF5">
                        <w:pPr>
                          <w:pStyle w:val="ac"/>
                          <w:jc w:val="center"/>
                          <w:rPr>
                            <w:noProof/>
                          </w:rPr>
                        </w:pPr>
                        <w:bookmarkStart w:id="175" w:name="_Ref4124645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9</w:t>
                        </w:r>
                        <w:r>
                          <w:fldChar w:fldCharType="end"/>
                        </w:r>
                        <w:r>
                          <w:rPr>
                            <w:rFonts w:hint="eastAsia"/>
                          </w:rPr>
                          <w:t xml:space="preserve"> </w:t>
                        </w:r>
                        <w:r>
                          <w:rPr>
                            <w:rFonts w:hint="eastAsia"/>
                          </w:rPr>
                          <w:t>電話帳データ保存</w:t>
                        </w:r>
                        <w:bookmarkEnd w:id="175"/>
                      </w:p>
                    </w:txbxContent>
                  </v:textbox>
                </v:shape>
                <v:shape id="図 2" o:spid="_x0000_s1054" type="#_x0000_t75" style="position:absolute;width:22345;height:194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">
                  <v:imagedata r:id="rId28" o:title=""/>
                </v:shape>
                <w10:wrap type="square" anchorx="margin"/>
              </v:group>
            </w:pict>
          </mc:Fallback>
        </mc:AlternateContent>
      </w:r>
      <w:r w:rsidR="00874BF5" w:rsidRPr="00292AE8">
        <w:rPr>
          <w:rFonts w:hAnsiTheme="minorEastAsia" w:hint="eastAsia"/>
        </w:rPr>
        <w:t>電話帳書き出し方法</w:t>
      </w:r>
      <w:bookmarkEnd w:id="161"/>
      <w:bookmarkEnd w:id="162"/>
      <w:bookmarkEnd w:id="163"/>
      <w:bookmarkEnd w:id="164"/>
      <w:bookmarkEnd w:id="165"/>
    </w:p>
    <w:p w14:paraId="71A0041D" w14:textId="0190D2B2" w:rsidR="00874BF5" w:rsidRPr="00292AE8" w:rsidRDefault="00874BF5" w:rsidP="005868E0">
      <w:pPr>
        <w:pStyle w:val="3"/>
      </w:pPr>
      <w:r w:rsidRPr="00292AE8">
        <w:rPr>
          <w:rFonts w:hint="eastAsia"/>
        </w:rPr>
        <w:t>シートに作成した電話帳データを Panasonic 電話機またはFAXの「SDメモリーカード」に保存します。</w:t>
      </w:r>
    </w:p>
    <w:p w14:paraId="22CAD26F" w14:textId="037419C3" w:rsidR="00874BF5" w:rsidRPr="00292AE8" w:rsidRDefault="005E7A62" w:rsidP="005868E0">
      <w:pPr>
        <w:pStyle w:val="3"/>
      </w:pPr>
      <w:r w:rsidRPr="00292AE8">
        <w:rPr>
          <w:rFonts w:hint="eastAsia"/>
        </w:rPr>
        <w:t>＜Pana電話帳編集＞―＜</w:t>
      </w:r>
      <w:r w:rsidR="00874BF5" w:rsidRPr="00292AE8">
        <w:rPr>
          <w:rFonts w:hint="eastAsia"/>
        </w:rPr>
        <w:t>電話帳書き出し</w:t>
      </w:r>
      <w:r w:rsidRPr="00292AE8">
        <w:rPr>
          <w:rFonts w:hint="eastAsia"/>
        </w:rPr>
        <w:t>＞</w:t>
      </w:r>
      <w:r w:rsidR="00874BF5" w:rsidRPr="00292AE8">
        <w:rPr>
          <w:rFonts w:hint="eastAsia"/>
        </w:rPr>
        <w:t>をクリック</w:t>
      </w:r>
      <w:r w:rsidRPr="00292AE8">
        <w:rPr>
          <w:rFonts w:hint="eastAsia"/>
        </w:rPr>
        <w:t>すると</w:t>
      </w:r>
      <w:r w:rsidR="00874BF5" w:rsidRPr="00292AE8">
        <w:rPr>
          <w:rFonts w:hint="eastAsia"/>
        </w:rPr>
        <w:t>「</w:t>
      </w:r>
      <w:r w:rsidR="00874BF5" w:rsidRPr="00A55C4C">
        <w:rPr>
          <w:color w:val="0070C0"/>
        </w:rPr>
        <w:fldChar w:fldCharType="begin"/>
      </w:r>
      <w:r w:rsidR="00874BF5" w:rsidRPr="00A55C4C">
        <w:rPr>
          <w:color w:val="0070C0"/>
        </w:rPr>
        <w:instrText xml:space="preserve"> </w:instrText>
      </w:r>
      <w:r w:rsidR="00874BF5" w:rsidRPr="00A55C4C">
        <w:rPr>
          <w:rFonts w:hint="eastAsia"/>
          <w:color w:val="0070C0"/>
        </w:rPr>
        <w:instrText>REF _Ref412464587 \h</w:instrText>
      </w:r>
      <w:r w:rsidR="00874BF5" w:rsidRPr="00A55C4C">
        <w:rPr>
          <w:color w:val="0070C0"/>
        </w:rPr>
        <w:instrText xml:space="preserve">  \* MERGEFORMAT </w:instrText>
      </w:r>
      <w:r w:rsidR="00874BF5" w:rsidRPr="00A55C4C">
        <w:rPr>
          <w:color w:val="0070C0"/>
        </w:rPr>
      </w:r>
      <w:r w:rsidR="00874BF5" w:rsidRPr="00A55C4C">
        <w:rPr>
          <w:color w:val="0070C0"/>
        </w:rPr>
        <w:fldChar w:fldCharType="separate"/>
      </w:r>
      <w:r w:rsidR="005868E0" w:rsidRPr="00A55C4C">
        <w:rPr>
          <w:rFonts w:hint="eastAsia"/>
          <w:color w:val="0070C0"/>
        </w:rPr>
        <w:t xml:space="preserve">図 </w:t>
      </w:r>
      <w:r w:rsidR="005868E0" w:rsidRPr="00A55C4C">
        <w:rPr>
          <w:noProof/>
          <w:color w:val="0070C0"/>
        </w:rPr>
        <w:t>9</w:t>
      </w:r>
      <w:r w:rsidR="005868E0" w:rsidRPr="00A55C4C">
        <w:rPr>
          <w:rFonts w:hint="eastAsia"/>
          <w:color w:val="0070C0"/>
        </w:rPr>
        <w:t xml:space="preserve"> 電話帳データ保存</w:t>
      </w:r>
      <w:r w:rsidR="00874BF5" w:rsidRPr="00A55C4C">
        <w:rPr>
          <w:color w:val="0070C0"/>
        </w:rPr>
        <w:fldChar w:fldCharType="end"/>
      </w:r>
      <w:r w:rsidR="00874BF5" w:rsidRPr="00292AE8">
        <w:rPr>
          <w:rFonts w:hint="eastAsia"/>
        </w:rPr>
        <w:t>」</w:t>
      </w:r>
      <w:r w:rsidRPr="00292AE8">
        <w:rPr>
          <w:rFonts w:hint="eastAsia"/>
        </w:rPr>
        <w:t>の図</w:t>
      </w:r>
      <w:r w:rsidR="00874BF5" w:rsidRPr="00292AE8">
        <w:rPr>
          <w:rFonts w:hint="eastAsia"/>
        </w:rPr>
        <w:t>が表示します。</w:t>
      </w:r>
    </w:p>
    <w:p w14:paraId="40BB0978" w14:textId="52CB835D" w:rsidR="00D5273B" w:rsidRDefault="00874BF5" w:rsidP="005868E0">
      <w:pPr>
        <w:pStyle w:val="3"/>
      </w:pPr>
      <w:bookmarkStart w:id="167" w:name="_Ref412393504"/>
      <w:r w:rsidRPr="00292AE8">
        <w:rPr>
          <w:rFonts w:hint="eastAsia"/>
        </w:rPr>
        <w:t>表示の「電話帳タイトル」は</w:t>
      </w:r>
      <w:r w:rsidR="006C0AAE">
        <w:rPr>
          <w:rFonts w:hint="eastAsia"/>
        </w:rPr>
        <w:t>「</w:t>
      </w:r>
      <w:r w:rsidRPr="00292AE8">
        <w:rPr>
          <w:rFonts w:hint="eastAsia"/>
        </w:rPr>
        <w:t>E1</w:t>
      </w:r>
      <w:r w:rsidR="006C0AAE">
        <w:rPr>
          <w:rFonts w:hint="eastAsia"/>
        </w:rPr>
        <w:t>」セル</w:t>
      </w:r>
      <w:r w:rsidRPr="00292AE8">
        <w:rPr>
          <w:rFonts w:hint="eastAsia"/>
        </w:rPr>
        <w:t>、保存ファイル名はシート名</w:t>
      </w:r>
      <w:r w:rsidR="00010E94">
        <w:rPr>
          <w:rFonts w:hint="eastAsia"/>
        </w:rPr>
        <w:t>の</w:t>
      </w:r>
      <w:r w:rsidR="005E7A62" w:rsidRPr="00292AE8">
        <w:rPr>
          <w:rFonts w:hint="eastAsia"/>
        </w:rPr>
        <w:t>「00000000」</w:t>
      </w:r>
      <w:r w:rsidRPr="00292AE8">
        <w:rPr>
          <w:rFonts w:hint="eastAsia"/>
        </w:rPr>
        <w:t>を基に読み、本ダイアログで</w:t>
      </w:r>
      <w:r w:rsidR="00010E94">
        <w:rPr>
          <w:rFonts w:hint="eastAsia"/>
        </w:rPr>
        <w:t>「保存ファイル名」を</w:t>
      </w:r>
      <w:r w:rsidRPr="00292AE8">
        <w:rPr>
          <w:rFonts w:hint="eastAsia"/>
        </w:rPr>
        <w:t>変更するとシート名とファイル名を共に変更して保存します。</w:t>
      </w:r>
      <w:r w:rsidR="00010E94">
        <w:rPr>
          <w:rFonts w:hint="eastAsia"/>
        </w:rPr>
        <w:t>ダイアログに表示している「電話帳タイトル」や「保存ファイル名」は書き出しするデータ</w:t>
      </w:r>
      <w:r w:rsidR="00010E94" w:rsidRPr="00292AE8">
        <w:rPr>
          <w:rFonts w:hint="eastAsia"/>
        </w:rPr>
        <w:t>「</w:t>
      </w:r>
      <w:r w:rsidR="000151FA">
        <w:rPr>
          <w:rFonts w:hint="eastAsia"/>
        </w:rPr>
        <w:t>*</w:t>
      </w:r>
      <w:r w:rsidR="00010E94">
        <w:rPr>
          <w:rFonts w:hint="eastAsia"/>
        </w:rPr>
        <w:t>.TXT</w:t>
      </w:r>
      <w:r w:rsidR="00010E94" w:rsidRPr="00292AE8">
        <w:rPr>
          <w:rFonts w:hint="eastAsia"/>
        </w:rPr>
        <w:t>」</w:t>
      </w:r>
      <w:r w:rsidR="00010E94">
        <w:rPr>
          <w:rFonts w:hint="eastAsia"/>
        </w:rPr>
        <w:t>の中に書き込まれるデータになります。</w:t>
      </w:r>
      <w:r w:rsidRPr="00292AE8">
        <w:br/>
      </w:r>
      <w:bookmarkStart w:id="168" w:name="_Hlk57209259"/>
      <w:r w:rsidRPr="000151FA">
        <w:rPr>
          <w:rFonts w:hint="eastAsia"/>
          <w:u w:val="wave"/>
        </w:rPr>
        <w:t>シート名は手動変更を避けて</w:t>
      </w:r>
      <w:r w:rsidRPr="00292AE8">
        <w:rPr>
          <w:rFonts w:hint="eastAsia"/>
        </w:rPr>
        <w:t>「保存ファイル名」</w:t>
      </w:r>
      <w:r w:rsidR="00EE4691" w:rsidRPr="00292AE8">
        <w:rPr>
          <w:rFonts w:hint="eastAsia"/>
        </w:rPr>
        <w:t>のコンボ</w:t>
      </w:r>
      <w:r w:rsidRPr="00292AE8">
        <w:rPr>
          <w:rFonts w:hint="eastAsia"/>
        </w:rPr>
        <w:t>ボックスで</w:t>
      </w:r>
      <w:r w:rsidR="00EE4691" w:rsidRPr="00292AE8">
        <w:rPr>
          <w:rFonts w:hint="eastAsia"/>
        </w:rPr>
        <w:t>リストを変更</w:t>
      </w:r>
      <w:r w:rsidR="00010E94">
        <w:rPr>
          <w:rFonts w:hint="eastAsia"/>
        </w:rPr>
        <w:t>すると</w:t>
      </w:r>
      <w:r w:rsidR="000151FA">
        <w:rPr>
          <w:rFonts w:hint="eastAsia"/>
        </w:rPr>
        <w:t>「保存」ボタンを押した時に</w:t>
      </w:r>
      <w:r w:rsidR="00010E94">
        <w:rPr>
          <w:rFonts w:hint="eastAsia"/>
        </w:rPr>
        <w:t>シートの見出しにも書き込みます</w:t>
      </w:r>
      <w:r w:rsidRPr="00292AE8">
        <w:rPr>
          <w:rFonts w:hint="eastAsia"/>
        </w:rPr>
        <w:t>。</w:t>
      </w:r>
      <w:r w:rsidR="00D5273B">
        <w:br/>
      </w:r>
      <w:r w:rsidR="00D5273B">
        <w:rPr>
          <w:rFonts w:hint="eastAsia"/>
        </w:rPr>
        <w:t>このため「保存ファイル名」を00000001などにして＜保存＞するとシート名が「00000001」になり「00000001.TXT」ファイルが選択している「保存ドライブ名」に作成しますからその点はご注意ください。</w:t>
      </w:r>
      <w:bookmarkEnd w:id="168"/>
      <w:r w:rsidR="00D5273B">
        <w:rPr>
          <w:rFonts w:hint="eastAsia"/>
        </w:rPr>
        <w:t>上書き保存しなければシート名は元のままですが、「00000001.TXT」ファイルは「保存ドライブ名」の場所から手動で削除しなければなりません。一般には「</w:t>
      </w:r>
      <w:r w:rsidR="00D5273B" w:rsidRPr="00292AE8">
        <w:rPr>
          <w:rFonts w:hint="eastAsia"/>
        </w:rPr>
        <w:t>00000000</w:t>
      </w:r>
      <w:r w:rsidR="00D5273B">
        <w:rPr>
          <w:rFonts w:hint="eastAsia"/>
        </w:rPr>
        <w:t>」ですから変更することは無いはずです。</w:t>
      </w:r>
      <w:r w:rsidRPr="00292AE8">
        <w:br/>
      </w:r>
      <w:r w:rsidR="00D5273B">
        <w:rPr>
          <w:rFonts w:hint="eastAsia"/>
        </w:rPr>
        <w:t>「</w:t>
      </w:r>
      <w:r w:rsidRPr="00292AE8">
        <w:rPr>
          <w:rFonts w:hint="eastAsia"/>
        </w:rPr>
        <w:t>保存ファイル名</w:t>
      </w:r>
      <w:r w:rsidR="00D5273B">
        <w:rPr>
          <w:rFonts w:hint="eastAsia"/>
        </w:rPr>
        <w:t>」</w:t>
      </w:r>
      <w:r w:rsidRPr="00292AE8">
        <w:rPr>
          <w:rFonts w:hint="eastAsia"/>
        </w:rPr>
        <w:t>は次の「</w:t>
      </w:r>
      <w:r w:rsidRPr="00A55C4C">
        <w:rPr>
          <w:color w:val="0070C0"/>
        </w:rPr>
        <w:fldChar w:fldCharType="begin"/>
      </w:r>
      <w:r w:rsidRPr="00A55C4C">
        <w:rPr>
          <w:color w:val="0070C0"/>
        </w:rPr>
        <w:instrText xml:space="preserve"> </w:instrText>
      </w:r>
      <w:r w:rsidRPr="00A55C4C">
        <w:rPr>
          <w:rFonts w:hint="eastAsia"/>
          <w:color w:val="0070C0"/>
        </w:rPr>
        <w:instrText>REF _Ref412549837 \n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7)</w:t>
      </w:r>
      <w:r w:rsidRPr="00A55C4C">
        <w:rPr>
          <w:color w:val="0070C0"/>
        </w:rPr>
        <w:fldChar w:fldCharType="end"/>
      </w:r>
      <w:r w:rsidRPr="00292AE8">
        <w:rPr>
          <w:rFonts w:hint="eastAsia"/>
        </w:rPr>
        <w:t>」項と「</w:t>
      </w:r>
      <w:r w:rsidRPr="00A55C4C">
        <w:rPr>
          <w:color w:val="0070C0"/>
        </w:rPr>
        <w:fldChar w:fldCharType="begin"/>
      </w:r>
      <w:r w:rsidRPr="00A55C4C">
        <w:rPr>
          <w:color w:val="0070C0"/>
        </w:rPr>
        <w:instrText xml:space="preserve"> </w:instrText>
      </w:r>
      <w:r w:rsidRPr="00A55C4C">
        <w:rPr>
          <w:rFonts w:hint="eastAsia"/>
          <w:color w:val="0070C0"/>
        </w:rPr>
        <w:instrText>REF _Ref412549848 \n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8)</w:t>
      </w:r>
      <w:r w:rsidRPr="00A55C4C">
        <w:rPr>
          <w:color w:val="0070C0"/>
        </w:rPr>
        <w:fldChar w:fldCharType="end"/>
      </w:r>
      <w:r w:rsidRPr="00292AE8">
        <w:rPr>
          <w:rFonts w:hint="eastAsia"/>
        </w:rPr>
        <w:t>」項で説明しています</w:t>
      </w:r>
      <w:r w:rsidR="00D5273B">
        <w:rPr>
          <w:rFonts w:hint="eastAsia"/>
        </w:rPr>
        <w:t>。</w:t>
      </w:r>
    </w:p>
    <w:bookmarkEnd w:id="167"/>
    <w:p w14:paraId="0F2425D5" w14:textId="0DB15F2C" w:rsidR="00874BF5" w:rsidRPr="00292AE8" w:rsidRDefault="00874BF5" w:rsidP="005868E0">
      <w:pPr>
        <w:pStyle w:val="3"/>
      </w:pPr>
      <w:r w:rsidRPr="00292AE8">
        <w:rPr>
          <w:rFonts w:hint="eastAsia"/>
        </w:rPr>
        <w:t>「電話帳タイトル」は文字列を短くすると電話機またはFAX等に取り込む時、右端が切れません。｛機種によるでしょうが、全角６文字(半角12文字)以内に収めるのが適当で</w:t>
      </w:r>
      <w:r w:rsidRPr="00292AE8">
        <w:rPr>
          <w:rFonts w:hint="eastAsia"/>
        </w:rPr>
        <w:lastRenderedPageBreak/>
        <w:t>はと思います？｝</w:t>
      </w:r>
    </w:p>
    <w:p w14:paraId="78CC1C97" w14:textId="24F1BC49" w:rsidR="00874BF5" w:rsidRPr="00292AE8" w:rsidRDefault="00874BF5" w:rsidP="005868E0">
      <w:pPr>
        <w:pStyle w:val="3"/>
      </w:pPr>
      <w:r w:rsidRPr="00292AE8">
        <w:rPr>
          <w:rFonts w:hint="eastAsia"/>
        </w:rPr>
        <w:t>「保存ドライブ名」リストの【プログラムと同場所】を選んだ場合は「保存」を押した場合、このプログラムが保存されているフォルダと同じフォルダ内に電話帳のデータファイル「*.TXT」を保存します。この場合、次の６項で説明するようなフォルダ「PRIVATE\」は作らないで「*.TXT」だけ保存します。</w:t>
      </w:r>
      <w:r w:rsidR="000151FA">
        <w:br/>
      </w:r>
      <w:r w:rsidR="000151FA" w:rsidRPr="00292AE8">
        <w:rPr>
          <w:rFonts w:hint="eastAsia"/>
        </w:rPr>
        <w:t>【プログラムと同場所】</w:t>
      </w:r>
      <w:r w:rsidR="000151FA">
        <w:rPr>
          <w:rFonts w:hint="eastAsia"/>
        </w:rPr>
        <w:t>に保存して見て確認が済んだなどの場合の状況に</w:t>
      </w:r>
      <w:r w:rsidRPr="00292AE8">
        <w:rPr>
          <w:rFonts w:hint="eastAsia"/>
        </w:rPr>
        <w:t>応じ</w:t>
      </w:r>
      <w:r w:rsidR="000151FA">
        <w:rPr>
          <w:rFonts w:hint="eastAsia"/>
        </w:rPr>
        <w:t>て</w:t>
      </w:r>
      <w:r w:rsidR="00371290">
        <w:rPr>
          <w:rFonts w:hint="eastAsia"/>
        </w:rPr>
        <w:t>次の項を参考に</w:t>
      </w:r>
      <w:r w:rsidRPr="00292AE8">
        <w:rPr>
          <w:rFonts w:hint="eastAsia"/>
        </w:rPr>
        <w:t>「SDメモリーカード」の「PRIVATE\MEIGROUP\PCC\PCC_DAT\ADDRESS\」フォルダ内にテキストデータ「*.TXT」を保存してください。</w:t>
      </w:r>
      <w:r w:rsidR="000151FA">
        <w:br/>
      </w:r>
      <w:r w:rsidRPr="00292AE8">
        <w:rPr>
          <w:rFonts w:hint="eastAsia"/>
        </w:rPr>
        <w:t>（\マークは各フォルダ間の区切りと解釈してください）</w:t>
      </w:r>
    </w:p>
    <w:bookmarkStart w:id="169" w:name="_Ref412465506"/>
    <w:p w14:paraId="4971C03F" w14:textId="29581253" w:rsidR="00874BF5" w:rsidRPr="00292AE8" w:rsidRDefault="00071422" w:rsidP="005868E0">
      <w:pPr>
        <w:pStyle w:val="3"/>
      </w:pPr>
      <w:r w:rsidRPr="00292AE8">
        <w:rPr>
          <w:rFonts w:hint="eastAsia"/>
          <w:noProof/>
        </w:rPr>
        <mc:AlternateContent>
          <mc:Choice Requires="wpg">
            <w:drawing>
              <wp:anchor distT="0" distB="0" distL="114300" distR="114300" simplePos="0" relativeHeight="251658240" behindDoc="0" locked="0" layoutInCell="1" allowOverlap="1" wp14:anchorId="3880FDDE" wp14:editId="48CD1D32">
                <wp:simplePos x="0" y="0"/>
                <wp:positionH relativeFrom="margin">
                  <wp:posOffset>3382219</wp:posOffset>
                </wp:positionH>
                <wp:positionV relativeFrom="paragraph">
                  <wp:posOffset>177439</wp:posOffset>
                </wp:positionV>
                <wp:extent cx="2233930" cy="2169160"/>
                <wp:effectExtent l="0" t="0" r="0" b="2540"/>
                <wp:wrapSquare wrapText="bothSides"/>
                <wp:docPr id="6" name="グループ化 6"/>
                <wp:cNvGraphicFramePr/>
                <a:graphic xmlns:a="http://schemas.openxmlformats.org/drawingml/2006/main">
                  <a:graphicData uri="http://schemas.microsoft.com/office/word/2010/wordprocessingGroup">
                    <wpg:wgp>
                      <wpg:cNvGrpSpPr/>
                      <wpg:grpSpPr>
                        <a:xfrm>
                          <a:off x="0" y="0"/>
                          <a:ext cx="2233930" cy="2169160"/>
                          <a:chOff x="0" y="0"/>
                          <a:chExt cx="2233930" cy="2169551"/>
                        </a:xfrm>
                      </wpg:grpSpPr>
                      <wps:wsp>
                        <wps:cNvPr id="29" name="テキスト ボックス 29"/>
                        <wps:cNvSpPr txBox="1"/>
                        <wps:spPr>
                          <a:xfrm>
                            <a:off x="17252" y="1940910"/>
                            <a:ext cx="2199005" cy="228641"/>
                          </a:xfrm>
                          <a:prstGeom prst="rect">
                            <a:avLst/>
                          </a:prstGeom>
                          <a:solidFill>
                            <a:prstClr val="white"/>
                          </a:solidFill>
                          <a:ln>
                            <a:noFill/>
                          </a:ln>
                          <a:effectLst/>
                        </wps:spPr>
                        <wps:txbx>
                          <w:txbxContent>
                            <w:p w14:paraId="705B9A3E" w14:textId="437C2B27" w:rsidR="00B415C6" w:rsidRPr="00CF5B82" w:rsidRDefault="00B415C6" w:rsidP="00874BF5">
                              <w:pPr>
                                <w:pStyle w:val="ac"/>
                                <w:jc w:val="center"/>
                                <w:rPr>
                                  <w:noProof/>
                                </w:rPr>
                              </w:pPr>
                              <w:bookmarkStart w:id="170" w:name="_Ref4124646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10</w:t>
                              </w:r>
                              <w:r>
                                <w:fldChar w:fldCharType="end"/>
                              </w:r>
                              <w:r>
                                <w:rPr>
                                  <w:rFonts w:hint="eastAsia"/>
                                </w:rPr>
                                <w:t xml:space="preserve"> </w:t>
                              </w:r>
                              <w:r>
                                <w:rPr>
                                  <w:rFonts w:hint="eastAsia"/>
                                </w:rPr>
                                <w:t>電話帳データ保存</w:t>
                              </w:r>
                              <w:r>
                                <w:rPr>
                                  <w:rFonts w:hint="eastAsia"/>
                                </w:rPr>
                                <w:t>(SD)</w:t>
                              </w:r>
                              <w:bookmarkEnd w:id="17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 name="図 5"/>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2233930" cy="1939925"/>
                          </a:xfrm>
                          <a:prstGeom prst="rect">
                            <a:avLst/>
                          </a:prstGeom>
                        </pic:spPr>
                      </pic:pic>
                    </wpg:wgp>
                  </a:graphicData>
                </a:graphic>
              </wp:anchor>
            </w:drawing>
          </mc:Choice>
          <mc:Fallback>
            <w:pict>
              <v:group w14:anchorId="3880FDDE" id="グループ化 6" o:spid="_x0000_s1055" style="position:absolute;left:0;text-align:left;margin-left:266.3pt;margin-top:13.95pt;width:175.9pt;height:170.8pt;z-index:251658240;mso-position-horizontal-relative:margin;mso-position-vertical-relative:text" coordsize="22339,2169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BCAEw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">
                <v:shape id="テキスト ボックス 29" o:spid="_x0000_s1056" type="#_x0000_t202" style="position:absolute;left:172;top:19409;width:2199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" stroked="f">
                  <v:textbox style="mso-fit-shape-to-text:t" inset="0,0,0,0">
                    <w:txbxContent>
                      <w:p w14:paraId="705B9A3E" w14:textId="437C2B27" w:rsidR="00B415C6" w:rsidRPr="00CF5B82" w:rsidRDefault="00B415C6" w:rsidP="00874BF5">
                        <w:pPr>
                          <w:pStyle w:val="ac"/>
                          <w:jc w:val="center"/>
                          <w:rPr>
                            <w:noProof/>
                          </w:rPr>
                        </w:pPr>
                        <w:bookmarkStart w:id="180" w:name="_Ref4124646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10</w:t>
                        </w:r>
                        <w:r>
                          <w:fldChar w:fldCharType="end"/>
                        </w:r>
                        <w:r>
                          <w:rPr>
                            <w:rFonts w:hint="eastAsia"/>
                          </w:rPr>
                          <w:t xml:space="preserve"> </w:t>
                        </w:r>
                        <w:r>
                          <w:rPr>
                            <w:rFonts w:hint="eastAsia"/>
                          </w:rPr>
                          <w:t>電話帳データ保存</w:t>
                        </w:r>
                        <w:r>
                          <w:rPr>
                            <w:rFonts w:hint="eastAsia"/>
                          </w:rPr>
                          <w:t>(SD)</w:t>
                        </w:r>
                        <w:bookmarkEnd w:id="180"/>
                      </w:p>
                    </w:txbxContent>
                  </v:textbox>
                </v:shape>
                <v:shape id="図 5" o:spid="_x0000_s1057" type="#_x0000_t75" style="position:absolute;width:22339;height:19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">
                  <v:imagedata r:id="rId28" o:title=""/>
                </v:shape>
                <w10:wrap type="square" anchorx="margin"/>
              </v:group>
            </w:pict>
          </mc:Fallback>
        </mc:AlternateContent>
      </w:r>
      <w:r w:rsidR="00371290" w:rsidRPr="00292AE8">
        <w:rPr>
          <w:rFonts w:hint="eastAsia"/>
        </w:rPr>
        <w:t>「</w:t>
      </w:r>
      <w:r w:rsidR="00371290" w:rsidRPr="00A55C4C">
        <w:rPr>
          <w:color w:val="0070C0"/>
        </w:rPr>
        <w:fldChar w:fldCharType="begin"/>
      </w:r>
      <w:r w:rsidR="00371290" w:rsidRPr="00A55C4C">
        <w:rPr>
          <w:color w:val="0070C0"/>
        </w:rPr>
        <w:instrText xml:space="preserve"> </w:instrText>
      </w:r>
      <w:r w:rsidR="00371290" w:rsidRPr="00A55C4C">
        <w:rPr>
          <w:rFonts w:hint="eastAsia"/>
          <w:color w:val="0070C0"/>
        </w:rPr>
        <w:instrText>REF _Ref412464615 \h</w:instrText>
      </w:r>
      <w:r w:rsidR="00371290" w:rsidRPr="00A55C4C">
        <w:rPr>
          <w:color w:val="0070C0"/>
        </w:rPr>
        <w:instrText xml:space="preserve">  \* MERGEFORMAT </w:instrText>
      </w:r>
      <w:r w:rsidR="00371290" w:rsidRPr="00A55C4C">
        <w:rPr>
          <w:color w:val="0070C0"/>
        </w:rPr>
      </w:r>
      <w:r w:rsidR="00371290" w:rsidRPr="00A55C4C">
        <w:rPr>
          <w:color w:val="0070C0"/>
        </w:rPr>
        <w:fldChar w:fldCharType="separate"/>
      </w:r>
      <w:r w:rsidR="005868E0" w:rsidRPr="00A55C4C">
        <w:rPr>
          <w:rFonts w:hint="eastAsia"/>
          <w:color w:val="0070C0"/>
        </w:rPr>
        <w:t xml:space="preserve">図 </w:t>
      </w:r>
      <w:r w:rsidR="005868E0" w:rsidRPr="00A55C4C">
        <w:rPr>
          <w:noProof/>
          <w:color w:val="0070C0"/>
        </w:rPr>
        <w:t>10</w:t>
      </w:r>
      <w:r w:rsidR="005868E0" w:rsidRPr="00A55C4C">
        <w:rPr>
          <w:rFonts w:hint="eastAsia"/>
          <w:color w:val="0070C0"/>
        </w:rPr>
        <w:t xml:space="preserve"> 電話帳データ保存(SD)</w:t>
      </w:r>
      <w:r w:rsidR="00371290" w:rsidRPr="00A55C4C">
        <w:rPr>
          <w:color w:val="0070C0"/>
        </w:rPr>
        <w:fldChar w:fldCharType="end"/>
      </w:r>
      <w:r w:rsidR="00371290" w:rsidRPr="00292AE8">
        <w:rPr>
          <w:rFonts w:hint="eastAsia"/>
        </w:rPr>
        <w:t>」のように「F\」を表示して操作し易くなります。</w:t>
      </w:r>
      <w:r w:rsidR="00371290" w:rsidRPr="00292AE8">
        <w:br/>
      </w:r>
      <w:r w:rsidR="00371290" w:rsidRPr="00292AE8">
        <w:rPr>
          <w:rFonts w:hint="eastAsia"/>
        </w:rPr>
        <w:t>（「F\」のようなドライブ名は使用するパソコンの状態によって違います。）未装着の場合は「保存ドライブ名」に表示しません。</w:t>
      </w:r>
      <w:r w:rsidR="00371290" w:rsidRPr="00292AE8">
        <w:br/>
      </w:r>
      <w:r w:rsidR="00874BF5" w:rsidRPr="00292AE8">
        <w:rPr>
          <w:rFonts w:hint="eastAsia"/>
          <w:u w:val="wave"/>
        </w:rPr>
        <w:t>「SDメモリーカード」に保存する場合は</w:t>
      </w:r>
      <w:r w:rsidR="000151FA">
        <w:rPr>
          <w:rFonts w:hint="eastAsia"/>
          <w:u w:val="wave"/>
        </w:rPr>
        <w:t>このプログラム「</w:t>
      </w:r>
      <w:r w:rsidR="000151FA" w:rsidRPr="000151FA">
        <w:rPr>
          <w:rFonts w:hint="eastAsia"/>
          <w:u w:val="wave"/>
        </w:rPr>
        <w:t>Panasonic電話帳編集_0_サンプル</w:t>
      </w:r>
      <w:r w:rsidR="002E477D">
        <w:rPr>
          <w:rFonts w:hint="eastAsia"/>
          <w:u w:val="wave"/>
        </w:rPr>
        <w:t>201</w:t>
      </w:r>
      <w:r w:rsidR="000151FA" w:rsidRPr="000151FA">
        <w:rPr>
          <w:rFonts w:hint="eastAsia"/>
          <w:u w:val="wave"/>
        </w:rPr>
        <w:t>.xlsm</w:t>
      </w:r>
      <w:r w:rsidR="000151FA">
        <w:rPr>
          <w:rFonts w:hint="eastAsia"/>
          <w:u w:val="wave"/>
        </w:rPr>
        <w:t>」を開く</w:t>
      </w:r>
      <w:r w:rsidR="00874BF5" w:rsidRPr="00292AE8">
        <w:rPr>
          <w:rFonts w:hint="eastAsia"/>
          <w:u w:val="wave"/>
        </w:rPr>
        <w:t>前にスロットに装着してください。</w:t>
      </w:r>
      <w:r w:rsidR="00874BF5" w:rsidRPr="00292AE8">
        <w:rPr>
          <w:rFonts w:hint="eastAsia"/>
        </w:rPr>
        <w:t>（「SDメモリーカード」とUSBメモリーはドライブ名を選択する上で区別がつかないので事前に</w:t>
      </w:r>
      <w:r w:rsidR="00EE4691" w:rsidRPr="00292AE8">
        <w:rPr>
          <w:rFonts w:hint="eastAsia"/>
        </w:rPr>
        <w:t>USBメモリーは</w:t>
      </w:r>
      <w:r w:rsidR="00874BF5" w:rsidRPr="00292AE8">
        <w:rPr>
          <w:rFonts w:hint="eastAsia"/>
        </w:rPr>
        <w:t>抜いて置いてください。</w:t>
      </w:r>
      <w:r w:rsidR="000151FA">
        <w:rPr>
          <w:rFonts w:hint="eastAsia"/>
        </w:rPr>
        <w:t>動作しないわけではないのでダイアログの「保存ドライブ名」を</w:t>
      </w:r>
      <w:r w:rsidR="00371290">
        <w:rPr>
          <w:rFonts w:hint="eastAsia"/>
        </w:rPr>
        <w:t>デスクトップのPCなどを開いて確認して</w:t>
      </w:r>
      <w:r w:rsidR="000151FA">
        <w:rPr>
          <w:rFonts w:hint="eastAsia"/>
        </w:rPr>
        <w:t>「SCメモリ</w:t>
      </w:r>
      <w:r w:rsidR="00371290">
        <w:rPr>
          <w:rFonts w:hint="eastAsia"/>
        </w:rPr>
        <w:t>ー</w:t>
      </w:r>
      <w:r w:rsidR="000151FA">
        <w:rPr>
          <w:rFonts w:hint="eastAsia"/>
        </w:rPr>
        <w:t>カード」の</w:t>
      </w:r>
      <w:r w:rsidR="00371290">
        <w:rPr>
          <w:rFonts w:hint="eastAsia"/>
        </w:rPr>
        <w:t>方側を正しく選択してください</w:t>
      </w:r>
      <w:r w:rsidR="00874BF5" w:rsidRPr="00292AE8">
        <w:rPr>
          <w:rFonts w:hint="eastAsia"/>
        </w:rPr>
        <w:t>）「保存ドライブ名」で「SDメモリーカード」のドライブを選択し、「保存」を押した場合「PRIVATE\MEIGROUP\PCC\PCC_DAT\ADDRESS\00000000.TXT」フォルダに保存します。（同フォルダがない場合はプログラムが自動でフォルダを作り保存します）</w:t>
      </w:r>
      <w:bookmarkEnd w:id="169"/>
    </w:p>
    <w:p w14:paraId="2BE9003D" w14:textId="63438016" w:rsidR="00874BF5" w:rsidRPr="00292AE8" w:rsidRDefault="00874BF5" w:rsidP="005868E0">
      <w:pPr>
        <w:pStyle w:val="3"/>
      </w:pPr>
      <w:bookmarkStart w:id="171" w:name="_Ref412549837"/>
      <w:r w:rsidRPr="00292AE8">
        <w:rPr>
          <w:rFonts w:hint="eastAsia"/>
        </w:rPr>
        <w:t>保存ファイル名は 000000000～00000009 までの10個</w:t>
      </w:r>
      <w:r w:rsidR="00371290">
        <w:rPr>
          <w:rFonts w:hint="eastAsia"/>
        </w:rPr>
        <w:t>の内の1個</w:t>
      </w:r>
      <w:r w:rsidRPr="00292AE8">
        <w:rPr>
          <w:rFonts w:hint="eastAsia"/>
        </w:rPr>
        <w:t>で、プログラムが</w:t>
      </w:r>
      <w:r w:rsidR="00EE4691" w:rsidRPr="00292AE8">
        <w:rPr>
          <w:rFonts w:hint="eastAsia"/>
        </w:rPr>
        <w:t>拡張子</w:t>
      </w:r>
      <w:r w:rsidRPr="00292AE8">
        <w:rPr>
          <w:rFonts w:hint="eastAsia"/>
        </w:rPr>
        <w:t>「.TXT」を付けて保存します。</w:t>
      </w:r>
      <w:bookmarkEnd w:id="171"/>
    </w:p>
    <w:bookmarkStart w:id="172" w:name="_Ref412549848"/>
    <w:p w14:paraId="24BAE55A" w14:textId="230A38F7" w:rsidR="00874BF5" w:rsidRPr="00292AE8" w:rsidRDefault="005868E0" w:rsidP="005868E0">
      <w:pPr>
        <w:pStyle w:val="3"/>
      </w:pPr>
      <w:r w:rsidRPr="00292AE8">
        <w:rPr>
          <w:rFonts w:hint="eastAsia"/>
          <w:noProof/>
        </w:rPr>
        <mc:AlternateContent>
          <mc:Choice Requires="wpg">
            <w:drawing>
              <wp:anchor distT="0" distB="0" distL="114300" distR="114300" simplePos="0" relativeHeight="251674624" behindDoc="0" locked="0" layoutInCell="1" allowOverlap="1" wp14:anchorId="668C293B" wp14:editId="078B1F51">
                <wp:simplePos x="0" y="0"/>
                <wp:positionH relativeFrom="column">
                  <wp:posOffset>3593051</wp:posOffset>
                </wp:positionH>
                <wp:positionV relativeFrom="paragraph">
                  <wp:posOffset>580</wp:posOffset>
                </wp:positionV>
                <wp:extent cx="2290167" cy="2799080"/>
                <wp:effectExtent l="0" t="0" r="0" b="1270"/>
                <wp:wrapSquare wrapText="bothSides"/>
                <wp:docPr id="21" name="グループ化 21"/>
                <wp:cNvGraphicFramePr/>
                <a:graphic xmlns:a="http://schemas.openxmlformats.org/drawingml/2006/main">
                  <a:graphicData uri="http://schemas.microsoft.com/office/word/2010/wordprocessingGroup">
                    <wpg:wgp>
                      <wpg:cNvGrpSpPr/>
                      <wpg:grpSpPr>
                        <a:xfrm>
                          <a:off x="0" y="0"/>
                          <a:ext cx="2290167" cy="2799080"/>
                          <a:chOff x="0" y="0"/>
                          <a:chExt cx="2290167" cy="2799080"/>
                        </a:xfrm>
                      </wpg:grpSpPr>
                      <pic:pic xmlns:pic="http://schemas.openxmlformats.org/drawingml/2006/picture">
                        <pic:nvPicPr>
                          <pic:cNvPr id="19" name="図 19"/>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285365" cy="2578735"/>
                          </a:xfrm>
                          <a:prstGeom prst="rect">
                            <a:avLst/>
                          </a:prstGeom>
                        </pic:spPr>
                      </pic:pic>
                      <wps:wsp>
                        <wps:cNvPr id="20" name="テキスト ボックス 20"/>
                        <wps:cNvSpPr txBox="1"/>
                        <wps:spPr>
                          <a:xfrm>
                            <a:off x="8612" y="2570480"/>
                            <a:ext cx="2281555" cy="228600"/>
                          </a:xfrm>
                          <a:prstGeom prst="rect">
                            <a:avLst/>
                          </a:prstGeom>
                          <a:solidFill>
                            <a:prstClr val="white"/>
                          </a:solidFill>
                          <a:ln>
                            <a:noFill/>
                          </a:ln>
                        </wps:spPr>
                        <wps:txbx>
                          <w:txbxContent>
                            <w:p w14:paraId="490014B6" w14:textId="13B2CEE0" w:rsidR="00B415C6" w:rsidRDefault="00B415C6" w:rsidP="00920307">
                              <w:pPr>
                                <w:pStyle w:val="ac"/>
                                <w:jc w:val="center"/>
                                <w:rPr>
                                  <w:noProof/>
                                </w:rPr>
                              </w:pPr>
                              <w:bookmarkStart w:id="173" w:name="_Ref5719571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11</w:t>
                              </w:r>
                              <w:r>
                                <w:fldChar w:fldCharType="end"/>
                              </w:r>
                              <w:r>
                                <w:t xml:space="preserve"> </w:t>
                              </w:r>
                              <w:r>
                                <w:rPr>
                                  <w:rFonts w:hint="eastAsia"/>
                                </w:rPr>
                                <w:t>シートに別のデータを追加</w:t>
                              </w:r>
                              <w:bookmarkEnd w:id="17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68C293B" id="グループ化 21" o:spid="_x0000_s1058" style="position:absolute;left:0;text-align:left;margin-left:282.9pt;margin-top:.05pt;width:180.35pt;height:220.4pt;z-index:251674624;mso-position-horizontal-relative:text;mso-position-vertical-relative:text" coordsize="22901,2799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">
                <v:shape id="図 19" o:spid="_x0000_s1059" type="#_x0000_t75" style="position:absolute;width:22853;height:25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">
                  <v:imagedata r:id="rId30" o:title=""/>
                </v:shape>
                <v:shape id="テキスト ボックス 20" o:spid="_x0000_s1060" type="#_x0000_t202" style="position:absolute;left:86;top:25704;width:2281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" stroked="f">
                  <v:textbox style="mso-fit-shape-to-text:t" inset="0,0,0,0">
                    <w:txbxContent>
                      <w:p w14:paraId="490014B6" w14:textId="13B2CEE0" w:rsidR="00B415C6" w:rsidRDefault="00B415C6" w:rsidP="00920307">
                        <w:pPr>
                          <w:pStyle w:val="ac"/>
                          <w:jc w:val="center"/>
                          <w:rPr>
                            <w:noProof/>
                          </w:rPr>
                        </w:pPr>
                        <w:bookmarkStart w:id="184" w:name="_Ref5719571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11</w:t>
                        </w:r>
                        <w:r>
                          <w:fldChar w:fldCharType="end"/>
                        </w:r>
                        <w:r>
                          <w:t xml:space="preserve"> </w:t>
                        </w:r>
                        <w:r>
                          <w:rPr>
                            <w:rFonts w:hint="eastAsia"/>
                          </w:rPr>
                          <w:t>シートに別のデータを追加</w:t>
                        </w:r>
                        <w:bookmarkEnd w:id="184"/>
                      </w:p>
                    </w:txbxContent>
                  </v:textbox>
                </v:shape>
                <w10:wrap type="square"/>
              </v:group>
            </w:pict>
          </mc:Fallback>
        </mc:AlternateContent>
      </w:r>
      <w:r w:rsidR="00874BF5" w:rsidRPr="00292AE8">
        <w:rPr>
          <w:rFonts w:hint="eastAsia"/>
        </w:rPr>
        <w:t>「保存ファイル名」を変更した場合は「電話帳タイトル」の末尾が変わります。</w:t>
      </w:r>
      <w:r w:rsidR="00874BF5" w:rsidRPr="00292AE8">
        <w:br/>
      </w:r>
      <w:r w:rsidR="00874BF5" w:rsidRPr="00292AE8">
        <w:rPr>
          <w:rFonts w:hint="eastAsia"/>
        </w:rPr>
        <w:t>「電話帳タイトル」の末尾に番号が無い場合は「保存ドライブ名」の末尾の番号を「電話帳タイトル」の末尾に付け加えます。付け加える番号は半角の「0」～「9」です。</w:t>
      </w:r>
      <w:r w:rsidR="00874BF5" w:rsidRPr="00292AE8">
        <w:br/>
      </w:r>
      <w:r w:rsidR="00874BF5" w:rsidRPr="00292AE8">
        <w:rPr>
          <w:rFonts w:hint="eastAsia"/>
        </w:rPr>
        <w:t>既に「電話帳タイトル」の末尾に番号がある場合は「保存ドライブ名」の末尾の番号を「保存ドライブ名」の末尾の番号に変えます。</w:t>
      </w:r>
      <w:r w:rsidR="00874BF5" w:rsidRPr="00292AE8">
        <w:br/>
      </w:r>
      <w:r w:rsidR="00874BF5" w:rsidRPr="00292AE8">
        <w:rPr>
          <w:rFonts w:hint="eastAsia"/>
        </w:rPr>
        <w:t>通常は表示した状態の「保存ファイル名」でご使用ください。</w:t>
      </w:r>
      <w:bookmarkEnd w:id="172"/>
    </w:p>
    <w:p w14:paraId="35DD3D72" w14:textId="302007A4" w:rsidR="00997CEE" w:rsidRPr="00292AE8" w:rsidRDefault="00920307" w:rsidP="00292AE8">
      <w:pPr>
        <w:pStyle w:val="2"/>
        <w:rPr>
          <w:rFonts w:hAnsiTheme="minorEastAsia"/>
        </w:rPr>
      </w:pPr>
      <w:bookmarkStart w:id="174" w:name="_Toc166600577"/>
      <w:r w:rsidRPr="00292AE8">
        <w:rPr>
          <w:rFonts w:hAnsiTheme="minorEastAsia" w:hint="eastAsia"/>
        </w:rPr>
        <w:t>シートに別のデータを追加するには</w:t>
      </w:r>
      <w:bookmarkEnd w:id="174"/>
    </w:p>
    <w:p w14:paraId="4CB84F34" w14:textId="1DE6319E" w:rsidR="00920307" w:rsidRPr="00292AE8" w:rsidRDefault="00997CEE" w:rsidP="00292AE8">
      <w:pPr>
        <w:topLinePunct/>
        <w:ind w:leftChars="337" w:left="708"/>
        <w:rPr>
          <w:rFonts w:asciiTheme="minorEastAsia" w:hAnsiTheme="minorEastAsia"/>
        </w:rPr>
      </w:pPr>
      <w:r w:rsidRPr="00292AE8">
        <w:rPr>
          <w:rFonts w:asciiTheme="minorEastAsia" w:hAnsiTheme="minorEastAsia" w:hint="eastAsia"/>
        </w:rPr>
        <w:lastRenderedPageBreak/>
        <w:t>シートの2枚目</w:t>
      </w:r>
      <w:r w:rsidR="00333CBD">
        <w:rPr>
          <w:rFonts w:asciiTheme="minorEastAsia" w:hAnsiTheme="minorEastAsia" w:hint="eastAsia"/>
        </w:rPr>
        <w:t>以降</w:t>
      </w:r>
      <w:r w:rsidRPr="00292AE8">
        <w:rPr>
          <w:rFonts w:asciiTheme="minorEastAsia" w:hAnsiTheme="minorEastAsia" w:hint="eastAsia"/>
        </w:rPr>
        <w:t>にデータを追加して作ることもできます。</w:t>
      </w:r>
    </w:p>
    <w:p w14:paraId="75FC0960" w14:textId="77777777" w:rsidR="00920307" w:rsidRPr="00292AE8" w:rsidRDefault="00997CEE" w:rsidP="005868E0">
      <w:pPr>
        <w:pStyle w:val="3"/>
        <w:rPr>
          <w:rStyle w:val="30"/>
          <w:rFonts w:asciiTheme="minorEastAsia" w:eastAsiaTheme="minorEastAsia" w:hAnsiTheme="minorEastAsia"/>
        </w:rPr>
      </w:pPr>
      <w:r w:rsidRPr="00292AE8">
        <w:rPr>
          <w:rStyle w:val="30"/>
          <w:rFonts w:asciiTheme="minorEastAsia" w:eastAsiaTheme="minorEastAsia" w:hAnsiTheme="minorEastAsia"/>
        </w:rPr>
        <w:t>シート見出しの上で右クリックして＜</w:t>
      </w:r>
      <w:r w:rsidR="00920307" w:rsidRPr="00292AE8">
        <w:rPr>
          <w:rStyle w:val="30"/>
          <w:rFonts w:asciiTheme="minorEastAsia" w:eastAsiaTheme="minorEastAsia" w:hAnsiTheme="minorEastAsia" w:hint="eastAsia"/>
        </w:rPr>
        <w:t>移動またはコピー(M)</w:t>
      </w:r>
      <w:r w:rsidRPr="00292AE8">
        <w:rPr>
          <w:rStyle w:val="30"/>
          <w:rFonts w:asciiTheme="minorEastAsia" w:eastAsiaTheme="minorEastAsia" w:hAnsiTheme="minorEastAsia"/>
        </w:rPr>
        <w:t>＞</w:t>
      </w:r>
      <w:r w:rsidR="00920307" w:rsidRPr="00292AE8">
        <w:rPr>
          <w:rStyle w:val="30"/>
          <w:rFonts w:asciiTheme="minorEastAsia" w:eastAsiaTheme="minorEastAsia" w:hAnsiTheme="minorEastAsia" w:hint="eastAsia"/>
        </w:rPr>
        <w:t>をクリックします。</w:t>
      </w:r>
    </w:p>
    <w:p w14:paraId="55ABD035" w14:textId="442BFDD6" w:rsidR="00920307" w:rsidRPr="00292AE8" w:rsidRDefault="00920307" w:rsidP="005868E0">
      <w:pPr>
        <w:pStyle w:val="3"/>
      </w:pPr>
      <w:r w:rsidRPr="00292AE8">
        <w:rPr>
          <w:rStyle w:val="30"/>
          <w:rFonts w:asciiTheme="minorEastAsia" w:eastAsiaTheme="minorEastAsia" w:hAnsiTheme="minorEastAsia" w:hint="eastAsia"/>
        </w:rPr>
        <w:t>「</w:t>
      </w:r>
      <w:r w:rsidRPr="00A55C4C">
        <w:rPr>
          <w:rStyle w:val="30"/>
          <w:rFonts w:asciiTheme="minorEastAsia" w:eastAsiaTheme="minorEastAsia" w:hAnsiTheme="minorEastAsia"/>
          <w:color w:val="0070C0"/>
        </w:rPr>
        <w:fldChar w:fldCharType="begin"/>
      </w:r>
      <w:r w:rsidRPr="00A55C4C">
        <w:rPr>
          <w:rStyle w:val="30"/>
          <w:rFonts w:asciiTheme="minorEastAsia" w:eastAsiaTheme="minorEastAsia" w:hAnsiTheme="minorEastAsia"/>
          <w:color w:val="0070C0"/>
        </w:rPr>
        <w:instrText xml:space="preserve"> </w:instrText>
      </w:r>
      <w:r w:rsidRPr="00A55C4C">
        <w:rPr>
          <w:rStyle w:val="30"/>
          <w:rFonts w:asciiTheme="minorEastAsia" w:eastAsiaTheme="minorEastAsia" w:hAnsiTheme="minorEastAsia" w:hint="eastAsia"/>
          <w:color w:val="0070C0"/>
        </w:rPr>
        <w:instrText>REF _Ref57195714 \h</w:instrText>
      </w:r>
      <w:r w:rsidRPr="00A55C4C">
        <w:rPr>
          <w:rStyle w:val="30"/>
          <w:rFonts w:asciiTheme="minorEastAsia" w:eastAsiaTheme="minorEastAsia" w:hAnsiTheme="minorEastAsia"/>
          <w:color w:val="0070C0"/>
        </w:rPr>
        <w:instrText xml:space="preserve"> </w:instrText>
      </w:r>
      <w:r w:rsidR="00292AE8" w:rsidRPr="00A55C4C">
        <w:rPr>
          <w:rStyle w:val="30"/>
          <w:rFonts w:asciiTheme="minorEastAsia" w:eastAsiaTheme="minorEastAsia" w:hAnsiTheme="minorEastAsia"/>
          <w:color w:val="0070C0"/>
        </w:rPr>
        <w:instrText xml:space="preserve"> \* MERGEFORMAT </w:instrText>
      </w:r>
      <w:r w:rsidRPr="00A55C4C">
        <w:rPr>
          <w:rStyle w:val="30"/>
          <w:rFonts w:asciiTheme="minorEastAsia" w:eastAsiaTheme="minorEastAsia" w:hAnsiTheme="minorEastAsia"/>
          <w:color w:val="0070C0"/>
        </w:rPr>
      </w:r>
      <w:r w:rsidRPr="00A55C4C">
        <w:rPr>
          <w:rStyle w:val="30"/>
          <w:rFonts w:asciiTheme="minorEastAsia" w:eastAsiaTheme="minorEastAsia" w:hAnsiTheme="minorEastAsia"/>
          <w:color w:val="0070C0"/>
        </w:rPr>
        <w:fldChar w:fldCharType="separate"/>
      </w:r>
      <w:r w:rsidR="005868E0" w:rsidRPr="00A55C4C">
        <w:rPr>
          <w:rFonts w:hint="eastAsia"/>
          <w:color w:val="0070C0"/>
        </w:rPr>
        <w:t xml:space="preserve">図 </w:t>
      </w:r>
      <w:r w:rsidR="005868E0" w:rsidRPr="00A55C4C">
        <w:rPr>
          <w:noProof/>
          <w:color w:val="0070C0"/>
        </w:rPr>
        <w:t>11</w:t>
      </w:r>
      <w:r w:rsidR="005868E0" w:rsidRPr="00A55C4C">
        <w:rPr>
          <w:color w:val="0070C0"/>
        </w:rPr>
        <w:t xml:space="preserve"> </w:t>
      </w:r>
      <w:r w:rsidR="005868E0" w:rsidRPr="00A55C4C">
        <w:rPr>
          <w:rFonts w:hint="eastAsia"/>
          <w:color w:val="0070C0"/>
        </w:rPr>
        <w:t>シートに別のデータを追加</w:t>
      </w:r>
      <w:r w:rsidRPr="00A55C4C">
        <w:rPr>
          <w:rStyle w:val="30"/>
          <w:rFonts w:asciiTheme="minorEastAsia" w:eastAsiaTheme="minorEastAsia" w:hAnsiTheme="minorEastAsia"/>
          <w:color w:val="0070C0"/>
        </w:rPr>
        <w:fldChar w:fldCharType="end"/>
      </w:r>
      <w:r w:rsidRPr="00292AE8">
        <w:rPr>
          <w:rStyle w:val="30"/>
          <w:rFonts w:asciiTheme="minorEastAsia" w:eastAsiaTheme="minorEastAsia" w:hAnsiTheme="minorEastAsia" w:hint="eastAsia"/>
          <w:color w:val="0070C0"/>
        </w:rPr>
        <w:t>」</w:t>
      </w:r>
      <w:r w:rsidRPr="00292AE8">
        <w:rPr>
          <w:rFonts w:hint="eastAsia"/>
        </w:rPr>
        <w:t>の図が表示するので</w:t>
      </w:r>
      <w:r w:rsidRPr="00292AE8">
        <w:rPr>
          <w:rFonts w:hint="eastAsia"/>
          <w:b/>
          <w:bCs/>
          <w:color w:val="FF0000"/>
        </w:rPr>
        <w:t>①</w:t>
      </w:r>
      <w:r w:rsidRPr="00292AE8">
        <w:rPr>
          <w:rFonts w:hint="eastAsia"/>
        </w:rPr>
        <w:t>の＜（末尾へ移動）＞をクリックします。</w:t>
      </w:r>
    </w:p>
    <w:p w14:paraId="3B5F557A" w14:textId="77777777" w:rsidR="00920307" w:rsidRPr="00292AE8" w:rsidRDefault="00920307" w:rsidP="005868E0">
      <w:pPr>
        <w:pStyle w:val="3"/>
      </w:pPr>
      <w:r w:rsidRPr="00292AE8">
        <w:rPr>
          <w:rFonts w:hint="eastAsia"/>
          <w:b/>
          <w:bCs/>
          <w:color w:val="FF0000"/>
        </w:rPr>
        <w:t>②</w:t>
      </w:r>
      <w:r w:rsidRPr="00292AE8">
        <w:rPr>
          <w:rFonts w:hint="eastAsia"/>
        </w:rPr>
        <w:t>の＜コピーを作成する(C)＞にチェックをします。</w:t>
      </w:r>
    </w:p>
    <w:p w14:paraId="535EFA18" w14:textId="77777777" w:rsidR="00920307" w:rsidRPr="00292AE8" w:rsidRDefault="00920307" w:rsidP="005868E0">
      <w:pPr>
        <w:pStyle w:val="3"/>
      </w:pPr>
      <w:r w:rsidRPr="00292AE8">
        <w:rPr>
          <w:rFonts w:hint="eastAsia"/>
          <w:b/>
          <w:bCs/>
          <w:color w:val="FF0000"/>
        </w:rPr>
        <w:t>③</w:t>
      </w:r>
      <w:r w:rsidRPr="00292AE8">
        <w:rPr>
          <w:rFonts w:hint="eastAsia"/>
        </w:rPr>
        <w:t>の＜OK＞をクリックします。</w:t>
      </w:r>
    </w:p>
    <w:p w14:paraId="4AE6BE40" w14:textId="77777777" w:rsidR="00675336" w:rsidRDefault="00402DBF" w:rsidP="005868E0">
      <w:pPr>
        <w:pStyle w:val="3"/>
      </w:pPr>
      <w:r w:rsidRPr="00292AE8">
        <w:rPr>
          <w:rFonts w:hint="eastAsia"/>
        </w:rPr>
        <w:t>2枚目シートに「</w:t>
      </w:r>
      <w:r w:rsidRPr="00292AE8">
        <w:t>00000000 (2)</w:t>
      </w:r>
      <w:r w:rsidRPr="00292AE8">
        <w:rPr>
          <w:rFonts w:hint="eastAsia"/>
        </w:rPr>
        <w:t>」ができ</w:t>
      </w:r>
      <w:r w:rsidR="00675336">
        <w:rPr>
          <w:rFonts w:hint="eastAsia"/>
        </w:rPr>
        <w:t>ます。</w:t>
      </w:r>
    </w:p>
    <w:p w14:paraId="3D561D88" w14:textId="6D560820" w:rsidR="00402DBF" w:rsidRPr="00292AE8" w:rsidRDefault="00675336" w:rsidP="005868E0">
      <w:pPr>
        <w:pStyle w:val="3"/>
      </w:pPr>
      <w:r w:rsidRPr="000151FA">
        <w:rPr>
          <w:rFonts w:hint="eastAsia"/>
          <w:u w:val="wave"/>
        </w:rPr>
        <w:t>シート名は手動変更を避けて</w:t>
      </w:r>
      <w:r w:rsidRPr="00292AE8">
        <w:rPr>
          <w:rFonts w:hint="eastAsia"/>
        </w:rPr>
        <w:t>「保存ファイル名」の</w:t>
      </w:r>
      <w:r w:rsidR="00333CBD">
        <w:rPr>
          <w:rFonts w:hint="eastAsia"/>
        </w:rPr>
        <w:t>（</w:t>
      </w:r>
      <w:r w:rsidRPr="00292AE8">
        <w:rPr>
          <w:rFonts w:hint="eastAsia"/>
        </w:rPr>
        <w:t>コンボボックス</w:t>
      </w:r>
      <w:r w:rsidR="00333CBD">
        <w:rPr>
          <w:rFonts w:hint="eastAsia"/>
        </w:rPr>
        <w:t>）</w:t>
      </w:r>
      <w:r w:rsidRPr="00292AE8">
        <w:rPr>
          <w:rFonts w:hint="eastAsia"/>
        </w:rPr>
        <w:t>リストを変更</w:t>
      </w:r>
      <w:r>
        <w:rPr>
          <w:rFonts w:hint="eastAsia"/>
        </w:rPr>
        <w:t>すると「保存」ボタンを押した時にシートの見出しにも</w:t>
      </w:r>
      <w:r w:rsidR="00E7017C">
        <w:rPr>
          <w:rFonts w:hint="eastAsia"/>
        </w:rPr>
        <w:t>書き換え</w:t>
      </w:r>
      <w:r>
        <w:rPr>
          <w:rFonts w:hint="eastAsia"/>
        </w:rPr>
        <w:t>ます</w:t>
      </w:r>
      <w:r w:rsidRPr="00292AE8">
        <w:rPr>
          <w:rFonts w:hint="eastAsia"/>
        </w:rPr>
        <w:t>。</w:t>
      </w:r>
      <w:r w:rsidR="00E7017C">
        <w:rPr>
          <w:rFonts w:hint="eastAsia"/>
        </w:rPr>
        <w:t>シートは何個でも追加して</w:t>
      </w:r>
      <w:r w:rsidR="00E7017C" w:rsidRPr="00292AE8">
        <w:rPr>
          <w:rFonts w:hint="eastAsia"/>
        </w:rPr>
        <w:t>000000000～00000009 まで</w:t>
      </w:r>
      <w:r w:rsidR="00E7017C">
        <w:rPr>
          <w:rFonts w:hint="eastAsia"/>
        </w:rPr>
        <w:t>10個を作ることができます。</w:t>
      </w:r>
    </w:p>
    <w:p w14:paraId="461083D9" w14:textId="77777777" w:rsidR="00402DBF" w:rsidRPr="00292AE8" w:rsidRDefault="00402DBF" w:rsidP="005868E0">
      <w:pPr>
        <w:pStyle w:val="3"/>
      </w:pPr>
      <w:r w:rsidRPr="00292AE8">
        <w:rPr>
          <w:rFonts w:hint="eastAsia"/>
        </w:rPr>
        <w:t>後は2行目以下を削除して別の電話帳を編集することができます。</w:t>
      </w:r>
    </w:p>
    <w:p w14:paraId="7DAD3D36" w14:textId="12ADD004" w:rsidR="00920307" w:rsidRPr="00292AE8" w:rsidRDefault="00402DBF" w:rsidP="005868E0">
      <w:pPr>
        <w:pStyle w:val="3"/>
      </w:pPr>
      <w:r w:rsidRPr="00292AE8">
        <w:rPr>
          <w:rFonts w:hint="eastAsia"/>
        </w:rPr>
        <w:t>1台のFAXまたは電話機で両方の電話帳が使えると言うわけではないのですが、保存ファイル名が 000000000～00000009 までの10個</w:t>
      </w:r>
      <w:r w:rsidR="00675336">
        <w:rPr>
          <w:rFonts w:hint="eastAsia"/>
        </w:rPr>
        <w:t>の内の1個が</w:t>
      </w:r>
      <w:r w:rsidRPr="00292AE8">
        <w:rPr>
          <w:rFonts w:hint="eastAsia"/>
        </w:rPr>
        <w:t>できるように</w:t>
      </w:r>
      <w:r w:rsidR="00E7017C">
        <w:rPr>
          <w:rFonts w:hint="eastAsia"/>
        </w:rPr>
        <w:t>「</w:t>
      </w:r>
      <w:r w:rsidRPr="00292AE8">
        <w:rPr>
          <w:rFonts w:hint="eastAsia"/>
        </w:rPr>
        <w:t>Panasonic電話帳</w:t>
      </w:r>
      <w:r w:rsidR="00E7017C">
        <w:rPr>
          <w:rFonts w:hint="eastAsia"/>
        </w:rPr>
        <w:t>ソフト」にもあるので</w:t>
      </w:r>
      <w:r w:rsidRPr="00292AE8">
        <w:rPr>
          <w:rFonts w:hint="eastAsia"/>
        </w:rPr>
        <w:t>説明し</w:t>
      </w:r>
      <w:r w:rsidR="005A15E8" w:rsidRPr="00292AE8">
        <w:rPr>
          <w:rFonts w:hint="eastAsia"/>
        </w:rPr>
        <w:t>ました</w:t>
      </w:r>
      <w:r w:rsidRPr="00292AE8">
        <w:rPr>
          <w:rFonts w:hint="eastAsia"/>
        </w:rPr>
        <w:t>。</w:t>
      </w:r>
    </w:p>
    <w:p w14:paraId="49955D23" w14:textId="77777777" w:rsidR="00FD0247" w:rsidRPr="00292AE8" w:rsidRDefault="00FD0247" w:rsidP="00292AE8">
      <w:pPr>
        <w:pStyle w:val="2"/>
        <w:rPr>
          <w:rFonts w:hAnsiTheme="minorEastAsia"/>
        </w:rPr>
      </w:pPr>
      <w:bookmarkStart w:id="175" w:name="_Ref412540170"/>
      <w:bookmarkStart w:id="176" w:name="_Ref412540178"/>
      <w:bookmarkStart w:id="177" w:name="_Toc57055601"/>
      <w:bookmarkStart w:id="178" w:name="_Toc57062995"/>
      <w:bookmarkStart w:id="179" w:name="_Toc166600578"/>
      <w:r w:rsidRPr="00292AE8">
        <w:rPr>
          <w:rFonts w:hAnsiTheme="minorEastAsia" w:hint="eastAsia"/>
        </w:rPr>
        <w:t>電話帳取り込み方法</w:t>
      </w:r>
      <w:bookmarkEnd w:id="175"/>
      <w:bookmarkEnd w:id="176"/>
      <w:bookmarkEnd w:id="177"/>
      <w:bookmarkEnd w:id="178"/>
      <w:bookmarkEnd w:id="179"/>
    </w:p>
    <w:p w14:paraId="0222E7B4" w14:textId="7B8DB5D1" w:rsidR="00FD0247" w:rsidRPr="00292AE8" w:rsidRDefault="00FD0247" w:rsidP="005868E0">
      <w:pPr>
        <w:pStyle w:val="3"/>
      </w:pPr>
      <w:r w:rsidRPr="00292AE8">
        <w:rPr>
          <w:rFonts w:hint="eastAsia"/>
        </w:rPr>
        <w:t>既存の Panasonic 電話帳ファイル(*.TXT)を取り込み、</w:t>
      </w:r>
      <w:r w:rsidR="00C33765" w:rsidRPr="00292AE8">
        <w:rPr>
          <w:rFonts w:hint="eastAsia"/>
        </w:rPr>
        <w:t>リボンのアイコン</w:t>
      </w:r>
      <w:r w:rsidRPr="00292AE8">
        <w:rPr>
          <w:rFonts w:hint="eastAsia"/>
        </w:rPr>
        <w:t>を利用してデータの追加や変更が簡単に編集できます。</w:t>
      </w:r>
    </w:p>
    <w:p w14:paraId="101F8BA8" w14:textId="2CF4F033" w:rsidR="00FD0247" w:rsidRPr="00292AE8" w:rsidRDefault="00402DBF" w:rsidP="005868E0">
      <w:pPr>
        <w:pStyle w:val="3"/>
      </w:pPr>
      <w:bookmarkStart w:id="180" w:name="_Hlk57142264"/>
      <w:r w:rsidRPr="00292AE8">
        <w:rPr>
          <w:rFonts w:hint="eastAsia"/>
        </w:rPr>
        <w:t>＜Pana電話帳編集＞タブの</w:t>
      </w:r>
      <w:bookmarkEnd w:id="180"/>
      <w:r w:rsidRPr="00292AE8">
        <w:rPr>
          <w:rFonts w:hint="eastAsia"/>
        </w:rPr>
        <w:t>＜電話帳取り込み＞をクリックすると「</w:t>
      </w:r>
      <w:r w:rsidRPr="00A55C4C">
        <w:rPr>
          <w:color w:val="0070C0"/>
        </w:rPr>
        <w:fldChar w:fldCharType="begin"/>
      </w:r>
      <w:r w:rsidRPr="00A55C4C">
        <w:rPr>
          <w:color w:val="0070C0"/>
        </w:rPr>
        <w:instrText xml:space="preserve"> </w:instrText>
      </w:r>
      <w:r w:rsidRPr="00A55C4C">
        <w:rPr>
          <w:rFonts w:hint="eastAsia"/>
          <w:color w:val="0070C0"/>
        </w:rPr>
        <w:instrText>REF _Ref412465352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12</w:t>
      </w:r>
      <w:r w:rsidR="005868E0" w:rsidRPr="00A55C4C">
        <w:rPr>
          <w:rFonts w:hint="eastAsia"/>
          <w:color w:val="0070C0"/>
        </w:rPr>
        <w:t xml:space="preserve"> 電話帳取り込み</w:t>
      </w:r>
      <w:r w:rsidRPr="00A55C4C">
        <w:rPr>
          <w:color w:val="0070C0"/>
        </w:rPr>
        <w:fldChar w:fldCharType="end"/>
      </w:r>
      <w:r w:rsidRPr="00292AE8">
        <w:rPr>
          <w:rFonts w:hint="eastAsia"/>
        </w:rPr>
        <w:t>」を表示します。</w:t>
      </w:r>
    </w:p>
    <w:p w14:paraId="253D6668" w14:textId="797B8457" w:rsidR="00FD0247" w:rsidRPr="00292AE8" w:rsidRDefault="005A15E8" w:rsidP="005868E0">
      <w:pPr>
        <w:pStyle w:val="3"/>
      </w:pPr>
      <w:r w:rsidRPr="00292AE8">
        <w:rPr>
          <w:rFonts w:hint="eastAsia"/>
          <w:noProof/>
        </w:rPr>
        <mc:AlternateContent>
          <mc:Choice Requires="wpg">
            <w:drawing>
              <wp:anchor distT="0" distB="0" distL="114300" distR="114300" simplePos="0" relativeHeight="251660288" behindDoc="0" locked="0" layoutInCell="1" allowOverlap="1" wp14:anchorId="5CD9FE48" wp14:editId="7FE5ED4A">
                <wp:simplePos x="0" y="0"/>
                <wp:positionH relativeFrom="margin">
                  <wp:posOffset>3526371</wp:posOffset>
                </wp:positionH>
                <wp:positionV relativeFrom="paragraph">
                  <wp:posOffset>-228073</wp:posOffset>
                </wp:positionV>
                <wp:extent cx="2233295" cy="1814830"/>
                <wp:effectExtent l="0" t="0" r="0" b="0"/>
                <wp:wrapSquare wrapText="bothSides"/>
                <wp:docPr id="8" name="グループ化 8"/>
                <wp:cNvGraphicFramePr/>
                <a:graphic xmlns:a="http://schemas.openxmlformats.org/drawingml/2006/main">
                  <a:graphicData uri="http://schemas.microsoft.com/office/word/2010/wordprocessingGroup">
                    <wpg:wgp>
                      <wpg:cNvGrpSpPr/>
                      <wpg:grpSpPr>
                        <a:xfrm>
                          <a:off x="0" y="0"/>
                          <a:ext cx="2233295" cy="1814830"/>
                          <a:chOff x="0" y="0"/>
                          <a:chExt cx="2233295" cy="1815225"/>
                        </a:xfrm>
                      </wpg:grpSpPr>
                      <wps:wsp>
                        <wps:cNvPr id="32" name="テキスト ボックス 32"/>
                        <wps:cNvSpPr txBox="1"/>
                        <wps:spPr>
                          <a:xfrm>
                            <a:off x="25879" y="1586575"/>
                            <a:ext cx="2147570" cy="228650"/>
                          </a:xfrm>
                          <a:prstGeom prst="rect">
                            <a:avLst/>
                          </a:prstGeom>
                          <a:solidFill>
                            <a:prstClr val="white"/>
                          </a:solidFill>
                          <a:ln>
                            <a:noFill/>
                          </a:ln>
                          <a:effectLst/>
                        </wps:spPr>
                        <wps:txbx>
                          <w:txbxContent>
                            <w:p w14:paraId="2EDCD115" w14:textId="0C03D6B6" w:rsidR="00B415C6" w:rsidRPr="000F0337" w:rsidRDefault="00B415C6" w:rsidP="00FD0247">
                              <w:pPr>
                                <w:pStyle w:val="ac"/>
                                <w:jc w:val="center"/>
                                <w:rPr>
                                  <w:noProof/>
                                </w:rPr>
                              </w:pPr>
                              <w:bookmarkStart w:id="181" w:name="_Ref41246535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12</w:t>
                              </w:r>
                              <w:r>
                                <w:fldChar w:fldCharType="end"/>
                              </w:r>
                              <w:r>
                                <w:rPr>
                                  <w:rFonts w:hint="eastAsia"/>
                                </w:rPr>
                                <w:t xml:space="preserve"> </w:t>
                              </w:r>
                              <w:r>
                                <w:rPr>
                                  <w:rFonts w:hint="eastAsia"/>
                                </w:rPr>
                                <w:t>電話帳取り込み</w:t>
                              </w:r>
                              <w:bookmarkEnd w:id="18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 name="図 7"/>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233295" cy="1567180"/>
                          </a:xfrm>
                          <a:prstGeom prst="rect">
                            <a:avLst/>
                          </a:prstGeom>
                        </pic:spPr>
                      </pic:pic>
                    </wpg:wgp>
                  </a:graphicData>
                </a:graphic>
              </wp:anchor>
            </w:drawing>
          </mc:Choice>
          <mc:Fallback>
            <w:pict>
              <v:group w14:anchorId="5CD9FE48" id="グループ化 8" o:spid="_x0000_s1061" style="position:absolute;left:0;text-align:left;margin-left:277.65pt;margin-top:-17.95pt;width:175.85pt;height:142.9pt;z-index:251660288;mso-position-horizontal-relative:margin;mso-position-vertical-relative:text" coordsize="22332,1815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">
                <v:shape id="テキスト ボックス 32" o:spid="_x0000_s1062" type="#_x0000_t202" style="position:absolute;left:258;top:15865;width:21476;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" stroked="f">
                  <v:textbox style="mso-fit-shape-to-text:t" inset="0,0,0,0">
                    <w:txbxContent>
                      <w:p w14:paraId="2EDCD115" w14:textId="0C03D6B6" w:rsidR="00B415C6" w:rsidRPr="000F0337" w:rsidRDefault="00B415C6" w:rsidP="00FD0247">
                        <w:pPr>
                          <w:pStyle w:val="ac"/>
                          <w:jc w:val="center"/>
                          <w:rPr>
                            <w:noProof/>
                          </w:rPr>
                        </w:pPr>
                        <w:bookmarkStart w:id="193" w:name="_Ref41246535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12</w:t>
                        </w:r>
                        <w:r>
                          <w:fldChar w:fldCharType="end"/>
                        </w:r>
                        <w:r>
                          <w:rPr>
                            <w:rFonts w:hint="eastAsia"/>
                          </w:rPr>
                          <w:t xml:space="preserve"> </w:t>
                        </w:r>
                        <w:r>
                          <w:rPr>
                            <w:rFonts w:hint="eastAsia"/>
                          </w:rPr>
                          <w:t>電話帳取り込み</w:t>
                        </w:r>
                        <w:bookmarkEnd w:id="193"/>
                      </w:p>
                    </w:txbxContent>
                  </v:textbox>
                </v:shape>
                <v:shape id="図 7" o:spid="_x0000_s1063" type="#_x0000_t75" style="position:absolute;width:22332;height:15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">
                  <v:imagedata r:id="rId32" o:title=""/>
                </v:shape>
                <w10:wrap type="square" anchorx="margin"/>
              </v:group>
            </w:pict>
          </mc:Fallback>
        </mc:AlternateContent>
      </w:r>
      <w:r w:rsidR="00FD0247" w:rsidRPr="00292AE8">
        <w:rPr>
          <w:rFonts w:hint="eastAsia"/>
        </w:rPr>
        <w:t>「ドライブ名」リストの【プログラムと同場所】を選んだ場合は本プログラムと同じフォルダを開きます。</w:t>
      </w:r>
      <w:r w:rsidR="00FD0247" w:rsidRPr="00292AE8">
        <w:br/>
      </w:r>
      <w:r w:rsidR="00FD0247" w:rsidRPr="00292AE8">
        <w:rPr>
          <w:rFonts w:hint="eastAsia"/>
        </w:rPr>
        <w:t>「SDメモリーカード」が装着してあり同ドライブから取り込む場合は電話帳ファイル(*.TXT)のあるフォルダを開きます。</w:t>
      </w:r>
    </w:p>
    <w:p w14:paraId="3F8E5B01" w14:textId="292692D8" w:rsidR="00FD0247" w:rsidRPr="00292AE8" w:rsidRDefault="00FD0247" w:rsidP="005868E0">
      <w:pPr>
        <w:pStyle w:val="3"/>
      </w:pPr>
      <w:r w:rsidRPr="00292AE8">
        <w:rPr>
          <w:rFonts w:hint="eastAsia"/>
        </w:rPr>
        <w:t>「SDメモリーカード」から取り込む場合は事前にスロットに装着してください。「ドライブ名」ドロップリストから「</w:t>
      </w:r>
      <w:r w:rsidRPr="00A55C4C">
        <w:rPr>
          <w:color w:val="0070C0"/>
        </w:rPr>
        <w:fldChar w:fldCharType="begin"/>
      </w:r>
      <w:r w:rsidRPr="00A55C4C">
        <w:rPr>
          <w:color w:val="0070C0"/>
        </w:rPr>
        <w:instrText xml:space="preserve"> </w:instrText>
      </w:r>
      <w:r w:rsidRPr="00A55C4C">
        <w:rPr>
          <w:rFonts w:hint="eastAsia"/>
          <w:color w:val="0070C0"/>
        </w:rPr>
        <w:instrText>REF _Ref412465506 \w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６(6)6)</w:t>
      </w:r>
      <w:r w:rsidRPr="00A55C4C">
        <w:rPr>
          <w:color w:val="0070C0"/>
        </w:rPr>
        <w:fldChar w:fldCharType="end"/>
      </w:r>
      <w:r w:rsidRPr="00292AE8">
        <w:rPr>
          <w:rFonts w:hint="eastAsia"/>
        </w:rPr>
        <w:t>」で説明したように「</w:t>
      </w:r>
      <w:r w:rsidR="00C02086" w:rsidRPr="00292AE8">
        <w:rPr>
          <w:rFonts w:hint="eastAsia"/>
        </w:rPr>
        <w:t>F\</w:t>
      </w:r>
      <w:r w:rsidRPr="00292AE8">
        <w:rPr>
          <w:rFonts w:hint="eastAsia"/>
        </w:rPr>
        <w:t>」などを選択して「SDカード」から直接取り込むことも可能です。未装着の場合は「ドライブ名」</w:t>
      </w:r>
      <w:r w:rsidR="00E05080" w:rsidRPr="00292AE8">
        <w:rPr>
          <w:rFonts w:hint="eastAsia"/>
        </w:rPr>
        <w:t>を</w:t>
      </w:r>
      <w:r w:rsidRPr="00292AE8">
        <w:rPr>
          <w:rFonts w:hint="eastAsia"/>
        </w:rPr>
        <w:t>表示しません。</w:t>
      </w:r>
    </w:p>
    <w:p w14:paraId="53460A2E" w14:textId="21DAEA43" w:rsidR="00FD0247" w:rsidRPr="00292AE8" w:rsidRDefault="00FD0247" w:rsidP="005868E0">
      <w:pPr>
        <w:pStyle w:val="3"/>
      </w:pPr>
      <w:bookmarkStart w:id="182" w:name="_Ref412466038"/>
      <w:r w:rsidRPr="00292AE8">
        <w:rPr>
          <w:rFonts w:hint="eastAsia"/>
        </w:rPr>
        <w:t>「SDメモリーカード」とUSBメモリーはドライブ名を選択する上で区別がつかないので事前に</w:t>
      </w:r>
      <w:r w:rsidR="00E7017C" w:rsidRPr="00292AE8">
        <w:rPr>
          <w:rFonts w:hint="eastAsia"/>
        </w:rPr>
        <w:t>USBメモリー</w:t>
      </w:r>
      <w:r w:rsidR="00E7017C">
        <w:rPr>
          <w:rFonts w:hint="eastAsia"/>
        </w:rPr>
        <w:t>を</w:t>
      </w:r>
      <w:r w:rsidRPr="00292AE8">
        <w:rPr>
          <w:rFonts w:hint="eastAsia"/>
        </w:rPr>
        <w:t>抜いて置いてください。</w:t>
      </w:r>
      <w:r w:rsidR="006E1773">
        <w:br/>
      </w:r>
      <w:r w:rsidRPr="00292AE8">
        <w:rPr>
          <w:rFonts w:hint="eastAsia"/>
        </w:rPr>
        <w:t>SDメモリーカードのフォルダ</w:t>
      </w:r>
      <w:r w:rsidR="00E96F69">
        <w:rPr>
          <w:rFonts w:hint="eastAsia"/>
        </w:rPr>
        <w:t>のドライブがF:\の場合の</w:t>
      </w:r>
      <w:r w:rsidRPr="00292AE8">
        <w:rPr>
          <w:rFonts w:hint="eastAsia"/>
        </w:rPr>
        <w:t>例は次のとおりです。</w:t>
      </w:r>
      <w:r w:rsidRPr="00292AE8">
        <w:br/>
      </w:r>
      <w:r w:rsidRPr="00292AE8">
        <w:rPr>
          <w:rFonts w:hint="eastAsia"/>
        </w:rPr>
        <w:t xml:space="preserve">例：　</w:t>
      </w:r>
      <w:r w:rsidR="00E05080" w:rsidRPr="00292AE8">
        <w:rPr>
          <w:rFonts w:hint="eastAsia"/>
        </w:rPr>
        <w:t>F</w:t>
      </w:r>
      <w:r w:rsidRPr="00292AE8">
        <w:rPr>
          <w:rFonts w:hint="eastAsia"/>
        </w:rPr>
        <w:t>:\PRIVATE\MEIGROUP\PCC\PCC_DAT\ADDRESS\00000000.TXT</w:t>
      </w:r>
      <w:bookmarkEnd w:id="182"/>
    </w:p>
    <w:p w14:paraId="4101783A" w14:textId="3F4105EE" w:rsidR="00FD0247" w:rsidRPr="00292AE8" w:rsidRDefault="00FD0247" w:rsidP="005868E0">
      <w:pPr>
        <w:pStyle w:val="3"/>
      </w:pPr>
      <w:r w:rsidRPr="00292AE8">
        <w:rPr>
          <w:rFonts w:hint="eastAsia"/>
        </w:rPr>
        <w:t>「SDメモリーカード」が装着してあるドライブで</w:t>
      </w:r>
      <w:r w:rsidR="006E1773">
        <w:rPr>
          <w:rFonts w:hint="eastAsia"/>
        </w:rPr>
        <w:t>、</w:t>
      </w:r>
      <w:r w:rsidRPr="00292AE8">
        <w:rPr>
          <w:rFonts w:hint="eastAsia"/>
        </w:rPr>
        <w:t>上記例のフォルダが無い場合で「</w:t>
      </w:r>
      <w:r w:rsidR="00E05080" w:rsidRPr="00292AE8">
        <w:rPr>
          <w:rFonts w:hint="eastAsia"/>
        </w:rPr>
        <w:t>F</w:t>
      </w:r>
      <w:r w:rsidRPr="00292AE8">
        <w:rPr>
          <w:rFonts w:hint="eastAsia"/>
        </w:rPr>
        <w:t>:\」などのルートディレクトリーに電話帳ファイル(*.TXT)があっても</w:t>
      </w:r>
      <w:r w:rsidR="00C62F45">
        <w:rPr>
          <w:rFonts w:hint="eastAsia"/>
        </w:rPr>
        <w:t>取り込みはできないので</w:t>
      </w:r>
      <w:r w:rsidRPr="00292AE8">
        <w:rPr>
          <w:rFonts w:hint="eastAsia"/>
        </w:rPr>
        <w:t>「ドライブ名」リストの【プログラムと同場所】を</w:t>
      </w:r>
      <w:r w:rsidR="00C62F45">
        <w:rPr>
          <w:rFonts w:hint="eastAsia"/>
        </w:rPr>
        <w:t>表示します。</w:t>
      </w:r>
      <w:r w:rsidRPr="00292AE8">
        <w:rPr>
          <w:rFonts w:hint="eastAsia"/>
        </w:rPr>
        <w:t>「SDメモリーカード」ドライブなどへ移動して「*.TXT」を選択して</w:t>
      </w:r>
      <w:r w:rsidR="00FC2130">
        <w:rPr>
          <w:rFonts w:hint="eastAsia"/>
        </w:rPr>
        <w:t>取り込みして</w:t>
      </w:r>
      <w:r w:rsidRPr="00292AE8">
        <w:rPr>
          <w:rFonts w:hint="eastAsia"/>
        </w:rPr>
        <w:t>ください。</w:t>
      </w:r>
      <w:r w:rsidR="00FC2130" w:rsidRPr="00292AE8">
        <w:rPr>
          <w:rFonts w:hint="eastAsia"/>
        </w:rPr>
        <w:t>＜Pana電話帳編集＞―＜電話帳書き出し＞</w:t>
      </w:r>
      <w:r w:rsidR="00FC2130">
        <w:rPr>
          <w:rFonts w:hint="eastAsia"/>
        </w:rPr>
        <w:t>プログラムにより正常な場所に保存した場合は「F:\」などのルートディレクトリーに有った</w:t>
      </w:r>
      <w:r w:rsidR="00FC2130" w:rsidRPr="00292AE8">
        <w:rPr>
          <w:rFonts w:hint="eastAsia"/>
        </w:rPr>
        <w:t>電話帳ファイル(*.TXT)</w:t>
      </w:r>
      <w:r w:rsidR="00FC2130">
        <w:rPr>
          <w:rFonts w:hint="eastAsia"/>
        </w:rPr>
        <w:t>を削除してください。こ</w:t>
      </w:r>
      <w:r w:rsidR="00FC2130">
        <w:rPr>
          <w:rFonts w:hint="eastAsia"/>
        </w:rPr>
        <w:lastRenderedPageBreak/>
        <w:t>の項の意味がよくわからない場合は気にしないで飛ばして次項に進んでください。</w:t>
      </w:r>
    </w:p>
    <w:p w14:paraId="706E2A06" w14:textId="6816A04D" w:rsidR="00FD0247" w:rsidRPr="00292AE8" w:rsidRDefault="00FD0247" w:rsidP="005868E0">
      <w:pPr>
        <w:pStyle w:val="3"/>
      </w:pPr>
      <w:r w:rsidRPr="00292AE8">
        <w:rPr>
          <w:rFonts w:hint="eastAsia"/>
        </w:rPr>
        <w:t>「ドライブ名」リスト【プログラムと同場所】を選んだ場合上記「</w:t>
      </w:r>
      <w:r w:rsidRPr="00A55C4C">
        <w:rPr>
          <w:color w:val="0070C0"/>
        </w:rPr>
        <w:fldChar w:fldCharType="begin"/>
      </w:r>
      <w:r w:rsidRPr="00A55C4C">
        <w:rPr>
          <w:color w:val="0070C0"/>
        </w:rPr>
        <w:instrText xml:space="preserve"> </w:instrText>
      </w:r>
      <w:r w:rsidRPr="00A55C4C">
        <w:rPr>
          <w:rFonts w:hint="eastAsia"/>
          <w:color w:val="0070C0"/>
        </w:rPr>
        <w:instrText>REF _Ref412466038 \n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5)</w:t>
      </w:r>
      <w:r w:rsidRPr="00A55C4C">
        <w:rPr>
          <w:color w:val="0070C0"/>
        </w:rPr>
        <w:fldChar w:fldCharType="end"/>
      </w:r>
      <w:r w:rsidRPr="00292AE8">
        <w:rPr>
          <w:rFonts w:hint="eastAsia"/>
        </w:rPr>
        <w:t>」項の例で示すフォルダはありません</w:t>
      </w:r>
      <w:r w:rsidR="0095544D">
        <w:rPr>
          <w:rFonts w:hint="eastAsia"/>
        </w:rPr>
        <w:t>。</w:t>
      </w:r>
      <w:r w:rsidRPr="00292AE8">
        <w:rPr>
          <w:rFonts w:hint="eastAsia"/>
        </w:rPr>
        <w:t>電話帳ファイル(*.TXT)を選択して取り込んでください。</w:t>
      </w:r>
    </w:p>
    <w:p w14:paraId="4D4F2A08" w14:textId="77777777" w:rsidR="00FD0247" w:rsidRPr="00292AE8" w:rsidRDefault="00FD0247" w:rsidP="005868E0">
      <w:pPr>
        <w:pStyle w:val="3"/>
      </w:pPr>
      <w:r w:rsidRPr="00292AE8">
        <w:rPr>
          <w:rFonts w:hint="eastAsia"/>
        </w:rPr>
        <w:t>「開く」ボタンをクリックします。</w:t>
      </w:r>
    </w:p>
    <w:p w14:paraId="710C4680" w14:textId="77777777" w:rsidR="00FD0247" w:rsidRPr="00292AE8" w:rsidRDefault="00FD0247" w:rsidP="005868E0">
      <w:pPr>
        <w:pStyle w:val="3"/>
      </w:pPr>
      <w:r w:rsidRPr="00292AE8">
        <w:rPr>
          <w:rFonts w:hint="eastAsia"/>
        </w:rPr>
        <w:t>「電話帳テキストファイルを選択」ダイアログボックスが開き電話帳ファイル(*.TXT)の選択が済むと＜OK＞ボタンを押してください。</w:t>
      </w:r>
    </w:p>
    <w:p w14:paraId="47E0E3DE" w14:textId="60DC8A52" w:rsidR="00FD0247" w:rsidRPr="00292AE8" w:rsidRDefault="00FD0247" w:rsidP="00292AE8">
      <w:pPr>
        <w:pStyle w:val="2"/>
        <w:rPr>
          <w:rFonts w:hAnsiTheme="minorEastAsia"/>
        </w:rPr>
      </w:pPr>
      <w:bookmarkStart w:id="183" w:name="_Toc57055602"/>
      <w:bookmarkStart w:id="184" w:name="_Toc57062996"/>
      <w:bookmarkStart w:id="185" w:name="_Toc166600579"/>
      <w:r w:rsidRPr="00292AE8">
        <w:rPr>
          <w:rFonts w:hAnsiTheme="minorEastAsia" w:hint="eastAsia"/>
        </w:rPr>
        <w:t>シート内の個別のセルのデータを検索</w:t>
      </w:r>
      <w:bookmarkEnd w:id="183"/>
      <w:bookmarkEnd w:id="184"/>
      <w:bookmarkEnd w:id="185"/>
    </w:p>
    <w:p w14:paraId="1992871B" w14:textId="533D2F5D" w:rsidR="00FD0247" w:rsidRPr="00292AE8" w:rsidRDefault="00E05080" w:rsidP="005868E0">
      <w:pPr>
        <w:pStyle w:val="3"/>
      </w:pPr>
      <w:r w:rsidRPr="00292AE8">
        <w:rPr>
          <w:rFonts w:hint="eastAsia"/>
        </w:rPr>
        <w:t>＜Pana電話帳編集＞タブの＜名前</w:t>
      </w:r>
      <w:r w:rsidR="00FD0247" w:rsidRPr="00292AE8">
        <w:rPr>
          <w:rFonts w:hint="eastAsia"/>
        </w:rPr>
        <w:t>検索</w:t>
      </w:r>
      <w:r w:rsidRPr="00292AE8">
        <w:rPr>
          <w:rFonts w:hint="eastAsia"/>
        </w:rPr>
        <w:t>＞</w:t>
      </w:r>
      <w:r w:rsidR="00FD0247" w:rsidRPr="00292AE8">
        <w:rPr>
          <w:rFonts w:hint="eastAsia"/>
        </w:rPr>
        <w:t>をクリックします。</w:t>
      </w:r>
    </w:p>
    <w:p w14:paraId="2555C6EA" w14:textId="36F2CDA8" w:rsidR="00FD0247" w:rsidRPr="00292AE8" w:rsidRDefault="00FC2130" w:rsidP="005868E0">
      <w:pPr>
        <w:pStyle w:val="3"/>
      </w:pP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_Ref57228113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13</w:t>
      </w:r>
      <w:r w:rsidR="005868E0" w:rsidRPr="00A55C4C">
        <w:rPr>
          <w:rFonts w:hint="eastAsia"/>
          <w:color w:val="0070C0"/>
        </w:rPr>
        <w:t xml:space="preserve"> 検索</w:t>
      </w:r>
      <w:r w:rsidRPr="00A55C4C">
        <w:rPr>
          <w:color w:val="0070C0"/>
        </w:rPr>
        <w:fldChar w:fldCharType="end"/>
      </w:r>
      <w:r>
        <w:rPr>
          <w:rFonts w:hint="eastAsia"/>
        </w:rPr>
        <w:t>」の図を表示するので</w:t>
      </w:r>
      <w:r w:rsidR="00FD0247" w:rsidRPr="00292AE8">
        <w:rPr>
          <w:rFonts w:hint="eastAsia"/>
        </w:rPr>
        <w:t>「検索文字列」ボックスに検索する文字列を入力します。</w:t>
      </w:r>
    </w:p>
    <w:p w14:paraId="66BCCA02" w14:textId="42417017" w:rsidR="00FD0247" w:rsidRPr="00292AE8" w:rsidRDefault="00FC2130" w:rsidP="005868E0">
      <w:pPr>
        <w:pStyle w:val="3"/>
      </w:pPr>
      <w:r w:rsidRPr="00292AE8">
        <w:rPr>
          <w:rFonts w:hint="eastAsia"/>
          <w:noProof/>
        </w:rPr>
        <mc:AlternateContent>
          <mc:Choice Requires="wpg">
            <w:drawing>
              <wp:anchor distT="0" distB="0" distL="114300" distR="114300" simplePos="0" relativeHeight="251668480" behindDoc="0" locked="0" layoutInCell="1" allowOverlap="1" wp14:anchorId="4314B741" wp14:editId="0A2F899E">
                <wp:simplePos x="0" y="0"/>
                <wp:positionH relativeFrom="margin">
                  <wp:posOffset>3930015</wp:posOffset>
                </wp:positionH>
                <wp:positionV relativeFrom="paragraph">
                  <wp:posOffset>-424180</wp:posOffset>
                </wp:positionV>
                <wp:extent cx="1830070" cy="1608455"/>
                <wp:effectExtent l="0" t="0" r="0" b="0"/>
                <wp:wrapSquare wrapText="bothSides"/>
                <wp:docPr id="16" name="グループ化 16"/>
                <wp:cNvGraphicFramePr/>
                <a:graphic xmlns:a="http://schemas.openxmlformats.org/drawingml/2006/main">
                  <a:graphicData uri="http://schemas.microsoft.com/office/word/2010/wordprocessingGroup">
                    <wpg:wgp>
                      <wpg:cNvGrpSpPr/>
                      <wpg:grpSpPr>
                        <a:xfrm>
                          <a:off x="0" y="0"/>
                          <a:ext cx="1830070" cy="1608455"/>
                          <a:chOff x="0" y="0"/>
                          <a:chExt cx="1830442" cy="1608468"/>
                        </a:xfrm>
                      </wpg:grpSpPr>
                      <wps:wsp>
                        <wps:cNvPr id="35" name="テキスト ボックス 35"/>
                        <wps:cNvSpPr txBox="1"/>
                        <wps:spPr>
                          <a:xfrm>
                            <a:off x="0" y="1379866"/>
                            <a:ext cx="1819645" cy="228602"/>
                          </a:xfrm>
                          <a:prstGeom prst="rect">
                            <a:avLst/>
                          </a:prstGeom>
                          <a:solidFill>
                            <a:prstClr val="white"/>
                          </a:solidFill>
                          <a:ln>
                            <a:noFill/>
                          </a:ln>
                          <a:effectLst/>
                        </wps:spPr>
                        <wps:txbx>
                          <w:txbxContent>
                            <w:p w14:paraId="0F95535B" w14:textId="71E08084" w:rsidR="00B415C6" w:rsidRPr="005564DB" w:rsidRDefault="00B415C6" w:rsidP="00FD0247">
                              <w:pPr>
                                <w:pStyle w:val="ac"/>
                                <w:jc w:val="center"/>
                              </w:pPr>
                              <w:bookmarkStart w:id="186" w:name="_Ref5722811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13</w:t>
                              </w:r>
                              <w:r>
                                <w:fldChar w:fldCharType="end"/>
                              </w:r>
                              <w:r>
                                <w:rPr>
                                  <w:rFonts w:hint="eastAsia"/>
                                </w:rPr>
                                <w:t xml:space="preserve"> </w:t>
                              </w:r>
                              <w:r>
                                <w:rPr>
                                  <w:rFonts w:hint="eastAsia"/>
                                </w:rPr>
                                <w:t>検索</w:t>
                              </w:r>
                              <w:bookmarkEnd w:id="18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5" name="図 15"/>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8627" y="0"/>
                            <a:ext cx="1821815" cy="1379855"/>
                          </a:xfrm>
                          <a:prstGeom prst="rect">
                            <a:avLst/>
                          </a:prstGeom>
                        </pic:spPr>
                      </pic:pic>
                    </wpg:wgp>
                  </a:graphicData>
                </a:graphic>
              </wp:anchor>
            </w:drawing>
          </mc:Choice>
          <mc:Fallback>
            <w:pict>
              <v:group w14:anchorId="4314B741" id="グループ化 16" o:spid="_x0000_s1064" style="position:absolute;left:0;text-align:left;margin-left:309.45pt;margin-top:-33.4pt;width:144.1pt;height:126.65pt;z-index:251668480;mso-position-horizontal-relative:margin;mso-position-vertical-relative:text" coordsize="18304,160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">
                <v:shape id="テキスト ボックス 35" o:spid="_x0000_s1065" type="#_x0000_t202" style="position:absolute;top:13798;width:1819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" stroked="f">
                  <v:textbox style="mso-fit-shape-to-text:t" inset="0,0,0,0">
                    <w:txbxContent>
                      <w:p w14:paraId="0F95535B" w14:textId="71E08084" w:rsidR="00B415C6" w:rsidRPr="005564DB" w:rsidRDefault="00B415C6" w:rsidP="00FD0247">
                        <w:pPr>
                          <w:pStyle w:val="ac"/>
                          <w:jc w:val="center"/>
                        </w:pPr>
                        <w:bookmarkStart w:id="199" w:name="_Ref5722811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13</w:t>
                        </w:r>
                        <w:r>
                          <w:fldChar w:fldCharType="end"/>
                        </w:r>
                        <w:r>
                          <w:rPr>
                            <w:rFonts w:hint="eastAsia"/>
                          </w:rPr>
                          <w:t xml:space="preserve"> </w:t>
                        </w:r>
                        <w:r>
                          <w:rPr>
                            <w:rFonts w:hint="eastAsia"/>
                          </w:rPr>
                          <w:t>検索</w:t>
                        </w:r>
                        <w:bookmarkEnd w:id="199"/>
                      </w:p>
                    </w:txbxContent>
                  </v:textbox>
                </v:shape>
                <v:shape id="図 15" o:spid="_x0000_s1066" type="#_x0000_t75" style="position:absolute;left:86;width:18218;height:13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">
                  <v:imagedata r:id="rId34" o:title=""/>
                </v:shape>
                <w10:wrap type="square" anchorx="margin"/>
              </v:group>
            </w:pict>
          </mc:Fallback>
        </mc:AlternateContent>
      </w:r>
      <w:r w:rsidR="00FD0247" w:rsidRPr="00292AE8">
        <w:rPr>
          <w:rFonts w:hint="eastAsia"/>
        </w:rPr>
        <w:t>「あいまい検索」を選択した場合はセルの文字列の一部分でも検索できます。</w:t>
      </w:r>
    </w:p>
    <w:p w14:paraId="739EA81C" w14:textId="5058CFBE" w:rsidR="00FD0247" w:rsidRPr="00292AE8" w:rsidRDefault="00FD0247" w:rsidP="005868E0">
      <w:pPr>
        <w:pStyle w:val="3"/>
      </w:pPr>
      <w:r w:rsidRPr="00292AE8">
        <w:rPr>
          <w:rFonts w:hint="eastAsia"/>
        </w:rPr>
        <w:t>「完全一致文字列」を選択した場合はセルの文字列のすべてが完全に一致する文字列でないと検索できません。</w:t>
      </w:r>
    </w:p>
    <w:p w14:paraId="28A41DE7" w14:textId="01383A2D" w:rsidR="00FD0247" w:rsidRPr="00292AE8" w:rsidRDefault="00FD0247" w:rsidP="005868E0">
      <w:pPr>
        <w:pStyle w:val="3"/>
      </w:pPr>
      <w:r w:rsidRPr="00292AE8">
        <w:rPr>
          <w:rFonts w:hint="eastAsia"/>
        </w:rPr>
        <w:t>「エラーカラーの検索」を選択した場合は</w:t>
      </w:r>
      <w:r w:rsidR="00C33765" w:rsidRPr="00292AE8">
        <w:rPr>
          <w:rFonts w:hint="eastAsia"/>
        </w:rPr>
        <w:t>＜Pana電話帳編集＞タブの＜</w:t>
      </w:r>
      <w:r w:rsidRPr="00292AE8">
        <w:rPr>
          <w:rFonts w:hint="eastAsia"/>
        </w:rPr>
        <w:t>シートのA～D列エラー調査</w:t>
      </w:r>
      <w:r w:rsidR="00C33765" w:rsidRPr="00292AE8">
        <w:rPr>
          <w:rFonts w:hint="eastAsia"/>
        </w:rPr>
        <w:t>＞</w:t>
      </w:r>
      <w:r w:rsidRPr="00292AE8">
        <w:rPr>
          <w:rFonts w:hint="eastAsia"/>
        </w:rPr>
        <w:t>を実行して「エラーカラー」が付けられたセルを検索します。</w:t>
      </w:r>
    </w:p>
    <w:p w14:paraId="3AFCF3AB" w14:textId="77777777" w:rsidR="00FD0247" w:rsidRPr="00292AE8" w:rsidRDefault="00FD0247" w:rsidP="00292AE8">
      <w:pPr>
        <w:pStyle w:val="2"/>
        <w:rPr>
          <w:rFonts w:hAnsiTheme="minorEastAsia"/>
        </w:rPr>
      </w:pPr>
      <w:bookmarkStart w:id="187" w:name="_Toc57055603"/>
      <w:bookmarkStart w:id="188" w:name="_Toc57062997"/>
      <w:bookmarkStart w:id="189" w:name="_Toc166600580"/>
      <w:r w:rsidRPr="00292AE8">
        <w:rPr>
          <w:rFonts w:hAnsiTheme="minorEastAsia" w:hint="eastAsia"/>
        </w:rPr>
        <w:t>シートのA～D列エラー調査</w:t>
      </w:r>
      <w:bookmarkEnd w:id="187"/>
      <w:bookmarkEnd w:id="188"/>
      <w:bookmarkEnd w:id="189"/>
    </w:p>
    <w:p w14:paraId="151CBC51" w14:textId="7027AD59" w:rsidR="00FD0247" w:rsidRPr="00292AE8" w:rsidRDefault="00FD0247" w:rsidP="005868E0">
      <w:pPr>
        <w:pStyle w:val="3"/>
      </w:pPr>
      <w:r w:rsidRPr="00292AE8">
        <w:rPr>
          <w:rFonts w:hint="eastAsia"/>
        </w:rPr>
        <w:t>シートのデータがすべて入力し終わった場合に</w:t>
      </w:r>
      <w:r w:rsidR="00C33765" w:rsidRPr="00292AE8">
        <w:rPr>
          <w:rFonts w:hint="eastAsia"/>
        </w:rPr>
        <w:t>＜Pana電話帳編集＞タブの＜シートのA～D列エラー調査＞を</w:t>
      </w:r>
      <w:r w:rsidRPr="00292AE8">
        <w:rPr>
          <w:rFonts w:hint="eastAsia"/>
        </w:rPr>
        <w:t>実行するとエラーが発生しているセルに識別し易くするために赤色「エラーカラー」が付けられます。セルを修正して再度本プログラムを実行してエラーが無くなるまで再実行してください。</w:t>
      </w:r>
    </w:p>
    <w:p w14:paraId="0A713710" w14:textId="046CEBA1" w:rsidR="00FD0247" w:rsidRPr="00292AE8" w:rsidRDefault="00FD0247" w:rsidP="005868E0">
      <w:pPr>
        <w:pStyle w:val="3"/>
      </w:pPr>
      <w:r w:rsidRPr="00292AE8">
        <w:rPr>
          <w:rFonts w:hint="eastAsia"/>
        </w:rPr>
        <w:t>エラーカラーがある場合でエラーがある行で「データ入力」ダイアログボックスを起動してそのまま「セルへ転送」ボタンを押すとエラーのボックスへ移動してエラーの原因をダイアログで表示するのでエラー内容が見つけ易く便利です。</w:t>
      </w:r>
    </w:p>
    <w:bookmarkStart w:id="190" w:name="_Toc57055604"/>
    <w:bookmarkStart w:id="191" w:name="_Toc57062998"/>
    <w:bookmarkStart w:id="192" w:name="_Toc166600581"/>
    <w:p w14:paraId="7CC3C3D4" w14:textId="6198282C" w:rsidR="00FD0247" w:rsidRPr="00292AE8" w:rsidRDefault="005A15E8" w:rsidP="00292AE8">
      <w:pPr>
        <w:pStyle w:val="2"/>
        <w:rPr>
          <w:rFonts w:hAnsiTheme="minorEastAsia"/>
        </w:rPr>
      </w:pPr>
      <w:r w:rsidRPr="00292AE8">
        <w:rPr>
          <w:rFonts w:hAnsiTheme="minorEastAsia" w:hint="eastAsia"/>
          <w:noProof/>
        </w:rPr>
        <mc:AlternateContent>
          <mc:Choice Requires="wpg">
            <w:drawing>
              <wp:anchor distT="0" distB="0" distL="114300" distR="114300" simplePos="0" relativeHeight="251670528" behindDoc="0" locked="0" layoutInCell="1" allowOverlap="1" wp14:anchorId="7F286D4E" wp14:editId="5CBF33D0">
                <wp:simplePos x="0" y="0"/>
                <wp:positionH relativeFrom="column">
                  <wp:posOffset>3509118</wp:posOffset>
                </wp:positionH>
                <wp:positionV relativeFrom="paragraph">
                  <wp:posOffset>-576939</wp:posOffset>
                </wp:positionV>
                <wp:extent cx="2177415" cy="1503687"/>
                <wp:effectExtent l="0" t="0" r="0" b="1270"/>
                <wp:wrapSquare wrapText="bothSides"/>
                <wp:docPr id="18" name="グループ化 18"/>
                <wp:cNvGraphicFramePr/>
                <a:graphic xmlns:a="http://schemas.openxmlformats.org/drawingml/2006/main">
                  <a:graphicData uri="http://schemas.microsoft.com/office/word/2010/wordprocessingGroup">
                    <wpg:wgp>
                      <wpg:cNvGrpSpPr/>
                      <wpg:grpSpPr>
                        <a:xfrm>
                          <a:off x="0" y="0"/>
                          <a:ext cx="2177415" cy="1503687"/>
                          <a:chOff x="0" y="0"/>
                          <a:chExt cx="2177415" cy="1504047"/>
                        </a:xfrm>
                      </wpg:grpSpPr>
                      <wps:wsp>
                        <wps:cNvPr id="38" name="テキスト ボックス 38"/>
                        <wps:cNvSpPr txBox="1"/>
                        <wps:spPr>
                          <a:xfrm>
                            <a:off x="0" y="1275392"/>
                            <a:ext cx="2177415" cy="228655"/>
                          </a:xfrm>
                          <a:prstGeom prst="rect">
                            <a:avLst/>
                          </a:prstGeom>
                          <a:solidFill>
                            <a:prstClr val="white"/>
                          </a:solidFill>
                          <a:ln>
                            <a:noFill/>
                          </a:ln>
                          <a:effectLst/>
                        </wps:spPr>
                        <wps:txbx>
                          <w:txbxContent>
                            <w:p w14:paraId="46182A21" w14:textId="743C0A8E" w:rsidR="00B415C6" w:rsidRPr="00B9416F" w:rsidRDefault="00B415C6" w:rsidP="00FD0247">
                              <w:pPr>
                                <w:pStyle w:val="ac"/>
                                <w:rPr>
                                  <w:noProof/>
                                </w:rP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14</w:t>
                              </w:r>
                              <w:r>
                                <w:fldChar w:fldCharType="end"/>
                              </w:r>
                              <w:r>
                                <w:rPr>
                                  <w:rFonts w:hint="eastAsia"/>
                                </w:rPr>
                                <w:t xml:space="preserve"> </w:t>
                              </w:r>
                              <w:r>
                                <w:rPr>
                                  <w:rFonts w:hint="eastAsia"/>
                                </w:rPr>
                                <w:t>シートの</w:t>
                              </w:r>
                              <w:r>
                                <w:rPr>
                                  <w:rFonts w:hint="eastAsia"/>
                                </w:rPr>
                                <w:t>A</w:t>
                              </w:r>
                              <w:r>
                                <w:rPr>
                                  <w:rFonts w:hint="eastAsia"/>
                                </w:rPr>
                                <w:t>～</w:t>
                              </w:r>
                              <w:r>
                                <w:rPr>
                                  <w:rFonts w:hint="eastAsia"/>
                                </w:rPr>
                                <w:t>D</w:t>
                              </w:r>
                              <w:r>
                                <w:rPr>
                                  <w:rFonts w:hint="eastAsia"/>
                                </w:rPr>
                                <w:t>列エラー調査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7" name="図 17"/>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177415" cy="1278255"/>
                          </a:xfrm>
                          <a:prstGeom prst="rect">
                            <a:avLst/>
                          </a:prstGeom>
                        </pic:spPr>
                      </pic:pic>
                    </wpg:wgp>
                  </a:graphicData>
                </a:graphic>
              </wp:anchor>
            </w:drawing>
          </mc:Choice>
          <mc:Fallback>
            <w:pict>
              <v:group w14:anchorId="7F286D4E" id="グループ化 18" o:spid="_x0000_s1067" style="position:absolute;left:0;text-align:left;margin-left:276.3pt;margin-top:-45.45pt;width:171.45pt;height:118.4pt;z-index:251670528;mso-position-horizontal-relative:text;mso-position-vertical-relative:text" coordsize="21774,1504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">
                <v:shape id="テキスト ボックス 38" o:spid="_x0000_s1068" type="#_x0000_t202" style="position:absolute;top:12753;width:21774;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" stroked="f">
                  <v:textbox style="mso-fit-shape-to-text:t" inset="0,0,0,0">
                    <w:txbxContent>
                      <w:p w14:paraId="46182A21" w14:textId="743C0A8E" w:rsidR="00B415C6" w:rsidRPr="00B9416F" w:rsidRDefault="00B415C6" w:rsidP="00FD0247">
                        <w:pPr>
                          <w:pStyle w:val="ac"/>
                          <w:rPr>
                            <w:noProof/>
                          </w:rP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14</w:t>
                        </w:r>
                        <w:r>
                          <w:fldChar w:fldCharType="end"/>
                        </w:r>
                        <w:r>
                          <w:rPr>
                            <w:rFonts w:hint="eastAsia"/>
                          </w:rPr>
                          <w:t xml:space="preserve"> </w:t>
                        </w:r>
                        <w:r>
                          <w:rPr>
                            <w:rFonts w:hint="eastAsia"/>
                          </w:rPr>
                          <w:t>シートの</w:t>
                        </w:r>
                        <w:r>
                          <w:rPr>
                            <w:rFonts w:hint="eastAsia"/>
                          </w:rPr>
                          <w:t>A</w:t>
                        </w:r>
                        <w:r>
                          <w:rPr>
                            <w:rFonts w:hint="eastAsia"/>
                          </w:rPr>
                          <w:t>～</w:t>
                        </w:r>
                        <w:r>
                          <w:rPr>
                            <w:rFonts w:hint="eastAsia"/>
                          </w:rPr>
                          <w:t>D</w:t>
                        </w:r>
                        <w:r>
                          <w:rPr>
                            <w:rFonts w:hint="eastAsia"/>
                          </w:rPr>
                          <w:t>列エラー調査</w:t>
                        </w:r>
                      </w:p>
                    </w:txbxContent>
                  </v:textbox>
                </v:shape>
                <v:shape id="図 17" o:spid="_x0000_s1069" type="#_x0000_t75" style="position:absolute;width:21774;height:1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">
                  <v:imagedata r:id="rId36" o:title=""/>
                </v:shape>
                <w10:wrap type="square"/>
              </v:group>
            </w:pict>
          </mc:Fallback>
        </mc:AlternateContent>
      </w:r>
      <w:r w:rsidR="00FD0247" w:rsidRPr="00292AE8">
        <w:rPr>
          <w:rFonts w:hAnsiTheme="minorEastAsia" w:hint="eastAsia"/>
        </w:rPr>
        <w:t>他のアプリケーションファイルを応用する場合の注意と参考事項</w:t>
      </w:r>
      <w:bookmarkEnd w:id="190"/>
      <w:bookmarkEnd w:id="191"/>
      <w:bookmarkEnd w:id="192"/>
    </w:p>
    <w:p w14:paraId="7D3CA8A7" w14:textId="756B64DB" w:rsidR="00FD0247" w:rsidRPr="00292AE8" w:rsidRDefault="00C33765" w:rsidP="005868E0">
      <w:pPr>
        <w:pStyle w:val="3"/>
      </w:pPr>
      <w:r w:rsidRPr="00292AE8">
        <w:rPr>
          <w:rFonts w:hint="eastAsia"/>
        </w:rPr>
        <w:t>＜Pana電話帳編集＞タブの＜</w:t>
      </w:r>
      <w:r w:rsidR="00FD0247" w:rsidRPr="00292AE8">
        <w:rPr>
          <w:rFonts w:hint="eastAsia"/>
        </w:rPr>
        <w:t>電話帳書き出し</w:t>
      </w:r>
      <w:r w:rsidRPr="00292AE8">
        <w:rPr>
          <w:rFonts w:hint="eastAsia"/>
        </w:rPr>
        <w:t>＞</w:t>
      </w:r>
      <w:r w:rsidR="00FD0247" w:rsidRPr="00292AE8">
        <w:rPr>
          <w:rFonts w:hint="eastAsia"/>
        </w:rPr>
        <w:t>の説明ボタンをクリックすると次のことを書いた行があります。【変更・追加をし、SDメモリーカードから機器への転送には条件があり、別ファイルからの取り込みをする場合は書式の破壊をしないため添付説明書をご覧ください。】とあり、それは次の</w:t>
      </w:r>
      <w:r w:rsidR="00E96F69">
        <w:rPr>
          <w:rFonts w:hint="eastAsia"/>
        </w:rPr>
        <w:t>「</w:t>
      </w:r>
      <w:r w:rsidR="00E96F69" w:rsidRPr="00A55C4C">
        <w:rPr>
          <w:color w:val="0070C0"/>
        </w:rPr>
        <w:fldChar w:fldCharType="begin"/>
      </w:r>
      <w:r w:rsidR="00E96F69" w:rsidRPr="00A55C4C">
        <w:rPr>
          <w:color w:val="0070C0"/>
        </w:rPr>
        <w:instrText xml:space="preserve"> </w:instrText>
      </w:r>
      <w:r w:rsidR="00E96F69" w:rsidRPr="00A55C4C">
        <w:rPr>
          <w:rFonts w:hint="eastAsia"/>
          <w:color w:val="0070C0"/>
        </w:rPr>
        <w:instrText>REF _Ref412471434 \r \h</w:instrText>
      </w:r>
      <w:r w:rsidR="00E96F69" w:rsidRPr="00A55C4C">
        <w:rPr>
          <w:color w:val="0070C0"/>
        </w:rPr>
        <w:instrText xml:space="preserve"> </w:instrText>
      </w:r>
      <w:r w:rsidR="00E96F69" w:rsidRPr="00A55C4C">
        <w:rPr>
          <w:color w:val="0070C0"/>
        </w:rPr>
      </w:r>
      <w:r w:rsidR="00E96F69" w:rsidRPr="00A55C4C">
        <w:rPr>
          <w:color w:val="0070C0"/>
        </w:rPr>
        <w:fldChar w:fldCharType="separate"/>
      </w:r>
      <w:r w:rsidR="005868E0" w:rsidRPr="00A55C4C">
        <w:rPr>
          <w:color w:val="0070C0"/>
        </w:rPr>
        <w:t>2)</w:t>
      </w:r>
      <w:r w:rsidR="00E96F69" w:rsidRPr="00A55C4C">
        <w:rPr>
          <w:color w:val="0070C0"/>
        </w:rPr>
        <w:fldChar w:fldCharType="end"/>
      </w:r>
      <w:r w:rsidR="00E96F69">
        <w:rPr>
          <w:rFonts w:hint="eastAsia"/>
        </w:rPr>
        <w:t>」</w:t>
      </w:r>
      <w:r w:rsidR="00FD0247" w:rsidRPr="00292AE8">
        <w:rPr>
          <w:rFonts w:hint="eastAsia"/>
        </w:rPr>
        <w:t>項のことです。</w:t>
      </w:r>
    </w:p>
    <w:p w14:paraId="1B1F0CA0" w14:textId="6C971171" w:rsidR="00FD0247" w:rsidRPr="00292AE8" w:rsidRDefault="00FD0247" w:rsidP="005868E0">
      <w:pPr>
        <w:pStyle w:val="3"/>
      </w:pPr>
      <w:bookmarkStart w:id="193" w:name="_Ref412471434"/>
      <w:r w:rsidRPr="00292AE8">
        <w:rPr>
          <w:rFonts w:hint="eastAsia"/>
        </w:rPr>
        <w:t>シートの文字列書式はデータ入力規則を壊さないため注意が必要です。</w:t>
      </w:r>
      <w:r w:rsidRPr="00292AE8">
        <w:br/>
      </w:r>
      <w:r w:rsidRPr="00292AE8">
        <w:rPr>
          <w:rFonts w:hint="eastAsia"/>
        </w:rPr>
        <w:t>具体的には携帯電話の電話帳などを製造会社のソフトを利用して書き出し、本プログラムで利用することが可能でが、住所録ファイル、Outlookアドレス帳、年賀状ソフトなどからCSVの形式で新規のExcelブックに一端取り込みます。</w:t>
      </w:r>
      <w:r w:rsidRPr="00292AE8">
        <w:br/>
      </w:r>
      <w:r w:rsidRPr="00292AE8">
        <w:rPr>
          <w:rFonts w:hint="eastAsia"/>
        </w:rPr>
        <w:lastRenderedPageBreak/>
        <w:t>本プログラムにコピーする場合は、本プログラムはシート全行が「文字列」の書式であるのと、「データの入力規則」が設定してありE列から右はIMEの設定がしてあります。</w:t>
      </w:r>
      <w:r w:rsidRPr="00292AE8">
        <w:br/>
      </w:r>
      <w:r w:rsidRPr="00292AE8">
        <w:rPr>
          <w:rFonts w:hint="eastAsia"/>
        </w:rPr>
        <w:t>これらをコピー ＆ 貼り付けで壊さないために「値の貼り付け」、「貼り付け先の書式に合わせる(M)」やその他の方法で書式を破壊しないように留意してください。上記の操作をする場合、「A」列のワンセルで右クリックすると「データ入力」ダイアログボックスが表示するので「ホーム」タブの「貼り付け」リストをクリックして「値の貼り付け」、「貼り付け先の書式に合わせる(M)」、その他貼り付け時に表示するコマンドをご利用ください。（「値の貼り付け」「貼り付け先の書式に合わせる(M)」その他は範囲を選択しコピーコマンドを選択した時でないと表示しません。しかも貼り付け元のセルの書式によってExcelが自動認識して変わるので具体的説明はここでは省略します。）あれこれサンプルでお試しください。サンプルは事前にバックアップして置</w:t>
      </w:r>
      <w:r w:rsidR="00E44A24" w:rsidRPr="00292AE8">
        <w:rPr>
          <w:rFonts w:hint="eastAsia"/>
        </w:rPr>
        <w:t>きます。いろいろ試して見た場合でも</w:t>
      </w:r>
      <w:r w:rsidRPr="00292AE8">
        <w:rPr>
          <w:rFonts w:hint="eastAsia"/>
        </w:rPr>
        <w:t>保存さえしなければ</w:t>
      </w:r>
      <w:r w:rsidR="00E44A24" w:rsidRPr="00292AE8">
        <w:rPr>
          <w:rFonts w:hint="eastAsia"/>
        </w:rPr>
        <w:t>ファイルは変更されることはありません</w:t>
      </w:r>
      <w:r w:rsidRPr="00292AE8">
        <w:rPr>
          <w:rFonts w:hint="eastAsia"/>
        </w:rPr>
        <w:t>。</w:t>
      </w:r>
      <w:bookmarkEnd w:id="193"/>
    </w:p>
    <w:p w14:paraId="113416A4" w14:textId="37A09AC8" w:rsidR="00FD0247" w:rsidRPr="00292AE8" w:rsidRDefault="00FD0247" w:rsidP="005868E0">
      <w:pPr>
        <w:pStyle w:val="3"/>
      </w:pPr>
      <w:r w:rsidRPr="00292AE8">
        <w:rPr>
          <w:rFonts w:hint="eastAsia"/>
        </w:rPr>
        <w:t>本プログラムのシートは行数が「1048576」行までありいくらでもデータは書けますが、編集できる最大制限数を5000件としております。</w:t>
      </w:r>
      <w:r w:rsidRPr="00292AE8">
        <w:br/>
      </w:r>
      <w:r w:rsidRPr="00292AE8">
        <w:rPr>
          <w:rFonts w:hint="eastAsia"/>
        </w:rPr>
        <w:t>本プログラムのシートではトップにタイトルがあるので「行</w:t>
      </w:r>
      <w:r w:rsidR="00E96F69">
        <w:rPr>
          <w:rFonts w:hint="eastAsia"/>
        </w:rPr>
        <w:t xml:space="preserve"> </w:t>
      </w:r>
      <w:r w:rsidRPr="00292AE8">
        <w:rPr>
          <w:rFonts w:hint="eastAsia"/>
        </w:rPr>
        <w:t>-</w:t>
      </w:r>
      <w:r w:rsidR="00E96F69">
        <w:rPr>
          <w:rFonts w:hint="eastAsia"/>
        </w:rPr>
        <w:t xml:space="preserve"> </w:t>
      </w:r>
      <w:r w:rsidRPr="00292AE8">
        <w:rPr>
          <w:rFonts w:hint="eastAsia"/>
        </w:rPr>
        <w:t>1」</w:t>
      </w:r>
      <w:r w:rsidR="00E96F69">
        <w:rPr>
          <w:rFonts w:hint="eastAsia"/>
        </w:rPr>
        <w:t>（行マイナス１）</w:t>
      </w:r>
      <w:r w:rsidRPr="00292AE8">
        <w:rPr>
          <w:rFonts w:hint="eastAsia"/>
        </w:rPr>
        <w:t>が件数になります。</w:t>
      </w:r>
      <w:r w:rsidRPr="00292AE8">
        <w:br/>
      </w:r>
      <w:r w:rsidRPr="00292AE8">
        <w:rPr>
          <w:rFonts w:hint="eastAsia"/>
        </w:rPr>
        <w:t>Panasonic FAX： KX-PD603の場合は、最大登録件数は 150件です。使用している Panasonic 電話機・FAX等に添付の説明書を参照し最大登録数を超えない行範囲で編集してください。</w:t>
      </w:r>
      <w:r w:rsidRPr="00292AE8">
        <w:br/>
      </w:r>
      <w:r w:rsidRPr="00292AE8">
        <w:rPr>
          <w:rFonts w:hint="eastAsia"/>
        </w:rPr>
        <w:t>最大登録数を超えたSDメモリーカードを機器に装着して「SD→本体」を実行するとエラーになって基準を超えた分を読み込めません。</w:t>
      </w:r>
    </w:p>
    <w:p w14:paraId="1655541E" w14:textId="59A3C547" w:rsidR="00FD0247" w:rsidRPr="00292AE8" w:rsidRDefault="00FD0247" w:rsidP="005868E0">
      <w:pPr>
        <w:pStyle w:val="3"/>
      </w:pPr>
      <w:r w:rsidRPr="00292AE8">
        <w:rPr>
          <w:rFonts w:hint="eastAsia"/>
        </w:rPr>
        <w:t>作成したExcelの「</w:t>
      </w:r>
      <w:r w:rsidR="00E96F69" w:rsidRPr="00E96F69">
        <w:rPr>
          <w:rFonts w:hint="eastAsia"/>
        </w:rPr>
        <w:t>Panasonic電話帳編集_0_サンプル</w:t>
      </w:r>
      <w:r w:rsidR="002E477D">
        <w:rPr>
          <w:rFonts w:hint="eastAsia"/>
        </w:rPr>
        <w:t>201</w:t>
      </w:r>
      <w:r w:rsidR="00E96F69" w:rsidRPr="00E96F69">
        <w:rPr>
          <w:rFonts w:hint="eastAsia"/>
        </w:rPr>
        <w:t>.xlsm</w:t>
      </w:r>
      <w:r w:rsidRPr="00292AE8">
        <w:rPr>
          <w:rFonts w:hint="eastAsia"/>
        </w:rPr>
        <w:t>」データは上書き保存して置くと次回に使用する上で便利です。（パソコンでデータを入力すると漢字入力などがとても早く操作でき簡単です。）</w:t>
      </w:r>
    </w:p>
    <w:p w14:paraId="5924C7F4" w14:textId="77777777" w:rsidR="00FD0247" w:rsidRPr="00292AE8" w:rsidRDefault="00FD0247" w:rsidP="00292AE8">
      <w:pPr>
        <w:topLinePunct/>
        <w:rPr>
          <w:rFonts w:asciiTheme="minorEastAsia" w:hAnsiTheme="minorEastAsia"/>
        </w:rPr>
      </w:pPr>
    </w:p>
    <w:p w14:paraId="5A377D07" w14:textId="77777777" w:rsidR="00FD0247" w:rsidRPr="00292AE8" w:rsidRDefault="00FD0247" w:rsidP="00292AE8">
      <w:pPr>
        <w:pStyle w:val="1"/>
      </w:pPr>
      <w:bookmarkStart w:id="194" w:name="_Toc57055605"/>
      <w:bookmarkStart w:id="195" w:name="_Toc57062999"/>
      <w:bookmarkStart w:id="196" w:name="_Toc166600582"/>
      <w:r w:rsidRPr="00292AE8">
        <w:rPr>
          <w:rFonts w:hint="eastAsia"/>
        </w:rPr>
        <w:t>SDメモリーカードから親機に転送</w:t>
      </w:r>
      <w:bookmarkEnd w:id="194"/>
      <w:bookmarkEnd w:id="195"/>
      <w:bookmarkEnd w:id="196"/>
    </w:p>
    <w:p w14:paraId="5BF1A3BE" w14:textId="77777777" w:rsidR="00FD0247" w:rsidRPr="00292AE8" w:rsidRDefault="00FD0247" w:rsidP="005868E0">
      <w:pPr>
        <w:pStyle w:val="3"/>
      </w:pPr>
      <w:r w:rsidRPr="00292AE8">
        <w:rPr>
          <w:rFonts w:hint="eastAsia"/>
        </w:rPr>
        <w:t>作成したSDメモリーカードを機器に装着してSDメモリーカードから親機に転送する場合は機器で「上書読込」を選択します。</w:t>
      </w:r>
    </w:p>
    <w:p w14:paraId="6023A283" w14:textId="77777777" w:rsidR="00FD0247" w:rsidRPr="00292AE8" w:rsidRDefault="00FD0247" w:rsidP="005868E0">
      <w:pPr>
        <w:pStyle w:val="3"/>
      </w:pPr>
      <w:r w:rsidRPr="00292AE8">
        <w:rPr>
          <w:rFonts w:hint="eastAsia"/>
        </w:rPr>
        <w:t>受話子機や子に親機の電話帳を追加で転送する場合は受話子機や子機の電話帳データを事前に「すべて削除」して置かないと「メモリーが一杯で転送できない」らしく、「転送でません」などの表示がでるようです。</w:t>
      </w:r>
    </w:p>
    <w:p w14:paraId="521E6A68" w14:textId="6B24E642" w:rsidR="00FD0247" w:rsidRPr="00292AE8" w:rsidRDefault="00FD0247" w:rsidP="00292AE8">
      <w:pPr>
        <w:numPr>
          <w:ilvl w:val="0"/>
          <w:numId w:val="4"/>
        </w:numPr>
        <w:topLinePunct/>
        <w:ind w:left="993"/>
        <w:outlineLvl w:val="2"/>
        <w:rPr>
          <w:rFonts w:asciiTheme="minorEastAsia" w:hAnsiTheme="minorEastAsia" w:cstheme="majorBidi"/>
        </w:rPr>
      </w:pPr>
      <w:r w:rsidRPr="00292AE8">
        <w:rPr>
          <w:rFonts w:asciiTheme="minorEastAsia" w:hAnsiTheme="minorEastAsia" w:cstheme="majorBidi" w:hint="eastAsia"/>
        </w:rPr>
        <w:t>Panasonic FAX： KX-PD603　で新規の場合はこの限りではありませんでした。</w:t>
      </w:r>
    </w:p>
    <w:p w14:paraId="6067ADFA" w14:textId="6570A4E3" w:rsidR="00FD0247" w:rsidRPr="00292AE8" w:rsidRDefault="00FD0247" w:rsidP="00292AE8">
      <w:pPr>
        <w:topLinePunct/>
        <w:outlineLvl w:val="2"/>
        <w:rPr>
          <w:rFonts w:asciiTheme="minorEastAsia" w:hAnsiTheme="minorEastAsia" w:cstheme="majorBidi"/>
        </w:rPr>
      </w:pPr>
    </w:p>
    <w:p w14:paraId="4DCB1F08" w14:textId="5375D417" w:rsidR="00FD0247" w:rsidRPr="00292AE8" w:rsidRDefault="00FD0247" w:rsidP="00292AE8">
      <w:pPr>
        <w:pStyle w:val="1"/>
      </w:pPr>
      <w:bookmarkStart w:id="197" w:name="_Toc57055606"/>
      <w:bookmarkStart w:id="198" w:name="_Toc57063000"/>
      <w:bookmarkStart w:id="199" w:name="_Ref57145825"/>
      <w:bookmarkStart w:id="200" w:name="_Ref57145829"/>
      <w:bookmarkStart w:id="201" w:name="_Toc166600583"/>
      <w:r w:rsidRPr="00292AE8">
        <w:rPr>
          <w:rFonts w:hint="eastAsia"/>
        </w:rPr>
        <w:t>旧バージョンを新しいバージョンのPanasonic電話帳に取り込むには（更新）</w:t>
      </w:r>
      <w:bookmarkEnd w:id="197"/>
      <w:bookmarkEnd w:id="198"/>
      <w:bookmarkEnd w:id="199"/>
      <w:bookmarkEnd w:id="200"/>
      <w:bookmarkEnd w:id="201"/>
    </w:p>
    <w:p w14:paraId="2B0AECE4" w14:textId="11992BE5" w:rsidR="004F6086" w:rsidRPr="00292AE8" w:rsidRDefault="003C5FF3" w:rsidP="00292AE8">
      <w:pPr>
        <w:topLinePunct/>
        <w:ind w:leftChars="270" w:left="567"/>
        <w:rPr>
          <w:rFonts w:asciiTheme="minorEastAsia" w:hAnsiTheme="minorEastAsia"/>
        </w:rPr>
      </w:pPr>
      <w:r>
        <w:rPr>
          <w:rFonts w:asciiTheme="minorEastAsia" w:hAnsiTheme="minorEastAsia" w:hint="eastAsia"/>
        </w:rPr>
        <w:t>以下は</w:t>
      </w:r>
      <w:r w:rsidR="00B415C6">
        <w:rPr>
          <w:rFonts w:asciiTheme="minorEastAsia" w:hAnsiTheme="minorEastAsia" w:hint="eastAsia"/>
        </w:rPr>
        <w:t>旧バージョンから新バージョンにデータを取り込みする説明で要約すると</w:t>
      </w:r>
      <w:r>
        <w:rPr>
          <w:rFonts w:asciiTheme="minorEastAsia" w:hAnsiTheme="minorEastAsia" w:hint="eastAsia"/>
        </w:rPr>
        <w:t>新バージョン</w:t>
      </w:r>
      <w:r w:rsidR="00B415C6">
        <w:rPr>
          <w:rFonts w:asciiTheme="minorEastAsia" w:hAnsiTheme="minorEastAsia" w:hint="eastAsia"/>
        </w:rPr>
        <w:t>を開き次に現用の</w:t>
      </w:r>
      <w:r>
        <w:rPr>
          <w:rFonts w:asciiTheme="minorEastAsia" w:hAnsiTheme="minorEastAsia" w:hint="eastAsia"/>
        </w:rPr>
        <w:t>ユーザー用のファイルを同時に開き</w:t>
      </w:r>
      <w:r w:rsidR="00B415C6">
        <w:rPr>
          <w:rFonts w:asciiTheme="minorEastAsia" w:hAnsiTheme="minorEastAsia" w:hint="eastAsia"/>
        </w:rPr>
        <w:t>ます。</w:t>
      </w:r>
      <w:r>
        <w:rPr>
          <w:rFonts w:asciiTheme="minorEastAsia" w:hAnsiTheme="minorEastAsia" w:hint="eastAsia"/>
        </w:rPr>
        <w:t>ユーザー用のシートだけを新バージョンにコピペして</w:t>
      </w:r>
      <w:r w:rsidR="00B415C6">
        <w:rPr>
          <w:rFonts w:asciiTheme="minorEastAsia" w:hAnsiTheme="minorEastAsia" w:hint="eastAsia"/>
        </w:rPr>
        <w:t>新バージョンを</w:t>
      </w:r>
      <w:r>
        <w:rPr>
          <w:rFonts w:asciiTheme="minorEastAsia" w:hAnsiTheme="minorEastAsia" w:hint="eastAsia"/>
        </w:rPr>
        <w:t>ユーザー用のファイルにして保存する操作です。</w:t>
      </w:r>
      <w:r w:rsidR="00B415C6" w:rsidRPr="00292AE8">
        <w:rPr>
          <w:rFonts w:asciiTheme="minorEastAsia" w:hAnsiTheme="minorEastAsia" w:hint="eastAsia"/>
        </w:rPr>
        <w:t>フォルダ名やファイル名をユーザー用に変更している場合はファイルを置換</w:t>
      </w:r>
      <w:r w:rsidR="00B415C6">
        <w:rPr>
          <w:rFonts w:asciiTheme="minorEastAsia" w:hAnsiTheme="minorEastAsia" w:hint="eastAsia"/>
        </w:rPr>
        <w:t>えて</w:t>
      </w:r>
      <w:r w:rsidR="00B415C6" w:rsidRPr="00292AE8">
        <w:rPr>
          <w:rFonts w:asciiTheme="minorEastAsia" w:hAnsiTheme="minorEastAsia" w:hint="eastAsia"/>
        </w:rPr>
        <w:t>解釈してください。</w:t>
      </w:r>
    </w:p>
    <w:p w14:paraId="3BEAA90D" w14:textId="014C4342" w:rsidR="004F6086" w:rsidRPr="00292AE8" w:rsidRDefault="004F6086" w:rsidP="005868E0">
      <w:pPr>
        <w:pStyle w:val="3"/>
      </w:pPr>
      <w:bookmarkStart w:id="202" w:name="_Hlk57145391"/>
      <w:r w:rsidRPr="00292AE8">
        <w:rPr>
          <w:rFonts w:hint="eastAsia"/>
        </w:rPr>
        <w:lastRenderedPageBreak/>
        <w:t>新しいバージョンの「</w:t>
      </w:r>
      <w:r w:rsidRPr="00292AE8">
        <w:t>Tel_note_Editr</w:t>
      </w:r>
      <w:r w:rsidR="002E477D">
        <w:t>201</w:t>
      </w:r>
      <w:r w:rsidRPr="00292AE8">
        <w:rPr>
          <w:rFonts w:hint="eastAsia"/>
        </w:rPr>
        <w:t>」フォルダ内の「Panasonic電話帳編集_0_サンプル</w:t>
      </w:r>
      <w:r w:rsidR="002E477D">
        <w:rPr>
          <w:rFonts w:hint="eastAsia"/>
        </w:rPr>
        <w:t>201</w:t>
      </w:r>
      <w:r w:rsidRPr="00292AE8">
        <w:rPr>
          <w:rFonts w:hint="eastAsia"/>
        </w:rPr>
        <w:t>.xlsm」を開きます。</w:t>
      </w:r>
      <w:bookmarkEnd w:id="202"/>
    </w:p>
    <w:p w14:paraId="6B35932A" w14:textId="206B6B89" w:rsidR="00255C32" w:rsidRPr="00292AE8" w:rsidRDefault="004F6086" w:rsidP="005868E0">
      <w:pPr>
        <w:pStyle w:val="3"/>
      </w:pPr>
      <w:r w:rsidRPr="00292AE8">
        <w:rPr>
          <w:rFonts w:hint="eastAsia"/>
        </w:rPr>
        <w:t>旧バージョンの「</w:t>
      </w:r>
      <w:r w:rsidRPr="00292AE8">
        <w:t>Tel_note_Editr</w:t>
      </w:r>
      <w:r w:rsidR="002E477D">
        <w:rPr>
          <w:rFonts w:hint="eastAsia"/>
        </w:rPr>
        <w:t>200</w:t>
      </w:r>
      <w:r w:rsidRPr="00292AE8">
        <w:rPr>
          <w:rFonts w:hint="eastAsia"/>
        </w:rPr>
        <w:t>」フォルダ</w:t>
      </w:r>
      <w:r w:rsidR="00B415C6">
        <w:rPr>
          <w:rFonts w:hint="eastAsia"/>
        </w:rPr>
        <w:t>内</w:t>
      </w:r>
      <w:r w:rsidR="00255C32" w:rsidRPr="00292AE8">
        <w:rPr>
          <w:rFonts w:hint="eastAsia"/>
        </w:rPr>
        <w:t>の「Panasonic電話帳編集_0_サンプル101.xlsm」ファイル</w:t>
      </w:r>
      <w:r w:rsidR="00B415C6">
        <w:rPr>
          <w:rFonts w:hint="eastAsia"/>
        </w:rPr>
        <w:t>（または現用のユーザー用ファイル）</w:t>
      </w:r>
      <w:r w:rsidR="00255C32" w:rsidRPr="00292AE8">
        <w:rPr>
          <w:rFonts w:hint="eastAsia"/>
        </w:rPr>
        <w:t>を同時に開いてください。</w:t>
      </w:r>
    </w:p>
    <w:p w14:paraId="7BB6DBD1" w14:textId="73864E4A" w:rsidR="007A6D0E" w:rsidRPr="00292AE8" w:rsidRDefault="00255C32" w:rsidP="005868E0">
      <w:pPr>
        <w:pStyle w:val="3"/>
      </w:pPr>
      <w:r w:rsidRPr="00292AE8">
        <w:rPr>
          <w:rFonts w:hint="eastAsia"/>
        </w:rPr>
        <w:t>旧バージョンのシートで「</w:t>
      </w:r>
      <w:r w:rsidRPr="00A55C4C">
        <w:rPr>
          <w:color w:val="0070C0"/>
        </w:rPr>
        <w:fldChar w:fldCharType="begin"/>
      </w:r>
      <w:r w:rsidRPr="00A55C4C">
        <w:rPr>
          <w:color w:val="0070C0"/>
        </w:rPr>
        <w:instrText xml:space="preserve"> </w:instrText>
      </w:r>
      <w:r w:rsidRPr="00A55C4C">
        <w:rPr>
          <w:rFonts w:hint="eastAsia"/>
          <w:color w:val="0070C0"/>
        </w:rPr>
        <w:instrText>REF _Ref57145030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15</w:t>
      </w:r>
      <w:r w:rsidR="005868E0" w:rsidRPr="00A55C4C">
        <w:rPr>
          <w:color w:val="0070C0"/>
        </w:rPr>
        <w:t xml:space="preserve"> </w:t>
      </w:r>
      <w:r w:rsidR="005868E0" w:rsidRPr="00A55C4C">
        <w:rPr>
          <w:rFonts w:hint="eastAsia"/>
          <w:color w:val="0070C0"/>
        </w:rPr>
        <w:t>全セル選択ボタン</w:t>
      </w:r>
      <w:r w:rsidRPr="00A55C4C">
        <w:rPr>
          <w:color w:val="0070C0"/>
        </w:rPr>
        <w:fldChar w:fldCharType="end"/>
      </w:r>
      <w:r w:rsidRPr="00292AE8">
        <w:rPr>
          <w:rFonts w:hint="eastAsia"/>
        </w:rPr>
        <w:t>」図</w:t>
      </w:r>
      <w:r w:rsidRPr="00292AE8">
        <w:rPr>
          <w:rFonts w:hint="eastAsia"/>
          <w:b/>
          <w:bCs/>
          <w:color w:val="FF0000"/>
        </w:rPr>
        <w:t>①</w:t>
      </w:r>
      <w:r w:rsidR="005A000A" w:rsidRPr="00292AE8">
        <w:rPr>
          <w:rFonts w:hint="eastAsia"/>
        </w:rPr>
        <w:t>の</w:t>
      </w:r>
      <w:r w:rsidR="009C1B24" w:rsidRPr="00292AE8">
        <w:rPr>
          <w:rFonts w:hint="eastAsia"/>
        </w:rPr>
        <w:t>全セル選択ボタン</w:t>
      </w:r>
      <w:r w:rsidR="007A6D0E" w:rsidRPr="00292AE8">
        <w:rPr>
          <w:rFonts w:hint="eastAsia"/>
        </w:rPr>
        <w:t>を右クリックして＜コピー(C)＞をクリックします。</w:t>
      </w:r>
    </w:p>
    <w:p w14:paraId="321C7F25" w14:textId="381E53E7" w:rsidR="00B55D8E" w:rsidRPr="00292AE8" w:rsidRDefault="005A000A" w:rsidP="005868E0">
      <w:pPr>
        <w:pStyle w:val="3"/>
      </w:pPr>
      <w:r w:rsidRPr="00292AE8">
        <w:rPr>
          <w:rFonts w:hint="eastAsia"/>
        </w:rPr>
        <w:t>タスクバーを切り替えて</w:t>
      </w:r>
      <w:r w:rsidR="00372782" w:rsidRPr="00292AE8">
        <w:rPr>
          <w:rFonts w:hint="eastAsia"/>
        </w:rPr>
        <w:t>新バージョンの「Panasonic電話帳編集_0_サンプル</w:t>
      </w:r>
      <w:r w:rsidR="002E477D">
        <w:rPr>
          <w:rFonts w:hint="eastAsia"/>
        </w:rPr>
        <w:t>201</w:t>
      </w:r>
      <w:r w:rsidR="00372782" w:rsidRPr="00292AE8">
        <w:rPr>
          <w:rFonts w:hint="eastAsia"/>
        </w:rPr>
        <w:t>.xlsm」ファイルをクリックして表示します。</w:t>
      </w:r>
      <w:r w:rsidRPr="00292AE8">
        <w:rPr>
          <w:rFonts w:hint="eastAsia"/>
        </w:rPr>
        <w:t>（</w:t>
      </w:r>
      <w:r w:rsidR="00F82E08" w:rsidRPr="00292AE8">
        <w:rPr>
          <w:rFonts w:hint="eastAsia"/>
        </w:rPr>
        <w:t>「</w:t>
      </w:r>
      <w:r w:rsidR="00F82E08" w:rsidRPr="00A55C4C">
        <w:rPr>
          <w:color w:val="0070C0"/>
        </w:rPr>
        <w:fldChar w:fldCharType="begin"/>
      </w:r>
      <w:r w:rsidR="00F82E08" w:rsidRPr="00A55C4C">
        <w:rPr>
          <w:color w:val="0070C0"/>
        </w:rPr>
        <w:instrText xml:space="preserve"> </w:instrText>
      </w:r>
      <w:r w:rsidR="00F82E08" w:rsidRPr="00A55C4C">
        <w:rPr>
          <w:rFonts w:hint="eastAsia"/>
          <w:color w:val="0070C0"/>
        </w:rPr>
        <w:instrText>REF _Ref57197295 \h</w:instrText>
      </w:r>
      <w:r w:rsidR="00F82E08" w:rsidRPr="00A55C4C">
        <w:rPr>
          <w:color w:val="0070C0"/>
        </w:rPr>
        <w:instrText xml:space="preserve">  \* MERGEFORMAT </w:instrText>
      </w:r>
      <w:r w:rsidR="00F82E08" w:rsidRPr="00A55C4C">
        <w:rPr>
          <w:color w:val="0070C0"/>
        </w:rPr>
      </w:r>
      <w:r w:rsidR="00F82E08" w:rsidRPr="00A55C4C">
        <w:rPr>
          <w:color w:val="0070C0"/>
        </w:rPr>
        <w:fldChar w:fldCharType="separate"/>
      </w:r>
      <w:r w:rsidR="005868E0" w:rsidRPr="00A55C4C">
        <w:rPr>
          <w:rFonts w:hint="eastAsia"/>
          <w:color w:val="0070C0"/>
        </w:rPr>
        <w:t xml:space="preserve">図 </w:t>
      </w:r>
      <w:r w:rsidR="005868E0" w:rsidRPr="00A55C4C">
        <w:rPr>
          <w:noProof/>
          <w:color w:val="0070C0"/>
        </w:rPr>
        <w:t>1</w:t>
      </w:r>
      <w:r w:rsidR="005868E0" w:rsidRPr="00A55C4C">
        <w:rPr>
          <w:color w:val="0070C0"/>
        </w:rPr>
        <w:t xml:space="preserve"> </w:t>
      </w:r>
      <w:r w:rsidR="005868E0" w:rsidRPr="00A55C4C">
        <w:rPr>
          <w:rFonts w:hint="eastAsia"/>
          <w:color w:val="0070C0"/>
        </w:rPr>
        <w:t>タスクバーを切替て使用</w:t>
      </w:r>
      <w:r w:rsidR="00F82E08" w:rsidRPr="00A55C4C">
        <w:rPr>
          <w:color w:val="0070C0"/>
        </w:rPr>
        <w:fldChar w:fldCharType="end"/>
      </w:r>
      <w:r w:rsidR="00F82E08" w:rsidRPr="00292AE8">
        <w:rPr>
          <w:rFonts w:hint="eastAsia"/>
        </w:rPr>
        <w:t>」</w:t>
      </w:r>
      <w:r w:rsidR="00B55D8E" w:rsidRPr="00292AE8">
        <w:rPr>
          <w:rFonts w:hint="eastAsia"/>
        </w:rPr>
        <w:t>の図</w:t>
      </w:r>
      <w:r w:rsidR="00372782" w:rsidRPr="00292AE8">
        <w:rPr>
          <w:rFonts w:hint="eastAsia"/>
        </w:rPr>
        <w:t>の</w:t>
      </w:r>
      <w:r w:rsidR="00B55D8E" w:rsidRPr="00292AE8">
        <w:rPr>
          <w:rFonts w:hint="eastAsia"/>
        </w:rPr>
        <w:t>赤枠で示すバーをタスクバーと言いExcelが2個開いている場合はアイコンの上をポイントすると表示していない</w:t>
      </w:r>
      <w:r w:rsidR="008B2307">
        <w:rPr>
          <w:rFonts w:hint="eastAsia"/>
        </w:rPr>
        <w:t>隠れた</w:t>
      </w:r>
      <w:r w:rsidR="00B55D8E" w:rsidRPr="00292AE8">
        <w:rPr>
          <w:rFonts w:hint="eastAsia"/>
        </w:rPr>
        <w:t>画面のExcelを</w:t>
      </w:r>
      <w:r w:rsidR="00372782" w:rsidRPr="00292AE8">
        <w:rPr>
          <w:rFonts w:hint="eastAsia"/>
        </w:rPr>
        <w:t>選択して</w:t>
      </w:r>
      <w:r w:rsidR="00B55D8E" w:rsidRPr="00292AE8">
        <w:rPr>
          <w:rFonts w:hint="eastAsia"/>
        </w:rPr>
        <w:t>開くことができます）</w:t>
      </w:r>
    </w:p>
    <w:p w14:paraId="702F2AB1" w14:textId="5CA94F42" w:rsidR="007A6D0E" w:rsidRPr="00292AE8" w:rsidRDefault="0079559A" w:rsidP="005868E0">
      <w:pPr>
        <w:pStyle w:val="3"/>
      </w:pPr>
      <w:r w:rsidRPr="00292AE8">
        <w:rPr>
          <w:rFonts w:hint="eastAsia"/>
          <w:noProof/>
        </w:rPr>
        <mc:AlternateContent>
          <mc:Choice Requires="wpg">
            <w:drawing>
              <wp:anchor distT="0" distB="0" distL="114300" distR="114300" simplePos="0" relativeHeight="251664384" behindDoc="0" locked="0" layoutInCell="1" allowOverlap="1" wp14:anchorId="0DEFAE5C" wp14:editId="32CD1FD4">
                <wp:simplePos x="0" y="0"/>
                <wp:positionH relativeFrom="margin">
                  <wp:posOffset>3129915</wp:posOffset>
                </wp:positionH>
                <wp:positionV relativeFrom="paragraph">
                  <wp:posOffset>-885190</wp:posOffset>
                </wp:positionV>
                <wp:extent cx="2623820" cy="1150026"/>
                <wp:effectExtent l="0" t="0" r="5080" b="0"/>
                <wp:wrapSquare wrapText="bothSides"/>
                <wp:docPr id="12" name="グループ化 12"/>
                <wp:cNvGraphicFramePr/>
                <a:graphic xmlns:a="http://schemas.openxmlformats.org/drawingml/2006/main">
                  <a:graphicData uri="http://schemas.microsoft.com/office/word/2010/wordprocessingGroup">
                    <wpg:wgp>
                      <wpg:cNvGrpSpPr/>
                      <wpg:grpSpPr>
                        <a:xfrm>
                          <a:off x="0" y="0"/>
                          <a:ext cx="2623820" cy="1150026"/>
                          <a:chOff x="0" y="0"/>
                          <a:chExt cx="2623820" cy="1150028"/>
                        </a:xfrm>
                      </wpg:grpSpPr>
                      <pic:pic xmlns:pic="http://schemas.openxmlformats.org/drawingml/2006/picture">
                        <pic:nvPicPr>
                          <pic:cNvPr id="10" name="図 10"/>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2623820" cy="925195"/>
                          </a:xfrm>
                          <a:prstGeom prst="rect">
                            <a:avLst/>
                          </a:prstGeom>
                        </pic:spPr>
                      </pic:pic>
                      <wps:wsp>
                        <wps:cNvPr id="11" name="テキスト ボックス 11"/>
                        <wps:cNvSpPr txBox="1"/>
                        <wps:spPr>
                          <a:xfrm>
                            <a:off x="0" y="921428"/>
                            <a:ext cx="2623820" cy="228600"/>
                          </a:xfrm>
                          <a:prstGeom prst="rect">
                            <a:avLst/>
                          </a:prstGeom>
                          <a:solidFill>
                            <a:prstClr val="white"/>
                          </a:solidFill>
                          <a:ln>
                            <a:noFill/>
                          </a:ln>
                        </wps:spPr>
                        <wps:txbx>
                          <w:txbxContent>
                            <w:p w14:paraId="3218FC8B" w14:textId="6FB7201F" w:rsidR="00B415C6" w:rsidRPr="004C7409" w:rsidRDefault="00B415C6" w:rsidP="00255C32">
                              <w:pPr>
                                <w:pStyle w:val="ac"/>
                                <w:jc w:val="center"/>
                                <w:rPr>
                                  <w:rFonts w:ascii="ＭＳ 明朝" w:eastAsia="ＭＳ 明朝"/>
                                  <w:noProof/>
                                </w:rPr>
                              </w:pPr>
                              <w:bookmarkStart w:id="203" w:name="_Ref5714503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15</w:t>
                              </w:r>
                              <w:r>
                                <w:fldChar w:fldCharType="end"/>
                              </w:r>
                              <w:r>
                                <w:t xml:space="preserve"> </w:t>
                              </w:r>
                              <w:r w:rsidRPr="00255C32">
                                <w:rPr>
                                  <w:rFonts w:hint="eastAsia"/>
                                </w:rPr>
                                <w:t>全セル選択ボタン</w:t>
                              </w:r>
                              <w:bookmarkEnd w:id="20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DEFAE5C" id="グループ化 12" o:spid="_x0000_s1070" style="position:absolute;left:0;text-align:left;margin-left:246.45pt;margin-top:-69.7pt;width:206.6pt;height:90.55pt;z-index:251664384;mso-position-horizontal-relative:margin;mso-position-vertical-relative:text" coordsize="26238,115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">
                <v:shape id="図 10" o:spid="_x0000_s1071" type="#_x0000_t75" style="position:absolute;width:26238;height:9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">
                  <v:imagedata r:id="rId38" o:title=""/>
                </v:shape>
                <v:shape id="テキスト ボックス 11" o:spid="_x0000_s1072" type="#_x0000_t202" style="position:absolute;top:9214;width:262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" stroked="f">
                  <v:textbox style="mso-fit-shape-to-text:t" inset="0,0,0,0">
                    <w:txbxContent>
                      <w:p w14:paraId="3218FC8B" w14:textId="6FB7201F" w:rsidR="00B415C6" w:rsidRPr="004C7409" w:rsidRDefault="00B415C6" w:rsidP="00255C32">
                        <w:pPr>
                          <w:pStyle w:val="ac"/>
                          <w:jc w:val="center"/>
                          <w:rPr>
                            <w:rFonts w:ascii="ＭＳ 明朝" w:eastAsia="ＭＳ 明朝"/>
                            <w:noProof/>
                          </w:rPr>
                        </w:pPr>
                        <w:bookmarkStart w:id="217" w:name="_Ref5714503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15</w:t>
                        </w:r>
                        <w:r>
                          <w:fldChar w:fldCharType="end"/>
                        </w:r>
                        <w:r>
                          <w:t xml:space="preserve"> </w:t>
                        </w:r>
                        <w:r w:rsidRPr="00255C32">
                          <w:rPr>
                            <w:rFonts w:hint="eastAsia"/>
                          </w:rPr>
                          <w:t>全セル選択ボタン</w:t>
                        </w:r>
                        <w:bookmarkEnd w:id="217"/>
                      </w:p>
                    </w:txbxContent>
                  </v:textbox>
                </v:shape>
                <w10:wrap type="square" anchorx="margin"/>
              </v:group>
            </w:pict>
          </mc:Fallback>
        </mc:AlternateContent>
      </w:r>
      <w:r w:rsidR="007A6D0E" w:rsidRPr="00292AE8">
        <w:rPr>
          <w:rFonts w:hint="eastAsia"/>
        </w:rPr>
        <w:t>新しいバージョンのシート</w:t>
      </w:r>
      <w:r w:rsidR="00372782" w:rsidRPr="00292AE8">
        <w:rPr>
          <w:rFonts w:hint="eastAsia"/>
        </w:rPr>
        <w:t>に切り替わったら</w:t>
      </w:r>
      <w:r w:rsidR="00501D6D">
        <w:rPr>
          <w:rFonts w:hint="eastAsia"/>
        </w:rPr>
        <w:t>「</w:t>
      </w:r>
      <w:r w:rsidR="007A6D0E" w:rsidRPr="00292AE8">
        <w:rPr>
          <w:rFonts w:hint="eastAsia"/>
        </w:rPr>
        <w:t>全セル選択ボタン</w:t>
      </w:r>
      <w:r w:rsidR="00501D6D">
        <w:rPr>
          <w:rFonts w:hint="eastAsia"/>
        </w:rPr>
        <w:t>」</w:t>
      </w:r>
      <w:r w:rsidR="007A6D0E" w:rsidRPr="00292AE8">
        <w:rPr>
          <w:rFonts w:hint="eastAsia"/>
        </w:rPr>
        <w:t>の上で右クリックして＜貼り付け(P)＞をクリクするとデータがコピペできます。</w:t>
      </w:r>
    </w:p>
    <w:p w14:paraId="0B48B6E0" w14:textId="1327F816" w:rsidR="00917B4F" w:rsidRPr="00292AE8" w:rsidRDefault="00917B4F" w:rsidP="005868E0">
      <w:pPr>
        <w:pStyle w:val="3"/>
      </w:pPr>
      <w:r w:rsidRPr="00292AE8">
        <w:rPr>
          <w:rFonts w:hint="eastAsia"/>
        </w:rPr>
        <w:t>タスクバーを切り替えて旧バージョンは「上書き保存」しないで閉じてください。</w:t>
      </w:r>
    </w:p>
    <w:p w14:paraId="7327ECA7" w14:textId="77777777" w:rsidR="005E687D" w:rsidRDefault="009C1B24" w:rsidP="005868E0">
      <w:pPr>
        <w:pStyle w:val="3"/>
      </w:pPr>
      <w:r>
        <w:rPr>
          <w:rFonts w:hint="eastAsia"/>
        </w:rPr>
        <w:t>次に</w:t>
      </w:r>
      <w:r w:rsidR="00372782" w:rsidRPr="00292AE8">
        <w:rPr>
          <w:rFonts w:hint="eastAsia"/>
        </w:rPr>
        <w:t>新しいバージョン</w:t>
      </w:r>
      <w:r w:rsidR="00917B4F" w:rsidRPr="00292AE8">
        <w:rPr>
          <w:rFonts w:hint="eastAsia"/>
        </w:rPr>
        <w:t>で</w:t>
      </w:r>
      <w:r w:rsidR="00372782" w:rsidRPr="00292AE8">
        <w:rPr>
          <w:rFonts w:hint="eastAsia"/>
        </w:rPr>
        <w:t>＜ファイル＞－＜</w:t>
      </w:r>
      <w:r w:rsidR="00917B4F" w:rsidRPr="00292AE8">
        <w:rPr>
          <w:rFonts w:hint="eastAsia"/>
        </w:rPr>
        <w:t>名前を付けて</w:t>
      </w:r>
      <w:r w:rsidR="00372782" w:rsidRPr="00292AE8">
        <w:rPr>
          <w:rFonts w:hint="eastAsia"/>
        </w:rPr>
        <w:t>保存＞をし</w:t>
      </w:r>
      <w:r w:rsidR="00F70136" w:rsidRPr="00292AE8">
        <w:rPr>
          <w:rFonts w:hint="eastAsia"/>
        </w:rPr>
        <w:t>ます</w:t>
      </w:r>
      <w:r w:rsidR="00372782" w:rsidRPr="00292AE8">
        <w:rPr>
          <w:rFonts w:hint="eastAsia"/>
        </w:rPr>
        <w:t>。</w:t>
      </w:r>
      <w:r w:rsidR="00917B4F" w:rsidRPr="00292AE8">
        <w:br/>
      </w:r>
      <w:r w:rsidR="00917B4F" w:rsidRPr="00292AE8">
        <w:rPr>
          <w:rFonts w:hint="eastAsia"/>
        </w:rPr>
        <w:t>名前を変更して保存しないと配布したファイルに上書きとなるので</w:t>
      </w:r>
      <w:r w:rsidR="008B2307">
        <w:rPr>
          <w:rFonts w:hint="eastAsia"/>
        </w:rPr>
        <w:t>ユーザーに合う適切</w:t>
      </w:r>
      <w:r w:rsidR="00917B4F" w:rsidRPr="00292AE8">
        <w:rPr>
          <w:rFonts w:hint="eastAsia"/>
        </w:rPr>
        <w:t>な名前を付けて保存してください。旧バージョンでご使用のファイル名に「_2」などを付け加えても良いと思います。以上で終わりです</w:t>
      </w:r>
      <w:r w:rsidR="005E687D">
        <w:rPr>
          <w:rFonts w:hint="eastAsia"/>
        </w:rPr>
        <w:t>。</w:t>
      </w:r>
    </w:p>
    <w:p w14:paraId="42972C5A" w14:textId="77777777" w:rsidR="00917B4F" w:rsidRPr="00292AE8" w:rsidRDefault="00917B4F" w:rsidP="00292AE8">
      <w:pPr>
        <w:topLinePunct/>
        <w:rPr>
          <w:rFonts w:asciiTheme="minorEastAsia" w:hAnsiTheme="minorEastAsia"/>
        </w:rPr>
      </w:pPr>
    </w:p>
    <w:p w14:paraId="4917C9C7" w14:textId="77777777" w:rsidR="00F92175" w:rsidRPr="00292AE8" w:rsidRDefault="00F92175" w:rsidP="00292AE8">
      <w:pPr>
        <w:pStyle w:val="1"/>
      </w:pPr>
      <w:bookmarkStart w:id="204" w:name="_Ref412473835"/>
      <w:bookmarkStart w:id="205" w:name="_Ref412473846"/>
      <w:bookmarkStart w:id="206" w:name="_Toc57055607"/>
      <w:bookmarkStart w:id="207" w:name="_Toc57063001"/>
      <w:bookmarkStart w:id="208" w:name="_Toc166600584"/>
      <w:r w:rsidRPr="00292AE8">
        <w:rPr>
          <w:rFonts w:hint="eastAsia"/>
        </w:rPr>
        <w:t>その他動作環境と試験した機種：</w:t>
      </w:r>
      <w:bookmarkEnd w:id="204"/>
      <w:bookmarkEnd w:id="205"/>
      <w:bookmarkEnd w:id="206"/>
      <w:bookmarkEnd w:id="207"/>
      <w:bookmarkEnd w:id="208"/>
    </w:p>
    <w:p w14:paraId="30A4A7C5" w14:textId="751F2E01" w:rsidR="005A15E8" w:rsidRPr="00292AE8" w:rsidRDefault="00F92175" w:rsidP="005868E0">
      <w:pPr>
        <w:pStyle w:val="3"/>
      </w:pPr>
      <w:r w:rsidRPr="00292AE8">
        <w:rPr>
          <w:rFonts w:hint="eastAsia"/>
        </w:rPr>
        <w:t xml:space="preserve">OS:　</w:t>
      </w:r>
      <w:bookmarkStart w:id="209" w:name="_Hlk141868843"/>
      <w:r w:rsidRPr="00292AE8">
        <w:rPr>
          <w:rFonts w:hint="eastAsia"/>
        </w:rPr>
        <w:t>Windows</w:t>
      </w:r>
      <w:r w:rsidR="00152B6D" w:rsidRPr="00292AE8">
        <w:rPr>
          <w:rFonts w:hint="eastAsia"/>
        </w:rPr>
        <w:t>1</w:t>
      </w:r>
      <w:r w:rsidR="00670F5C">
        <w:rPr>
          <w:rFonts w:hint="eastAsia"/>
        </w:rPr>
        <w:t>1</w:t>
      </w:r>
      <w:r w:rsidRPr="00292AE8">
        <w:rPr>
          <w:rFonts w:hint="eastAsia"/>
        </w:rPr>
        <w:t>、</w:t>
      </w:r>
      <w:bookmarkEnd w:id="209"/>
      <w:r w:rsidR="00670F5C" w:rsidRPr="00292AE8">
        <w:rPr>
          <w:rFonts w:hint="eastAsia"/>
        </w:rPr>
        <w:t>Windows10、</w:t>
      </w:r>
      <w:r w:rsidRPr="00292AE8">
        <w:rPr>
          <w:rFonts w:hint="eastAsia"/>
        </w:rPr>
        <w:t>Windows</w:t>
      </w:r>
      <w:r w:rsidR="00152B6D" w:rsidRPr="00292AE8">
        <w:rPr>
          <w:rFonts w:hint="eastAsia"/>
        </w:rPr>
        <w:t>8</w:t>
      </w:r>
      <w:r w:rsidRPr="00292AE8">
        <w:br/>
      </w:r>
      <w:r w:rsidRPr="00292AE8">
        <w:rPr>
          <w:rFonts w:hint="eastAsia"/>
        </w:rPr>
        <w:t xml:space="preserve">Application：　</w:t>
      </w:r>
      <w:bookmarkStart w:id="210" w:name="_Hlk141864545"/>
      <w:r w:rsidR="00071422" w:rsidRPr="00292AE8">
        <w:rPr>
          <w:rFonts w:hint="eastAsia"/>
        </w:rPr>
        <w:t>Excel20</w:t>
      </w:r>
      <w:r w:rsidR="00071422">
        <w:rPr>
          <w:rFonts w:hint="eastAsia"/>
        </w:rPr>
        <w:t>21</w:t>
      </w:r>
      <w:r w:rsidR="00071422" w:rsidRPr="00292AE8">
        <w:rPr>
          <w:rFonts w:hint="eastAsia"/>
        </w:rPr>
        <w:t>、</w:t>
      </w:r>
      <w:r w:rsidRPr="00292AE8">
        <w:rPr>
          <w:rFonts w:hint="eastAsia"/>
        </w:rPr>
        <w:t>Excel2010</w:t>
      </w:r>
      <w:r w:rsidR="00152B6D" w:rsidRPr="00292AE8">
        <w:rPr>
          <w:rFonts w:hint="eastAsia"/>
        </w:rPr>
        <w:t>、</w:t>
      </w:r>
      <w:bookmarkEnd w:id="210"/>
      <w:r w:rsidR="00152B6D" w:rsidRPr="00292AE8">
        <w:rPr>
          <w:rFonts w:hint="eastAsia"/>
        </w:rPr>
        <w:t>Excel2013、Excel2016</w:t>
      </w:r>
      <w:r w:rsidR="00071422">
        <w:br/>
      </w:r>
      <w:r w:rsidR="00071422" w:rsidRPr="00292AE8">
        <w:rPr>
          <w:rFonts w:hint="eastAsia"/>
        </w:rPr>
        <w:t>Panasonic</w:t>
      </w:r>
      <w:r w:rsidR="00071422">
        <w:rPr>
          <w:rFonts w:hint="eastAsia"/>
        </w:rPr>
        <w:t xml:space="preserve"> 電話機： VE-GD77</w:t>
      </w:r>
      <w:r w:rsidRPr="00292AE8">
        <w:br/>
      </w:r>
      <w:r w:rsidR="00071422" w:rsidRPr="00292AE8">
        <w:rPr>
          <w:rFonts w:hint="eastAsia"/>
        </w:rPr>
        <w:t xml:space="preserve">Panasonic </w:t>
      </w:r>
      <w:r w:rsidRPr="00292AE8">
        <w:rPr>
          <w:rFonts w:hint="eastAsia"/>
        </w:rPr>
        <w:t>FAX： KX-PD603</w:t>
      </w:r>
    </w:p>
    <w:p w14:paraId="1DF5A934" w14:textId="77777777" w:rsidR="00152B6D" w:rsidRPr="00292AE8" w:rsidRDefault="00152B6D" w:rsidP="00292AE8">
      <w:pPr>
        <w:topLinePunct/>
        <w:rPr>
          <w:rFonts w:asciiTheme="minorEastAsia" w:hAnsiTheme="minorEastAsia"/>
        </w:rPr>
      </w:pPr>
    </w:p>
    <w:p w14:paraId="199DD274" w14:textId="664723CE" w:rsidR="00F92175" w:rsidRPr="00292AE8" w:rsidRDefault="00043ABE" w:rsidP="00292AE8">
      <w:pPr>
        <w:pStyle w:val="1"/>
      </w:pPr>
      <w:bookmarkStart w:id="211" w:name="_Toc158482652"/>
      <w:bookmarkStart w:id="212" w:name="_Toc328308550"/>
      <w:bookmarkStart w:id="213" w:name="_Ref484541386"/>
      <w:bookmarkStart w:id="214" w:name="_Ref484541390"/>
      <w:bookmarkStart w:id="215" w:name="_Ref484541424"/>
      <w:bookmarkStart w:id="216" w:name="_Ref48067464"/>
      <w:bookmarkStart w:id="217" w:name="_Hlk53912052"/>
      <w:bookmarkStart w:id="218" w:name="_Toc56535429"/>
      <w:bookmarkStart w:id="219" w:name="_Toc56955269"/>
      <w:bookmarkStart w:id="220" w:name="_Toc166600585"/>
      <w:r w:rsidRPr="00292AE8">
        <w:rPr>
          <w:rFonts w:hint="eastAsia"/>
        </w:rPr>
        <w:t>バージョンの変更内容</w:t>
      </w:r>
      <w:bookmarkEnd w:id="211"/>
      <w:bookmarkEnd w:id="212"/>
      <w:bookmarkEnd w:id="213"/>
      <w:bookmarkEnd w:id="214"/>
      <w:bookmarkEnd w:id="215"/>
      <w:bookmarkEnd w:id="216"/>
      <w:bookmarkEnd w:id="217"/>
      <w:bookmarkEnd w:id="218"/>
      <w:bookmarkEnd w:id="219"/>
      <w:bookmarkEnd w:id="220"/>
    </w:p>
    <w:p w14:paraId="569F6130" w14:textId="77777777" w:rsidR="00F92175" w:rsidRPr="00071422" w:rsidRDefault="00F92175" w:rsidP="005868E0">
      <w:pPr>
        <w:pStyle w:val="3"/>
      </w:pPr>
      <w:r w:rsidRPr="00071422">
        <w:rPr>
          <w:rFonts w:hint="eastAsia"/>
        </w:rPr>
        <w:t>Ver 1.00 2014/04/20　初版</w:t>
      </w:r>
    </w:p>
    <w:p w14:paraId="7BDBF451" w14:textId="517493A0" w:rsidR="00152B6D" w:rsidRPr="00071422" w:rsidRDefault="00F92175" w:rsidP="005868E0">
      <w:pPr>
        <w:pStyle w:val="3"/>
      </w:pPr>
      <w:r w:rsidRPr="00071422">
        <w:rPr>
          <w:rFonts w:hint="eastAsia"/>
        </w:rPr>
        <w:t>Ver 1.01 2015/02/2</w:t>
      </w:r>
      <w:r w:rsidR="00330477" w:rsidRPr="00071422">
        <w:rPr>
          <w:rFonts w:hint="eastAsia"/>
        </w:rPr>
        <w:t>8</w:t>
      </w:r>
    </w:p>
    <w:p w14:paraId="3B605F5B" w14:textId="4038CAED" w:rsidR="00F92175" w:rsidRPr="00292AE8" w:rsidRDefault="00F92175" w:rsidP="00292AE8">
      <w:pPr>
        <w:pStyle w:val="4"/>
      </w:pPr>
      <w:r w:rsidRPr="00292AE8">
        <w:rPr>
          <w:rFonts w:hint="eastAsia"/>
        </w:rPr>
        <w:t>F列より左のセルにコメントなどを入力した場合エラーメッセージが表示していたことと「*.TXT」にコメントが表示していたバグを修正。</w:t>
      </w:r>
    </w:p>
    <w:p w14:paraId="7B36F5A1" w14:textId="5B12362A" w:rsidR="00F92175" w:rsidRPr="00292AE8" w:rsidRDefault="00F92175" w:rsidP="00292AE8">
      <w:pPr>
        <w:pStyle w:val="4"/>
      </w:pPr>
      <w:r w:rsidRPr="00292AE8">
        <w:rPr>
          <w:rFonts w:hint="eastAsia"/>
        </w:rPr>
        <w:tab/>
        <w:t>説明書を次のように増やし強化しました。</w:t>
      </w:r>
    </w:p>
    <w:p w14:paraId="067A1DF3" w14:textId="5894EE37" w:rsidR="00F92175" w:rsidRPr="00292AE8" w:rsidRDefault="00F92175" w:rsidP="00292AE8">
      <w:pPr>
        <w:pStyle w:val="4"/>
      </w:pPr>
      <w:r w:rsidRPr="00292AE8">
        <w:rPr>
          <w:rFonts w:hint="eastAsia"/>
        </w:rPr>
        <w:tab/>
        <w:t>電話帳編集PG取扱い説明書101.docx を追加しました。</w:t>
      </w:r>
    </w:p>
    <w:p w14:paraId="3CEA5229" w14:textId="77777777" w:rsidR="00152B6D" w:rsidRPr="00292AE8" w:rsidRDefault="00F92175" w:rsidP="00292AE8">
      <w:pPr>
        <w:pStyle w:val="4"/>
      </w:pPr>
      <w:r w:rsidRPr="00292AE8">
        <w:rPr>
          <w:rFonts w:hint="eastAsia"/>
        </w:rPr>
        <w:tab/>
        <w:t>電話帳編集PG取扱い説明書101.pdf　を追加しました</w:t>
      </w:r>
      <w:r w:rsidR="00152B6D" w:rsidRPr="00292AE8">
        <w:rPr>
          <w:rFonts w:hint="eastAsia"/>
        </w:rPr>
        <w:t>。</w:t>
      </w:r>
    </w:p>
    <w:p w14:paraId="38073A58" w14:textId="77777777" w:rsidR="00152B6D" w:rsidRPr="00292AE8" w:rsidRDefault="00152B6D" w:rsidP="005868E0">
      <w:pPr>
        <w:pStyle w:val="3"/>
      </w:pPr>
      <w:bookmarkStart w:id="221" w:name="_Ref57146026"/>
      <w:r w:rsidRPr="00292AE8">
        <w:rPr>
          <w:rFonts w:hint="eastAsia"/>
        </w:rPr>
        <w:t>Ver 2.00　2020/11/23</w:t>
      </w:r>
      <w:bookmarkEnd w:id="221"/>
    </w:p>
    <w:p w14:paraId="136C35A2" w14:textId="226D6D01" w:rsidR="00043ABE" w:rsidRPr="00292AE8" w:rsidRDefault="00043ABE" w:rsidP="00292AE8">
      <w:pPr>
        <w:pStyle w:val="4"/>
      </w:pPr>
      <w:r w:rsidRPr="00292AE8">
        <w:rPr>
          <w:rFonts w:hint="eastAsia"/>
        </w:rPr>
        <w:t>旧バージョンをご使用の場合は「</w:t>
      </w:r>
      <w:r w:rsidRPr="00A55C4C">
        <w:rPr>
          <w:color w:val="0070C0"/>
        </w:rPr>
        <w:fldChar w:fldCharType="begin"/>
      </w:r>
      <w:r w:rsidRPr="00A55C4C">
        <w:rPr>
          <w:color w:val="0070C0"/>
        </w:rPr>
        <w:instrText xml:space="preserve"> </w:instrText>
      </w:r>
      <w:r w:rsidRPr="00A55C4C">
        <w:rPr>
          <w:rFonts w:hint="eastAsia"/>
          <w:color w:val="0070C0"/>
        </w:rPr>
        <w:instrText>REF _Ref57145825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８</w:t>
      </w:r>
      <w:r w:rsidRPr="00A55C4C">
        <w:rPr>
          <w:color w:val="0070C0"/>
        </w:rPr>
        <w:fldChar w:fldCharType="end"/>
      </w:r>
      <w:r w:rsidRPr="00A55C4C">
        <w:rPr>
          <w:color w:val="0070C0"/>
        </w:rPr>
        <w:fldChar w:fldCharType="begin"/>
      </w:r>
      <w:r w:rsidRPr="00A55C4C">
        <w:rPr>
          <w:color w:val="0070C0"/>
        </w:rPr>
        <w:instrText xml:space="preserve"> REF _Ref57145829 \h </w:instrText>
      </w:r>
      <w:r w:rsidRPr="00A55C4C">
        <w:rPr>
          <w:color w:val="0070C0"/>
        </w:rPr>
      </w:r>
      <w:r w:rsidRPr="00A55C4C">
        <w:rPr>
          <w:color w:val="0070C0"/>
        </w:rPr>
        <w:fldChar w:fldCharType="separate"/>
      </w:r>
      <w:r w:rsidR="005868E0" w:rsidRPr="00A55C4C">
        <w:rPr>
          <w:rFonts w:hint="eastAsia"/>
          <w:color w:val="0070C0"/>
        </w:rPr>
        <w:t>旧バージョンを新しいバージョンのPanasonic電話帳に取り込むには（更新）</w:t>
      </w:r>
      <w:r w:rsidRPr="00A55C4C">
        <w:rPr>
          <w:color w:val="0070C0"/>
        </w:rPr>
        <w:fldChar w:fldCharType="end"/>
      </w:r>
      <w:r w:rsidRPr="00292AE8">
        <w:rPr>
          <w:rFonts w:hint="eastAsia"/>
        </w:rPr>
        <w:t>」を参考にデータを変更して新バージョンをご使用く</w:t>
      </w:r>
      <w:r w:rsidRPr="00292AE8">
        <w:rPr>
          <w:rFonts w:hint="eastAsia"/>
        </w:rPr>
        <w:lastRenderedPageBreak/>
        <w:t>ださい。</w:t>
      </w:r>
    </w:p>
    <w:p w14:paraId="25BCD95E" w14:textId="31366D34" w:rsidR="00152B6D" w:rsidRPr="00292AE8" w:rsidRDefault="00152B6D" w:rsidP="00292AE8">
      <w:pPr>
        <w:pStyle w:val="4"/>
      </w:pPr>
      <w:r w:rsidRPr="00292AE8">
        <w:rPr>
          <w:rFonts w:hint="eastAsia"/>
        </w:rPr>
        <w:t>メニューの方式からリボンのタブ方式に変更</w:t>
      </w:r>
      <w:r w:rsidR="003C7BA9" w:rsidRPr="00292AE8">
        <w:rPr>
          <w:rFonts w:hint="eastAsia"/>
        </w:rPr>
        <w:t>このためExcel</w:t>
      </w:r>
      <w:r w:rsidR="002E477D">
        <w:rPr>
          <w:rFonts w:hint="eastAsia"/>
        </w:rPr>
        <w:t>201</w:t>
      </w:r>
      <w:r w:rsidR="003C7BA9" w:rsidRPr="00292AE8">
        <w:rPr>
          <w:rFonts w:hint="eastAsia"/>
        </w:rPr>
        <w:t>7ではつかえなくなりました</w:t>
      </w:r>
      <w:r w:rsidRPr="00292AE8">
        <w:rPr>
          <w:rFonts w:hint="eastAsia"/>
        </w:rPr>
        <w:t>。</w:t>
      </w:r>
      <w:r w:rsidR="003C7BA9" w:rsidRPr="00292AE8">
        <w:rPr>
          <w:rFonts w:hint="eastAsia"/>
        </w:rPr>
        <w:t>Excel2007をご使用の場合は旧バージョンをそのままお使いください。不具合とうはありません。</w:t>
      </w:r>
    </w:p>
    <w:p w14:paraId="4F873FD3" w14:textId="4D7A8A41" w:rsidR="003C7BA9" w:rsidRPr="00292AE8" w:rsidRDefault="003C7BA9" w:rsidP="00292AE8">
      <w:pPr>
        <w:pStyle w:val="4"/>
      </w:pPr>
      <w:r w:rsidRPr="00292AE8">
        <w:rPr>
          <w:rFonts w:hint="eastAsia"/>
        </w:rPr>
        <w:t>「電話帳書き出し」、「電話帳取り込み」についてダイアログを変更しました。</w:t>
      </w:r>
    </w:p>
    <w:p w14:paraId="5A912678" w14:textId="700E67EE" w:rsidR="00FD0247" w:rsidRDefault="003C7BA9" w:rsidP="00292AE8">
      <w:pPr>
        <w:pStyle w:val="4"/>
      </w:pPr>
      <w:r w:rsidRPr="00292AE8">
        <w:rPr>
          <w:rFonts w:hint="eastAsia"/>
        </w:rPr>
        <w:t>説明書を変更しています</w:t>
      </w:r>
      <w:r w:rsidR="00F92175" w:rsidRPr="00292AE8">
        <w:rPr>
          <w:rFonts w:hint="eastAsia"/>
        </w:rPr>
        <w:t>。</w:t>
      </w:r>
    </w:p>
    <w:p w14:paraId="00A0D4BF" w14:textId="790042EA" w:rsidR="009C1B24" w:rsidRPr="00292AE8" w:rsidRDefault="009C1B24" w:rsidP="005868E0">
      <w:pPr>
        <w:pStyle w:val="3"/>
      </w:pPr>
      <w:r w:rsidRPr="00292AE8">
        <w:rPr>
          <w:rFonts w:hint="eastAsia"/>
        </w:rPr>
        <w:t>Ver 2.0</w:t>
      </w:r>
      <w:r>
        <w:rPr>
          <w:rFonts w:hint="eastAsia"/>
        </w:rPr>
        <w:t>1</w:t>
      </w:r>
      <w:r w:rsidRPr="00292AE8">
        <w:rPr>
          <w:rFonts w:hint="eastAsia"/>
        </w:rPr>
        <w:t xml:space="preserve">　202</w:t>
      </w:r>
      <w:r>
        <w:rPr>
          <w:rFonts w:hint="eastAsia"/>
        </w:rPr>
        <w:t>1</w:t>
      </w:r>
      <w:r w:rsidRPr="00292AE8">
        <w:rPr>
          <w:rFonts w:hint="eastAsia"/>
        </w:rPr>
        <w:t>/</w:t>
      </w:r>
      <w:r>
        <w:rPr>
          <w:rFonts w:hint="eastAsia"/>
        </w:rPr>
        <w:t>0</w:t>
      </w:r>
      <w:r w:rsidRPr="00292AE8">
        <w:rPr>
          <w:rFonts w:hint="eastAsia"/>
        </w:rPr>
        <w:t>1/2</w:t>
      </w:r>
      <w:r>
        <w:rPr>
          <w:rFonts w:hint="eastAsia"/>
        </w:rPr>
        <w:t>2</w:t>
      </w:r>
    </w:p>
    <w:p w14:paraId="08556AAD" w14:textId="36520FCF" w:rsidR="009C1B24" w:rsidRPr="00292AE8" w:rsidRDefault="005F0E55" w:rsidP="009C1B24">
      <w:pPr>
        <w:pStyle w:val="4"/>
      </w:pPr>
      <w:r>
        <w:rPr>
          <w:rFonts w:hint="eastAsia"/>
        </w:rPr>
        <w:t>前バージョンでプログラムの一部が本来の場所とは違う場所にインポートされシートで、右クリックその他の機能が使えませんでした</w:t>
      </w:r>
      <w:r w:rsidR="009C1B24" w:rsidRPr="00292AE8">
        <w:rPr>
          <w:rFonts w:hint="eastAsia"/>
        </w:rPr>
        <w:t>。</w:t>
      </w:r>
      <w:r>
        <w:rPr>
          <w:rFonts w:hint="eastAsia"/>
        </w:rPr>
        <w:t>ダイアログから使用</w:t>
      </w:r>
      <w:r w:rsidR="00DB683E">
        <w:rPr>
          <w:rFonts w:hint="eastAsia"/>
        </w:rPr>
        <w:t>されるはずなのでお気付きにならない場合もあると思います</w:t>
      </w:r>
      <w:r>
        <w:rPr>
          <w:rFonts w:hint="eastAsia"/>
        </w:rPr>
        <w:t>。（正確には</w:t>
      </w:r>
      <w:r w:rsidRPr="005F0E55">
        <w:t>ThisWorkbook</w:t>
      </w:r>
      <w:r>
        <w:rPr>
          <w:rFonts w:hint="eastAsia"/>
        </w:rPr>
        <w:t>にインポートするべき</w:t>
      </w:r>
      <w:r w:rsidR="00DB683E">
        <w:rPr>
          <w:rFonts w:hint="eastAsia"/>
        </w:rPr>
        <w:t>ところ</w:t>
      </w:r>
      <w:r>
        <w:rPr>
          <w:rFonts w:hint="eastAsia"/>
        </w:rPr>
        <w:t>がクラスモジュールにインポートされて</w:t>
      </w:r>
      <w:r w:rsidRPr="005F0E55">
        <w:t>ThisWorkbook</w:t>
      </w:r>
      <w:r>
        <w:rPr>
          <w:rFonts w:hint="eastAsia"/>
        </w:rPr>
        <w:t>に移動するのを忘れていたためです。ご迷惑をお掛けしました）</w:t>
      </w:r>
    </w:p>
    <w:p w14:paraId="57CE26F0" w14:textId="53CE9021" w:rsidR="005E687D" w:rsidRDefault="005868E0" w:rsidP="00071422">
      <w:pPr>
        <w:pStyle w:val="4"/>
      </w:pPr>
      <w:r w:rsidRPr="00292AE8">
        <w:rPr>
          <w:rFonts w:hint="eastAsia"/>
        </w:rPr>
        <w:t>202</w:t>
      </w:r>
      <w:r>
        <w:rPr>
          <w:rFonts w:hint="eastAsia"/>
        </w:rPr>
        <w:t>3</w:t>
      </w:r>
      <w:r w:rsidRPr="00292AE8">
        <w:rPr>
          <w:rFonts w:hint="eastAsia"/>
        </w:rPr>
        <w:t>/</w:t>
      </w:r>
      <w:r>
        <w:rPr>
          <w:rFonts w:hint="eastAsia"/>
        </w:rPr>
        <w:t>0</w:t>
      </w:r>
      <w:r>
        <w:t>8</w:t>
      </w:r>
      <w:r w:rsidRPr="00292AE8">
        <w:rPr>
          <w:rFonts w:hint="eastAsia"/>
        </w:rPr>
        <w:t>/</w:t>
      </w:r>
      <w:r>
        <w:t>02</w:t>
      </w:r>
      <w:r w:rsidR="00071422">
        <w:rPr>
          <w:rFonts w:hint="eastAsia"/>
        </w:rPr>
        <w:t>プログラムの変更はありませんが</w:t>
      </w:r>
      <w:r w:rsidR="00AC0C4E">
        <w:rPr>
          <w:rFonts w:hint="eastAsia"/>
        </w:rPr>
        <w:t>マイクロソフトの</w:t>
      </w:r>
      <w:r w:rsidR="00970A77">
        <w:rPr>
          <w:rFonts w:hint="eastAsia"/>
        </w:rPr>
        <w:t>セキュリティ</w:t>
      </w:r>
      <w:r w:rsidR="00AC0C4E">
        <w:rPr>
          <w:rFonts w:hint="eastAsia"/>
        </w:rPr>
        <w:t>リスクが追加されたので本説明書</w:t>
      </w:r>
      <w:r w:rsidR="00867BCF">
        <w:rPr>
          <w:rFonts w:hint="eastAsia"/>
        </w:rPr>
        <w:t xml:space="preserve"> 説明補足</w:t>
      </w:r>
      <w:r w:rsidR="00AC0C4E">
        <w:rPr>
          <w:rFonts w:hint="eastAsia"/>
        </w:rPr>
        <w:t>版を発行しました</w:t>
      </w:r>
      <w:r w:rsidR="005E687D">
        <w:rPr>
          <w:rFonts w:hint="eastAsia"/>
        </w:rPr>
        <w:t>。</w:t>
      </w:r>
    </w:p>
    <w:p w14:paraId="1954F7CE" w14:textId="4F7BFA61" w:rsidR="00071422" w:rsidRPr="00071422" w:rsidRDefault="005868E0" w:rsidP="00071422">
      <w:pPr>
        <w:pStyle w:val="4"/>
      </w:pPr>
      <w:r>
        <w:rPr>
          <w:rFonts w:hint="eastAsia"/>
        </w:rPr>
        <w:t>更に</w:t>
      </w:r>
      <w:r w:rsidR="005E687D">
        <w:rPr>
          <w:rFonts w:hint="eastAsia"/>
        </w:rPr>
        <w:t>2021/01/22にVer2.01を発行して、2024/05/14には 本説明書の「</w:t>
      </w:r>
      <w:r w:rsidR="005E687D" w:rsidRPr="00A55C4C">
        <w:rPr>
          <w:color w:val="0070C0"/>
        </w:rPr>
        <w:fldChar w:fldCharType="begin"/>
      </w:r>
      <w:r w:rsidR="005E687D" w:rsidRPr="00A55C4C">
        <w:rPr>
          <w:color w:val="0070C0"/>
        </w:rPr>
        <w:instrText xml:space="preserve"> </w:instrText>
      </w:r>
      <w:r w:rsidR="005E687D" w:rsidRPr="00A55C4C">
        <w:rPr>
          <w:rFonts w:hint="eastAsia"/>
          <w:color w:val="0070C0"/>
        </w:rPr>
        <w:instrText>REF _Ref166599140 \r \h</w:instrText>
      </w:r>
      <w:r w:rsidR="005E687D" w:rsidRPr="00A55C4C">
        <w:rPr>
          <w:color w:val="0070C0"/>
        </w:rPr>
        <w:instrText xml:space="preserve"> </w:instrText>
      </w:r>
      <w:r w:rsidR="005E687D" w:rsidRPr="00A55C4C">
        <w:rPr>
          <w:color w:val="0070C0"/>
        </w:rPr>
      </w:r>
      <w:r w:rsidR="005E687D" w:rsidRPr="00A55C4C">
        <w:rPr>
          <w:color w:val="0070C0"/>
        </w:rPr>
        <w:fldChar w:fldCharType="separate"/>
      </w:r>
      <w:r w:rsidRPr="00A55C4C">
        <w:rPr>
          <w:rFonts w:hint="eastAsia"/>
          <w:color w:val="0070C0"/>
        </w:rPr>
        <w:t>５</w:t>
      </w:r>
      <w:r w:rsidRPr="00A55C4C">
        <w:rPr>
          <w:color w:val="0070C0"/>
        </w:rPr>
        <w:t>(2)</w:t>
      </w:r>
      <w:r w:rsidR="005E687D" w:rsidRPr="00A55C4C">
        <w:rPr>
          <w:color w:val="0070C0"/>
        </w:rPr>
        <w:fldChar w:fldCharType="end"/>
      </w:r>
      <w:r w:rsidRPr="00A55C4C">
        <w:rPr>
          <w:color w:val="0070C0"/>
        </w:rPr>
        <w:fldChar w:fldCharType="begin"/>
      </w:r>
      <w:r w:rsidRPr="00A55C4C">
        <w:rPr>
          <w:color w:val="0070C0"/>
        </w:rPr>
        <w:instrText xml:space="preserve"> REF _Ref166599157 \h </w:instrText>
      </w:r>
      <w:r w:rsidRPr="00A55C4C">
        <w:rPr>
          <w:color w:val="0070C0"/>
        </w:rPr>
      </w:r>
      <w:r w:rsidRPr="00A55C4C">
        <w:rPr>
          <w:color w:val="0070C0"/>
        </w:rPr>
        <w:fldChar w:fldCharType="separate"/>
      </w:r>
      <w:r w:rsidRPr="00A55C4C">
        <w:rPr>
          <w:rFonts w:hint="eastAsia"/>
          <w:color w:val="0070C0"/>
        </w:rPr>
        <w:t>使用前の注意事項 （重要）</w:t>
      </w:r>
      <w:r w:rsidRPr="00A55C4C">
        <w:rPr>
          <w:color w:val="0070C0"/>
        </w:rPr>
        <w:fldChar w:fldCharType="end"/>
      </w:r>
      <w:r w:rsidR="005E687D">
        <w:rPr>
          <w:rFonts w:hint="eastAsia"/>
        </w:rPr>
        <w:t>」を追加修正しただけであってプログラムは変更していません</w:t>
      </w:r>
      <w:r w:rsidR="00AC0C4E">
        <w:rPr>
          <w:rFonts w:hint="eastAsia"/>
        </w:rPr>
        <w:t>。</w:t>
      </w:r>
    </w:p>
    <w:p w14:paraId="3BF56C79" w14:textId="514F4283" w:rsidR="00916839" w:rsidRPr="005E687D" w:rsidRDefault="00916839" w:rsidP="008D30AD">
      <w:pPr>
        <w:topLinePunct/>
      </w:pPr>
    </w:p>
    <w:p w14:paraId="5FC21E69" w14:textId="77777777" w:rsidR="00916839" w:rsidRDefault="00916839" w:rsidP="008D30AD">
      <w:pPr>
        <w:pStyle w:val="1"/>
      </w:pPr>
      <w:bookmarkStart w:id="222" w:name="_Ref484509254"/>
      <w:bookmarkStart w:id="223" w:name="_Ref484509266"/>
      <w:bookmarkStart w:id="224" w:name="_Toc56535431"/>
      <w:bookmarkStart w:id="225" w:name="_Toc56955271"/>
      <w:bookmarkStart w:id="226" w:name="_Toc166600586"/>
      <w:r w:rsidRPr="00EC3C48">
        <w:rPr>
          <w:rFonts w:hint="eastAsia"/>
        </w:rPr>
        <w:t>拡張子の説明</w:t>
      </w:r>
      <w:bookmarkEnd w:id="222"/>
      <w:bookmarkEnd w:id="223"/>
      <w:bookmarkEnd w:id="224"/>
      <w:bookmarkEnd w:id="225"/>
      <w:bookmarkEnd w:id="226"/>
    </w:p>
    <w:p w14:paraId="3040678A" w14:textId="77777777" w:rsidR="005868E0" w:rsidRPr="003209CA" w:rsidRDefault="005868E0" w:rsidP="005868E0">
      <w:pPr>
        <w:pStyle w:val="2"/>
        <w:jc w:val="left"/>
      </w:pPr>
      <w:bookmarkStart w:id="227" w:name="拡張子"/>
      <w:bookmarkStart w:id="228" w:name="_Toc168625508"/>
      <w:bookmarkStart w:id="229" w:name="_Toc143160249"/>
      <w:bookmarkStart w:id="230" w:name="_Toc328308556"/>
      <w:bookmarkStart w:id="231" w:name="_Ref421360841"/>
      <w:bookmarkStart w:id="232" w:name="_Ref421360847"/>
      <w:bookmarkStart w:id="233" w:name="_Ref483052395"/>
      <w:bookmarkStart w:id="234" w:name="_Ref483052427"/>
      <w:bookmarkStart w:id="235" w:name="_Toc53778999"/>
      <w:bookmarkStart w:id="236" w:name="_Toc56535432"/>
      <w:bookmarkStart w:id="237" w:name="_Toc166581334"/>
      <w:bookmarkStart w:id="238" w:name="_Toc166600587"/>
      <w:r w:rsidRPr="003209CA">
        <w:rPr>
          <w:rFonts w:hint="eastAsia"/>
        </w:rPr>
        <w:t>拡張子</w:t>
      </w:r>
      <w:bookmarkEnd w:id="227"/>
      <w:r w:rsidRPr="003209CA">
        <w:rPr>
          <w:rFonts w:hint="eastAsia"/>
        </w:rPr>
        <w:t>について</w:t>
      </w:r>
      <w:bookmarkEnd w:id="228"/>
      <w:bookmarkEnd w:id="229"/>
      <w:bookmarkEnd w:id="230"/>
      <w:bookmarkEnd w:id="231"/>
      <w:bookmarkEnd w:id="232"/>
      <w:bookmarkEnd w:id="233"/>
      <w:bookmarkEnd w:id="234"/>
      <w:bookmarkEnd w:id="235"/>
      <w:bookmarkEnd w:id="236"/>
      <w:bookmarkEnd w:id="237"/>
      <w:bookmarkEnd w:id="238"/>
    </w:p>
    <w:p w14:paraId="31D0DA8C" w14:textId="77777777" w:rsidR="005868E0" w:rsidRPr="00025026" w:rsidRDefault="005868E0" w:rsidP="005868E0">
      <w:pPr>
        <w:pStyle w:val="3"/>
      </w:pPr>
      <w:r w:rsidRPr="00025026">
        <w:t>ファイル名の例</w:t>
      </w:r>
    </w:p>
    <w:p w14:paraId="345CF64A" w14:textId="77777777" w:rsidR="005868E0" w:rsidRPr="009E66C3" w:rsidRDefault="005868E0" w:rsidP="005868E0">
      <w:pPr>
        <w:pStyle w:val="3"/>
        <w:numPr>
          <w:ilvl w:val="0"/>
          <w:numId w:val="0"/>
        </w:numPr>
        <w:ind w:left="709"/>
      </w:pPr>
      <w:r w:rsidRPr="00F813BE">
        <w:rPr>
          <w:rFonts w:hint="eastAsia"/>
        </w:rPr>
        <w:t>「XL_4R同好会yyyy mm dd.xlsx」（この場合「xlsx」が拡張子です）</w:t>
      </w:r>
      <w:r w:rsidRPr="00F813BE">
        <w:br/>
      </w:r>
      <w:r w:rsidRPr="00F813BE">
        <w:rPr>
          <w:rFonts w:hint="eastAsia"/>
        </w:rPr>
        <w:t>ファイル名の最後に表示する「．」から右側に表示した文字列で、ファイルの種類または形式を識別する目的ですExcel2000～2003では「xls」、Excel2007以降のバージョンの場合は「</w:t>
      </w:r>
      <w:r w:rsidRPr="00F813BE">
        <w:t>xlsx</w:t>
      </w:r>
      <w:r w:rsidRPr="00F813BE">
        <w:rPr>
          <w:rFonts w:hint="eastAsia"/>
        </w:rPr>
        <w:t>」となります。</w:t>
      </w:r>
      <w:r w:rsidRPr="00F813BE">
        <w:br/>
      </w:r>
      <w:r w:rsidRPr="00F813BE">
        <w:rPr>
          <w:rFonts w:hint="eastAsia"/>
        </w:rPr>
        <w:t>Word2000～2003の場合は「doc」Word2007以降では「docx」となります。</w:t>
      </w:r>
      <w:r>
        <w:br/>
      </w:r>
      <w:r w:rsidRPr="009E66C3">
        <w:rPr>
          <w:rFonts w:hint="eastAsia"/>
        </w:rPr>
        <w:t>Excel2007以降で、「GG_同好会メンバー2014年度.xlsm」のようにマクロを含む場合は「</w:t>
      </w:r>
      <w:r w:rsidRPr="009E66C3">
        <w:t>xlsm</w:t>
      </w:r>
      <w:r w:rsidRPr="009E66C3">
        <w:rPr>
          <w:rFonts w:hint="eastAsia"/>
        </w:rPr>
        <w:t>」となります。</w:t>
      </w:r>
    </w:p>
    <w:p w14:paraId="6D614F05" w14:textId="77777777" w:rsidR="005868E0" w:rsidRDefault="005868E0" w:rsidP="005868E0">
      <w:pPr>
        <w:pStyle w:val="2"/>
        <w:jc w:val="left"/>
      </w:pPr>
      <w:bookmarkStart w:id="239" w:name="_Toc53779002"/>
      <w:bookmarkStart w:id="240" w:name="_Toc56535435"/>
      <w:bookmarkStart w:id="241" w:name="_Toc166581335"/>
      <w:bookmarkStart w:id="242" w:name="_Toc166600588"/>
      <w:r w:rsidRPr="00D85A3F">
        <w:rPr>
          <w:rFonts w:hint="eastAsia"/>
        </w:rPr>
        <w:t>Windows10の拡張子の表示方法：</w:t>
      </w:r>
      <w:bookmarkEnd w:id="239"/>
      <w:bookmarkEnd w:id="240"/>
      <w:bookmarkEnd w:id="241"/>
      <w:bookmarkEnd w:id="242"/>
    </w:p>
    <w:p w14:paraId="4921605D" w14:textId="77777777" w:rsidR="005868E0" w:rsidRDefault="005868E0" w:rsidP="005868E0">
      <w:pPr>
        <w:pStyle w:val="3"/>
      </w:pPr>
      <w:r>
        <w:rPr>
          <w:rFonts w:hint="eastAsia"/>
        </w:rPr>
        <w:t>エクスプローラーを開きトップの＜表示＞タブを選択します。</w:t>
      </w:r>
    </w:p>
    <w:p w14:paraId="207A98D8" w14:textId="77777777" w:rsidR="005868E0" w:rsidRDefault="005868E0" w:rsidP="005868E0">
      <w:pPr>
        <w:pStyle w:val="3"/>
      </w:pPr>
      <w:r>
        <w:rPr>
          <w:rFonts w:hint="eastAsia"/>
        </w:rPr>
        <w:t>＜オプション＞を選択します。</w:t>
      </w:r>
    </w:p>
    <w:p w14:paraId="1A464DC5" w14:textId="77777777" w:rsidR="005868E0" w:rsidRDefault="005868E0" w:rsidP="005868E0">
      <w:pPr>
        <w:pStyle w:val="3"/>
      </w:pPr>
      <w:r w:rsidRPr="00D85A3F">
        <w:rPr>
          <w:rFonts w:hint="eastAsia"/>
        </w:rPr>
        <w:t>「フォルダーオプション」</w:t>
      </w:r>
      <w:r>
        <w:rPr>
          <w:rFonts w:hint="eastAsia"/>
        </w:rPr>
        <w:t>が表示するのでトップの＜表示＞をクリックします。</w:t>
      </w:r>
    </w:p>
    <w:p w14:paraId="162233FE" w14:textId="77777777" w:rsidR="005868E0" w:rsidRDefault="005868E0" w:rsidP="005868E0">
      <w:pPr>
        <w:pStyle w:val="3"/>
      </w:pPr>
      <w:r w:rsidRPr="00D85A3F">
        <w:rPr>
          <w:rFonts w:hint="eastAsia"/>
        </w:rPr>
        <w:t>「詳細設定」ボックスから「登録されている拡張子は表示しない」のチェックを外して、「OK」をクリックします</w:t>
      </w:r>
      <w:r>
        <w:rPr>
          <w:rFonts w:hint="eastAsia"/>
        </w:rPr>
        <w:t>。</w:t>
      </w:r>
    </w:p>
    <w:p w14:paraId="39315E4E" w14:textId="77777777" w:rsidR="005868E0" w:rsidRDefault="005868E0" w:rsidP="005868E0">
      <w:pPr>
        <w:pStyle w:val="2"/>
        <w:jc w:val="left"/>
      </w:pPr>
      <w:bookmarkStart w:id="243" w:name="_Toc166581336"/>
      <w:bookmarkStart w:id="244" w:name="_Toc166600589"/>
      <w:r w:rsidRPr="00D85A3F">
        <w:rPr>
          <w:rFonts w:hint="eastAsia"/>
        </w:rPr>
        <w:t>Windows1</w:t>
      </w:r>
      <w:r>
        <w:rPr>
          <w:rFonts w:hint="eastAsia"/>
        </w:rPr>
        <w:t>1</w:t>
      </w:r>
      <w:r w:rsidRPr="00D85A3F">
        <w:rPr>
          <w:rFonts w:hint="eastAsia"/>
        </w:rPr>
        <w:t>の拡張子の表示方法：</w:t>
      </w:r>
      <w:bookmarkEnd w:id="243"/>
      <w:bookmarkEnd w:id="244"/>
    </w:p>
    <w:p w14:paraId="35FBB7AB" w14:textId="77777777" w:rsidR="005868E0" w:rsidRDefault="005868E0" w:rsidP="005868E0">
      <w:pPr>
        <w:pStyle w:val="3"/>
      </w:pPr>
      <w:r>
        <w:rPr>
          <w:rFonts w:hint="eastAsia"/>
        </w:rPr>
        <w:t>エクスプローラーを開きトップの「…」をクリックして＜オプション＞を選択します。</w:t>
      </w:r>
    </w:p>
    <w:p w14:paraId="14C1F317" w14:textId="77777777" w:rsidR="005868E0" w:rsidRDefault="005868E0" w:rsidP="005868E0">
      <w:pPr>
        <w:pStyle w:val="3"/>
      </w:pPr>
      <w:r w:rsidRPr="00D85A3F">
        <w:rPr>
          <w:rFonts w:hint="eastAsia"/>
        </w:rPr>
        <w:t>「フォルダーオプション」</w:t>
      </w:r>
      <w:r>
        <w:rPr>
          <w:rFonts w:hint="eastAsia"/>
        </w:rPr>
        <w:t>が表示するのでトップの＜表示＞をクリックします。</w:t>
      </w:r>
    </w:p>
    <w:p w14:paraId="6F977645" w14:textId="77777777" w:rsidR="005868E0" w:rsidRPr="00D85A3F" w:rsidRDefault="005868E0" w:rsidP="005868E0">
      <w:pPr>
        <w:pStyle w:val="3"/>
      </w:pPr>
      <w:r w:rsidRPr="00D85A3F">
        <w:rPr>
          <w:rFonts w:hint="eastAsia"/>
        </w:rPr>
        <w:t>「詳細設定」ボックスから「登録されている拡張子は表示しない」のチェックを外して、「OK」をクリックします。</w:t>
      </w:r>
    </w:p>
    <w:p w14:paraId="213AA60B" w14:textId="77777777" w:rsidR="005868E0" w:rsidRPr="005868E0" w:rsidRDefault="005868E0" w:rsidP="005868E0"/>
    <w:sectPr w:rsidR="005868E0" w:rsidRPr="005868E0" w:rsidSect="006233B5">
      <w:footerReference w:type="default" r:id="rId39"/>
      <w:footerReference w:type="first" r:id="rId40"/>
      <w:pgSz w:w="11906" w:h="16838" w:code="9"/>
      <w:pgMar w:top="1418" w:right="1134" w:bottom="1134" w:left="1701" w:header="964" w:footer="567" w:gutter="0"/>
      <w:pgNumType w:fmt="numberInDash" w:start="1"/>
      <w:cols w:space="425"/>
      <w:titlePg/>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540D96" w14:textId="77777777" w:rsidR="00D52174" w:rsidRDefault="00D52174" w:rsidP="006F65BC">
      <w:r>
        <w:separator/>
      </w:r>
    </w:p>
  </w:endnote>
  <w:endnote w:type="continuationSeparator" w:id="0">
    <w:p w14:paraId="42B12D93" w14:textId="77777777" w:rsidR="00D52174" w:rsidRDefault="00D52174" w:rsidP="006F6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86229276"/>
      <w:docPartObj>
        <w:docPartGallery w:val="Page Numbers (Bottom of Page)"/>
        <w:docPartUnique/>
      </w:docPartObj>
    </w:sdtPr>
    <w:sdtContent>
      <w:p w14:paraId="2FFACB74" w14:textId="3AA750B4" w:rsidR="00FE083D" w:rsidRDefault="00FE083D">
        <w:pPr>
          <w:pStyle w:val="a4"/>
          <w:jc w:val="center"/>
        </w:pPr>
        <w:r>
          <w:fldChar w:fldCharType="begin"/>
        </w:r>
        <w:r>
          <w:instrText>PAGE   \* MERGEFORMAT</w:instrText>
        </w:r>
        <w:r>
          <w:fldChar w:fldCharType="separate"/>
        </w:r>
        <w:r>
          <w:rPr>
            <w:lang w:val="ja-JP"/>
          </w:rPr>
          <w:t>2</w:t>
        </w:r>
        <w:r>
          <w:fldChar w:fldCharType="end"/>
        </w:r>
      </w:p>
    </w:sdtContent>
  </w:sdt>
  <w:p w14:paraId="14DEF758" w14:textId="77777777" w:rsidR="00B415C6" w:rsidRDefault="00B415C6" w:rsidP="007B175E">
    <w:pPr>
      <w:pStyle w:val="a4"/>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08105451"/>
      <w:docPartObj>
        <w:docPartGallery w:val="Page Numbers (Bottom of Page)"/>
        <w:docPartUnique/>
      </w:docPartObj>
    </w:sdtPr>
    <w:sdtContent>
      <w:p w14:paraId="139F6D38" w14:textId="77777777" w:rsidR="00B415C6" w:rsidRDefault="00B415C6">
        <w:pPr>
          <w:pStyle w:val="a4"/>
          <w:jc w:val="center"/>
        </w:pPr>
        <w:r>
          <w:fldChar w:fldCharType="begin"/>
        </w:r>
        <w:r>
          <w:instrText>PAGE   \* MERGEFORMAT</w:instrText>
        </w:r>
        <w:r>
          <w:fldChar w:fldCharType="separate"/>
        </w:r>
        <w:r>
          <w:rPr>
            <w:lang w:val="ja-JP"/>
          </w:rPr>
          <w:t>2</w:t>
        </w:r>
        <w:r>
          <w:fldChar w:fldCharType="end"/>
        </w:r>
      </w:p>
    </w:sdtContent>
  </w:sdt>
  <w:p w14:paraId="662DB47D" w14:textId="77777777" w:rsidR="00B415C6" w:rsidRDefault="00B415C6" w:rsidP="007B175E">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93558341"/>
      <w:docPartObj>
        <w:docPartGallery w:val="Page Numbers (Bottom of Page)"/>
        <w:docPartUnique/>
      </w:docPartObj>
    </w:sdtPr>
    <w:sdtContent>
      <w:p w14:paraId="2E9DA6FF" w14:textId="77777777" w:rsidR="00B415C6" w:rsidRDefault="00B415C6">
        <w:pPr>
          <w:pStyle w:val="a4"/>
          <w:jc w:val="center"/>
        </w:pPr>
        <w:r>
          <w:fldChar w:fldCharType="begin"/>
        </w:r>
        <w:r>
          <w:instrText>PAGE   \* MERGEFORMAT</w:instrText>
        </w:r>
        <w:r>
          <w:fldChar w:fldCharType="separate"/>
        </w:r>
        <w:r>
          <w:rPr>
            <w:lang w:val="ja-JP"/>
          </w:rPr>
          <w:t>2</w:t>
        </w:r>
        <w:r>
          <w:fldChar w:fldCharType="end"/>
        </w:r>
      </w:p>
    </w:sdtContent>
  </w:sdt>
  <w:p w14:paraId="711C4E4A" w14:textId="77777777" w:rsidR="00B415C6" w:rsidRDefault="00B415C6" w:rsidP="006233B5">
    <w:pPr>
      <w:pStyle w:val="a4"/>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7435088"/>
      <w:docPartObj>
        <w:docPartGallery w:val="Page Numbers (Bottom of Page)"/>
        <w:docPartUnique/>
      </w:docPartObj>
    </w:sdtPr>
    <w:sdtContent>
      <w:p w14:paraId="6A77746D" w14:textId="77777777" w:rsidR="00B415C6" w:rsidRDefault="00B415C6">
        <w:pPr>
          <w:pStyle w:val="a4"/>
          <w:jc w:val="center"/>
        </w:pPr>
        <w:r>
          <w:fldChar w:fldCharType="begin"/>
        </w:r>
        <w:r>
          <w:instrText>PAGE   \* MERGEFORMAT</w:instrText>
        </w:r>
        <w:r>
          <w:fldChar w:fldCharType="separate"/>
        </w:r>
        <w:r>
          <w:rPr>
            <w:lang w:val="ja-JP"/>
          </w:rPr>
          <w:t>2</w:t>
        </w:r>
        <w:r>
          <w:fldChar w:fldCharType="end"/>
        </w:r>
      </w:p>
    </w:sdtContent>
  </w:sdt>
  <w:p w14:paraId="03BA77EE" w14:textId="77777777" w:rsidR="00B415C6" w:rsidRDefault="00B415C6" w:rsidP="006233B5">
    <w:pPr>
      <w:pStyle w:val="a4"/>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CAA602" w14:textId="77777777" w:rsidR="00D52174" w:rsidRDefault="00D52174" w:rsidP="006F65BC">
      <w:r>
        <w:separator/>
      </w:r>
    </w:p>
  </w:footnote>
  <w:footnote w:type="continuationSeparator" w:id="0">
    <w:p w14:paraId="04F6415E" w14:textId="77777777" w:rsidR="00D52174" w:rsidRDefault="00D52174" w:rsidP="006F65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tentative="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1" w15:restartNumberingAfterBreak="0">
    <w:nsid w:val="27FD40AE"/>
    <w:multiLevelType w:val="multilevel"/>
    <w:tmpl w:val="8BA4967A"/>
    <w:lvl w:ilvl="0">
      <w:start w:val="1"/>
      <w:numFmt w:val="decimal"/>
      <w:pStyle w:val="a"/>
      <w:lvlText w:val="%1）"/>
      <w:lvlJc w:val="left"/>
      <w:pPr>
        <w:ind w:left="840" w:hanging="420"/>
      </w:pPr>
      <w:rPr>
        <w:rFonts w:hint="default"/>
      </w:rPr>
    </w:lvl>
    <w:lvl w:ilvl="1">
      <w:start w:val="1"/>
      <w:numFmt w:val="aiueoFullWidth"/>
      <w:lvlText w:val="(%2)"/>
      <w:lvlJc w:val="left"/>
      <w:pPr>
        <w:ind w:left="1260" w:hanging="420"/>
      </w:pPr>
      <w:rPr>
        <w:rFonts w:hint="eastAsia"/>
      </w:rPr>
    </w:lvl>
    <w:lvl w:ilvl="2">
      <w:start w:val="1"/>
      <w:numFmt w:val="decimalEnclosedCircle"/>
      <w:lvlText w:val="%3"/>
      <w:lvlJc w:val="left"/>
      <w:pPr>
        <w:ind w:left="1680" w:hanging="420"/>
      </w:pPr>
      <w:rPr>
        <w:rFonts w:hint="eastAsia"/>
      </w:rPr>
    </w:lvl>
    <w:lvl w:ilvl="3">
      <w:start w:val="1"/>
      <w:numFmt w:val="decimal"/>
      <w:lvlText w:val="%4."/>
      <w:lvlJc w:val="left"/>
      <w:pPr>
        <w:ind w:left="2100" w:hanging="420"/>
      </w:pPr>
      <w:rPr>
        <w:rFonts w:hint="eastAsia"/>
      </w:rPr>
    </w:lvl>
    <w:lvl w:ilvl="4">
      <w:start w:val="1"/>
      <w:numFmt w:val="aiueoFullWidth"/>
      <w:lvlText w:val="(%5)"/>
      <w:lvlJc w:val="left"/>
      <w:pPr>
        <w:ind w:left="2520" w:hanging="420"/>
      </w:pPr>
      <w:rPr>
        <w:rFonts w:hint="eastAsia"/>
      </w:rPr>
    </w:lvl>
    <w:lvl w:ilvl="5">
      <w:start w:val="1"/>
      <w:numFmt w:val="decimalEnclosedCircle"/>
      <w:lvlText w:val="%6"/>
      <w:lvlJc w:val="left"/>
      <w:pPr>
        <w:ind w:left="2940" w:hanging="420"/>
      </w:pPr>
      <w:rPr>
        <w:rFonts w:hint="eastAsia"/>
      </w:rPr>
    </w:lvl>
    <w:lvl w:ilvl="6">
      <w:start w:val="1"/>
      <w:numFmt w:val="decimal"/>
      <w:lvlText w:val="%7."/>
      <w:lvlJc w:val="left"/>
      <w:pPr>
        <w:ind w:left="3360" w:hanging="420"/>
      </w:pPr>
      <w:rPr>
        <w:rFonts w:hint="eastAsia"/>
      </w:rPr>
    </w:lvl>
    <w:lvl w:ilvl="7">
      <w:start w:val="1"/>
      <w:numFmt w:val="aiueoFullWidth"/>
      <w:lvlText w:val="(%8)"/>
      <w:lvlJc w:val="left"/>
      <w:pPr>
        <w:ind w:left="3780" w:hanging="420"/>
      </w:pPr>
      <w:rPr>
        <w:rFonts w:hint="eastAsia"/>
      </w:rPr>
    </w:lvl>
    <w:lvl w:ilvl="8">
      <w:start w:val="1"/>
      <w:numFmt w:val="decimalEnclosedCircle"/>
      <w:lvlText w:val="%9"/>
      <w:lvlJc w:val="left"/>
      <w:pPr>
        <w:ind w:left="4200" w:hanging="420"/>
      </w:pPr>
      <w:rPr>
        <w:rFonts w:hint="eastAsia"/>
      </w:rPr>
    </w:lvl>
  </w:abstractNum>
  <w:abstractNum w:abstractNumId="2" w15:restartNumberingAfterBreak="0">
    <w:nsid w:val="3CF659C5"/>
    <w:multiLevelType w:val="multilevel"/>
    <w:tmpl w:val="E042CD3A"/>
    <w:lvl w:ilvl="0">
      <w:start w:val="1"/>
      <w:numFmt w:val="decimalFullWidth"/>
      <w:pStyle w:val="1"/>
      <w:suff w:val="space"/>
      <w:lvlText w:val="%1"/>
      <w:lvlJc w:val="left"/>
      <w:pPr>
        <w:ind w:left="425" w:hanging="425"/>
      </w:pPr>
      <w:rPr>
        <w:rFonts w:hint="eastAsia"/>
        <w:lang w:val="en-US"/>
      </w:rPr>
    </w:lvl>
    <w:lvl w:ilvl="1">
      <w:start w:val="1"/>
      <w:numFmt w:val="decimal"/>
      <w:pStyle w:val="2"/>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3"/>
      <w:suff w:val="space"/>
      <w:lvlText w:val="%3)"/>
      <w:lvlJc w:val="left"/>
      <w:pPr>
        <w:ind w:left="1447" w:hanging="312"/>
      </w:pPr>
      <w:rPr>
        <w:rFonts w:hint="eastAsia"/>
        <w:b w:val="0"/>
      </w:rPr>
    </w:lvl>
    <w:lvl w:ilvl="3">
      <w:start w:val="1"/>
      <w:numFmt w:val="lowerLetter"/>
      <w:pStyle w:val="4"/>
      <w:suff w:val="spac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 w15:restartNumberingAfterBreak="0">
    <w:nsid w:val="4E072344"/>
    <w:multiLevelType w:val="hybridMultilevel"/>
    <w:tmpl w:val="2AA087A2"/>
    <w:lvl w:ilvl="0" w:tplc="0409000F">
      <w:start w:val="1"/>
      <w:numFmt w:val="decimal"/>
      <w:lvlText w:val="%1."/>
      <w:lvlJc w:val="left"/>
      <w:pPr>
        <w:ind w:left="2100" w:hanging="420"/>
      </w:pPr>
    </w:lvl>
    <w:lvl w:ilvl="1" w:tplc="04090017">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4" w15:restartNumberingAfterBreak="0">
    <w:nsid w:val="4FBF2684"/>
    <w:multiLevelType w:val="multilevel"/>
    <w:tmpl w:val="74B027A4"/>
    <w:styleLink w:val="Excel"/>
    <w:lvl w:ilvl="0">
      <w:start w:val="1"/>
      <w:numFmt w:val="decimal"/>
      <w:lvlText w:val="%1."/>
      <w:lvlJc w:val="left"/>
      <w:pPr>
        <w:tabs>
          <w:tab w:val="num" w:pos="420"/>
        </w:tabs>
        <w:ind w:left="420" w:hanging="420"/>
      </w:pPr>
      <w:rPr>
        <w:rFonts w:ascii="Century" w:eastAsia="ＭＳ 明朝" w:hAnsi="Century"/>
        <w:kern w:val="2"/>
        <w:sz w:val="24"/>
      </w:rPr>
    </w:lvl>
    <w:lvl w:ilvl="1">
      <w:start w:val="1"/>
      <w:numFmt w:val="aiueoFullWidth"/>
      <w:lvlText w:val="(%2)"/>
      <w:lvlJc w:val="left"/>
      <w:pPr>
        <w:tabs>
          <w:tab w:val="num" w:pos="840"/>
        </w:tabs>
        <w:ind w:left="840" w:hanging="420"/>
      </w:pPr>
      <w:rPr>
        <w:rFonts w:eastAsia="ＭＳ 明朝"/>
        <w:sz w:val="21"/>
      </w:rPr>
    </w:lvl>
    <w:lvl w:ilvl="2">
      <w:start w:val="1"/>
      <w:numFmt w:val="decimalEnclosedCircle"/>
      <w:lvlText w:val="%3"/>
      <w:lvlJc w:val="left"/>
      <w:pPr>
        <w:tabs>
          <w:tab w:val="num" w:pos="1260"/>
        </w:tabs>
        <w:ind w:left="1260" w:hanging="420"/>
      </w:pPr>
      <w:rPr>
        <w:rFonts w:eastAsia="ＭＳ 明朝"/>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5" w15:restartNumberingAfterBreak="0">
    <w:nsid w:val="66884094"/>
    <w:multiLevelType w:val="hybridMultilevel"/>
    <w:tmpl w:val="B03C6124"/>
    <w:lvl w:ilvl="0" w:tplc="AB6283CC">
      <w:numFmt w:val="bullet"/>
      <w:lvlText w:val="※"/>
      <w:lvlJc w:val="left"/>
      <w:pPr>
        <w:ind w:left="927" w:hanging="360"/>
      </w:pPr>
      <w:rPr>
        <w:rFonts w:ascii="ＭＳ 明朝" w:eastAsia="ＭＳ 明朝" w:hAnsi="ＭＳ 明朝" w:cstheme="minorBidi" w:hint="eastAsia"/>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6"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7" w15:restartNumberingAfterBreak="0">
    <w:nsid w:val="773F7567"/>
    <w:multiLevelType w:val="multilevel"/>
    <w:tmpl w:val="95FE9AF4"/>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num w:numId="1" w16cid:durableId="936248931">
    <w:abstractNumId w:val="4"/>
  </w:num>
  <w:num w:numId="2" w16cid:durableId="992023624">
    <w:abstractNumId w:val="2"/>
  </w:num>
  <w:num w:numId="3" w16cid:durableId="588003249">
    <w:abstractNumId w:val="1"/>
  </w:num>
  <w:num w:numId="4" w16cid:durableId="297223815">
    <w:abstractNumId w:val="0"/>
  </w:num>
  <w:num w:numId="5" w16cid:durableId="1995260886">
    <w:abstractNumId w:val="7"/>
  </w:num>
  <w:num w:numId="6" w16cid:durableId="390033093">
    <w:abstractNumId w:val="5"/>
  </w:num>
  <w:num w:numId="7" w16cid:durableId="36316240">
    <w:abstractNumId w:val="3"/>
  </w:num>
  <w:num w:numId="8" w16cid:durableId="1136339775">
    <w:abstractNumId w:val="6"/>
  </w:num>
  <w:num w:numId="9" w16cid:durableId="14029439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grammar="dirty"/>
  <w:attachedTemplate r:id="rId1"/>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6AC9"/>
    <w:rsid w:val="00000237"/>
    <w:rsid w:val="00000614"/>
    <w:rsid w:val="00000785"/>
    <w:rsid w:val="00000E06"/>
    <w:rsid w:val="00000F42"/>
    <w:rsid w:val="0000100E"/>
    <w:rsid w:val="00001252"/>
    <w:rsid w:val="0000160A"/>
    <w:rsid w:val="00001728"/>
    <w:rsid w:val="000018EF"/>
    <w:rsid w:val="00001AB1"/>
    <w:rsid w:val="00001DC1"/>
    <w:rsid w:val="00002262"/>
    <w:rsid w:val="000022F3"/>
    <w:rsid w:val="00002817"/>
    <w:rsid w:val="0000348F"/>
    <w:rsid w:val="00003697"/>
    <w:rsid w:val="00004DB6"/>
    <w:rsid w:val="00005B5C"/>
    <w:rsid w:val="00005BDF"/>
    <w:rsid w:val="00005FAE"/>
    <w:rsid w:val="00005FD9"/>
    <w:rsid w:val="0000645A"/>
    <w:rsid w:val="00006A2A"/>
    <w:rsid w:val="00006EE9"/>
    <w:rsid w:val="000070BA"/>
    <w:rsid w:val="00007D4A"/>
    <w:rsid w:val="00010142"/>
    <w:rsid w:val="000101CC"/>
    <w:rsid w:val="000102BD"/>
    <w:rsid w:val="000106E6"/>
    <w:rsid w:val="00010715"/>
    <w:rsid w:val="0001071D"/>
    <w:rsid w:val="00010B05"/>
    <w:rsid w:val="00010B0A"/>
    <w:rsid w:val="00010E94"/>
    <w:rsid w:val="00010F49"/>
    <w:rsid w:val="00010FA1"/>
    <w:rsid w:val="0001238A"/>
    <w:rsid w:val="00012574"/>
    <w:rsid w:val="00012D5D"/>
    <w:rsid w:val="00012FA8"/>
    <w:rsid w:val="000133FA"/>
    <w:rsid w:val="000138EA"/>
    <w:rsid w:val="00013D66"/>
    <w:rsid w:val="000144D9"/>
    <w:rsid w:val="00014AFF"/>
    <w:rsid w:val="00014F87"/>
    <w:rsid w:val="000151FA"/>
    <w:rsid w:val="0001527A"/>
    <w:rsid w:val="00015572"/>
    <w:rsid w:val="00015946"/>
    <w:rsid w:val="00015DC0"/>
    <w:rsid w:val="0001646B"/>
    <w:rsid w:val="00016F62"/>
    <w:rsid w:val="0001741E"/>
    <w:rsid w:val="00017A62"/>
    <w:rsid w:val="00017B5A"/>
    <w:rsid w:val="00020BB3"/>
    <w:rsid w:val="00021269"/>
    <w:rsid w:val="00022175"/>
    <w:rsid w:val="00022E7C"/>
    <w:rsid w:val="00022F79"/>
    <w:rsid w:val="000233E7"/>
    <w:rsid w:val="000235CE"/>
    <w:rsid w:val="000236B3"/>
    <w:rsid w:val="000248F0"/>
    <w:rsid w:val="00024F68"/>
    <w:rsid w:val="00025407"/>
    <w:rsid w:val="00026A18"/>
    <w:rsid w:val="00026C53"/>
    <w:rsid w:val="00026F34"/>
    <w:rsid w:val="00026F96"/>
    <w:rsid w:val="0002742A"/>
    <w:rsid w:val="00027DFA"/>
    <w:rsid w:val="00030307"/>
    <w:rsid w:val="00030538"/>
    <w:rsid w:val="00030704"/>
    <w:rsid w:val="00030871"/>
    <w:rsid w:val="00030955"/>
    <w:rsid w:val="00030DC7"/>
    <w:rsid w:val="00030F39"/>
    <w:rsid w:val="00031692"/>
    <w:rsid w:val="00031811"/>
    <w:rsid w:val="00031F3A"/>
    <w:rsid w:val="00032A4A"/>
    <w:rsid w:val="00032E94"/>
    <w:rsid w:val="00033F0F"/>
    <w:rsid w:val="000349BA"/>
    <w:rsid w:val="00034DA3"/>
    <w:rsid w:val="00034F1E"/>
    <w:rsid w:val="00036031"/>
    <w:rsid w:val="000364BE"/>
    <w:rsid w:val="00036C62"/>
    <w:rsid w:val="00036E8D"/>
    <w:rsid w:val="0003720E"/>
    <w:rsid w:val="0003751F"/>
    <w:rsid w:val="000378DD"/>
    <w:rsid w:val="00037B96"/>
    <w:rsid w:val="00037B98"/>
    <w:rsid w:val="00037CC9"/>
    <w:rsid w:val="00037E6B"/>
    <w:rsid w:val="000405BD"/>
    <w:rsid w:val="000414BE"/>
    <w:rsid w:val="00041E62"/>
    <w:rsid w:val="00042454"/>
    <w:rsid w:val="000424F4"/>
    <w:rsid w:val="0004276D"/>
    <w:rsid w:val="000428A1"/>
    <w:rsid w:val="00042C74"/>
    <w:rsid w:val="00042DA2"/>
    <w:rsid w:val="0004317F"/>
    <w:rsid w:val="00043ABE"/>
    <w:rsid w:val="00044D96"/>
    <w:rsid w:val="00044D9C"/>
    <w:rsid w:val="00045996"/>
    <w:rsid w:val="00045CF7"/>
    <w:rsid w:val="00046141"/>
    <w:rsid w:val="0004677D"/>
    <w:rsid w:val="00046AC9"/>
    <w:rsid w:val="00046CE3"/>
    <w:rsid w:val="000472EA"/>
    <w:rsid w:val="00047937"/>
    <w:rsid w:val="00050B1A"/>
    <w:rsid w:val="00050BD8"/>
    <w:rsid w:val="00050F65"/>
    <w:rsid w:val="00051307"/>
    <w:rsid w:val="00051DC8"/>
    <w:rsid w:val="00052CD1"/>
    <w:rsid w:val="00052D9D"/>
    <w:rsid w:val="000533E7"/>
    <w:rsid w:val="000536C8"/>
    <w:rsid w:val="00053740"/>
    <w:rsid w:val="00053EDD"/>
    <w:rsid w:val="000547A3"/>
    <w:rsid w:val="00054CC0"/>
    <w:rsid w:val="00055AEE"/>
    <w:rsid w:val="00055B42"/>
    <w:rsid w:val="00056097"/>
    <w:rsid w:val="000567A0"/>
    <w:rsid w:val="00056C09"/>
    <w:rsid w:val="00056DE9"/>
    <w:rsid w:val="00057F25"/>
    <w:rsid w:val="00060558"/>
    <w:rsid w:val="000605C0"/>
    <w:rsid w:val="00061086"/>
    <w:rsid w:val="00061094"/>
    <w:rsid w:val="0006149C"/>
    <w:rsid w:val="0006244A"/>
    <w:rsid w:val="00063501"/>
    <w:rsid w:val="0006388E"/>
    <w:rsid w:val="00063E77"/>
    <w:rsid w:val="00063E7E"/>
    <w:rsid w:val="000645D8"/>
    <w:rsid w:val="00064629"/>
    <w:rsid w:val="00064674"/>
    <w:rsid w:val="000647B0"/>
    <w:rsid w:val="00064C64"/>
    <w:rsid w:val="000652A6"/>
    <w:rsid w:val="00065FBA"/>
    <w:rsid w:val="000666A3"/>
    <w:rsid w:val="0006671E"/>
    <w:rsid w:val="00067031"/>
    <w:rsid w:val="0006711A"/>
    <w:rsid w:val="00067183"/>
    <w:rsid w:val="0006723F"/>
    <w:rsid w:val="00067308"/>
    <w:rsid w:val="000674E6"/>
    <w:rsid w:val="00067701"/>
    <w:rsid w:val="00067784"/>
    <w:rsid w:val="00067C9E"/>
    <w:rsid w:val="00070DA7"/>
    <w:rsid w:val="00070EAD"/>
    <w:rsid w:val="00071422"/>
    <w:rsid w:val="00071790"/>
    <w:rsid w:val="000719C1"/>
    <w:rsid w:val="000719CC"/>
    <w:rsid w:val="00071C4B"/>
    <w:rsid w:val="00071C8A"/>
    <w:rsid w:val="00071D3E"/>
    <w:rsid w:val="00071FF1"/>
    <w:rsid w:val="0007281F"/>
    <w:rsid w:val="00073C0C"/>
    <w:rsid w:val="00073E30"/>
    <w:rsid w:val="00074096"/>
    <w:rsid w:val="000744E7"/>
    <w:rsid w:val="00074676"/>
    <w:rsid w:val="00074714"/>
    <w:rsid w:val="00074AC4"/>
    <w:rsid w:val="000750BE"/>
    <w:rsid w:val="000750D2"/>
    <w:rsid w:val="000757FD"/>
    <w:rsid w:val="00075890"/>
    <w:rsid w:val="00076A6E"/>
    <w:rsid w:val="00076D0A"/>
    <w:rsid w:val="00077962"/>
    <w:rsid w:val="00077A1F"/>
    <w:rsid w:val="00077D81"/>
    <w:rsid w:val="000803B5"/>
    <w:rsid w:val="00081BAF"/>
    <w:rsid w:val="0008201B"/>
    <w:rsid w:val="000825DE"/>
    <w:rsid w:val="00082AC6"/>
    <w:rsid w:val="00082BF8"/>
    <w:rsid w:val="00082EE6"/>
    <w:rsid w:val="00083107"/>
    <w:rsid w:val="000839BB"/>
    <w:rsid w:val="00083AC5"/>
    <w:rsid w:val="00083C66"/>
    <w:rsid w:val="00084511"/>
    <w:rsid w:val="000845FC"/>
    <w:rsid w:val="00084780"/>
    <w:rsid w:val="0008495D"/>
    <w:rsid w:val="00084CE6"/>
    <w:rsid w:val="00085FF1"/>
    <w:rsid w:val="000865D5"/>
    <w:rsid w:val="0008675B"/>
    <w:rsid w:val="000869B5"/>
    <w:rsid w:val="00086C92"/>
    <w:rsid w:val="00087658"/>
    <w:rsid w:val="00087B43"/>
    <w:rsid w:val="00090207"/>
    <w:rsid w:val="00090B7E"/>
    <w:rsid w:val="00091000"/>
    <w:rsid w:val="0009163C"/>
    <w:rsid w:val="00091BB4"/>
    <w:rsid w:val="000927CA"/>
    <w:rsid w:val="0009288E"/>
    <w:rsid w:val="00093065"/>
    <w:rsid w:val="000932B8"/>
    <w:rsid w:val="000939DB"/>
    <w:rsid w:val="000940C0"/>
    <w:rsid w:val="0009413D"/>
    <w:rsid w:val="000941BC"/>
    <w:rsid w:val="00094247"/>
    <w:rsid w:val="0009430A"/>
    <w:rsid w:val="000945B1"/>
    <w:rsid w:val="000946E9"/>
    <w:rsid w:val="000949F2"/>
    <w:rsid w:val="00094BE2"/>
    <w:rsid w:val="000950F6"/>
    <w:rsid w:val="00095179"/>
    <w:rsid w:val="00095A19"/>
    <w:rsid w:val="0009665E"/>
    <w:rsid w:val="000975FE"/>
    <w:rsid w:val="00097BBB"/>
    <w:rsid w:val="000A19AF"/>
    <w:rsid w:val="000A19B2"/>
    <w:rsid w:val="000A2374"/>
    <w:rsid w:val="000A2621"/>
    <w:rsid w:val="000A3101"/>
    <w:rsid w:val="000A3F09"/>
    <w:rsid w:val="000A5708"/>
    <w:rsid w:val="000A5CF8"/>
    <w:rsid w:val="000A63D5"/>
    <w:rsid w:val="000A66FD"/>
    <w:rsid w:val="000A6A6F"/>
    <w:rsid w:val="000A6A9C"/>
    <w:rsid w:val="000A6B66"/>
    <w:rsid w:val="000A75B6"/>
    <w:rsid w:val="000A785F"/>
    <w:rsid w:val="000A788A"/>
    <w:rsid w:val="000A7D3F"/>
    <w:rsid w:val="000A7E5C"/>
    <w:rsid w:val="000B063A"/>
    <w:rsid w:val="000B08BB"/>
    <w:rsid w:val="000B0B4D"/>
    <w:rsid w:val="000B26A0"/>
    <w:rsid w:val="000B3808"/>
    <w:rsid w:val="000B4D34"/>
    <w:rsid w:val="000B4E59"/>
    <w:rsid w:val="000B51E0"/>
    <w:rsid w:val="000B535B"/>
    <w:rsid w:val="000B54F2"/>
    <w:rsid w:val="000B5A6D"/>
    <w:rsid w:val="000B5ABE"/>
    <w:rsid w:val="000B5FD8"/>
    <w:rsid w:val="000B630C"/>
    <w:rsid w:val="000B679E"/>
    <w:rsid w:val="000B6CA7"/>
    <w:rsid w:val="000B721E"/>
    <w:rsid w:val="000B76DD"/>
    <w:rsid w:val="000B78DB"/>
    <w:rsid w:val="000B7C75"/>
    <w:rsid w:val="000C076E"/>
    <w:rsid w:val="000C0D4D"/>
    <w:rsid w:val="000C1088"/>
    <w:rsid w:val="000C1609"/>
    <w:rsid w:val="000C17AC"/>
    <w:rsid w:val="000C23BF"/>
    <w:rsid w:val="000C2BAF"/>
    <w:rsid w:val="000C30EB"/>
    <w:rsid w:val="000C3576"/>
    <w:rsid w:val="000C36B0"/>
    <w:rsid w:val="000C3B37"/>
    <w:rsid w:val="000C4297"/>
    <w:rsid w:val="000C4302"/>
    <w:rsid w:val="000C51CD"/>
    <w:rsid w:val="000C54B9"/>
    <w:rsid w:val="000C5599"/>
    <w:rsid w:val="000C5EF7"/>
    <w:rsid w:val="000C67F7"/>
    <w:rsid w:val="000C6A6A"/>
    <w:rsid w:val="000C6F88"/>
    <w:rsid w:val="000C739A"/>
    <w:rsid w:val="000C75CC"/>
    <w:rsid w:val="000C79A1"/>
    <w:rsid w:val="000D0017"/>
    <w:rsid w:val="000D0022"/>
    <w:rsid w:val="000D0125"/>
    <w:rsid w:val="000D0935"/>
    <w:rsid w:val="000D0C41"/>
    <w:rsid w:val="000D1AEE"/>
    <w:rsid w:val="000D2EE3"/>
    <w:rsid w:val="000D2F0B"/>
    <w:rsid w:val="000D3189"/>
    <w:rsid w:val="000D32C9"/>
    <w:rsid w:val="000D3783"/>
    <w:rsid w:val="000D3CF0"/>
    <w:rsid w:val="000D3D8F"/>
    <w:rsid w:val="000D3EB2"/>
    <w:rsid w:val="000D4107"/>
    <w:rsid w:val="000D4664"/>
    <w:rsid w:val="000D4B17"/>
    <w:rsid w:val="000D4C9A"/>
    <w:rsid w:val="000D4DDD"/>
    <w:rsid w:val="000D4F8D"/>
    <w:rsid w:val="000D52A6"/>
    <w:rsid w:val="000D52AA"/>
    <w:rsid w:val="000D5644"/>
    <w:rsid w:val="000D5D17"/>
    <w:rsid w:val="000D6B05"/>
    <w:rsid w:val="000D7797"/>
    <w:rsid w:val="000D7800"/>
    <w:rsid w:val="000D78F3"/>
    <w:rsid w:val="000D7B58"/>
    <w:rsid w:val="000E0030"/>
    <w:rsid w:val="000E07C5"/>
    <w:rsid w:val="000E0819"/>
    <w:rsid w:val="000E1272"/>
    <w:rsid w:val="000E1647"/>
    <w:rsid w:val="000E1DCB"/>
    <w:rsid w:val="000E1F15"/>
    <w:rsid w:val="000E23AE"/>
    <w:rsid w:val="000E2489"/>
    <w:rsid w:val="000E28F0"/>
    <w:rsid w:val="000E2A45"/>
    <w:rsid w:val="000E342A"/>
    <w:rsid w:val="000E3D93"/>
    <w:rsid w:val="000E4650"/>
    <w:rsid w:val="000E5342"/>
    <w:rsid w:val="000E6C04"/>
    <w:rsid w:val="000E6E6E"/>
    <w:rsid w:val="000E767E"/>
    <w:rsid w:val="000E7902"/>
    <w:rsid w:val="000E79D6"/>
    <w:rsid w:val="000E7C0B"/>
    <w:rsid w:val="000F05D7"/>
    <w:rsid w:val="000F081B"/>
    <w:rsid w:val="000F0CDF"/>
    <w:rsid w:val="000F0D00"/>
    <w:rsid w:val="000F0D28"/>
    <w:rsid w:val="000F0EC1"/>
    <w:rsid w:val="000F0FE3"/>
    <w:rsid w:val="000F1A14"/>
    <w:rsid w:val="000F1B73"/>
    <w:rsid w:val="000F1D2D"/>
    <w:rsid w:val="000F2A6A"/>
    <w:rsid w:val="000F3147"/>
    <w:rsid w:val="000F4204"/>
    <w:rsid w:val="000F42B5"/>
    <w:rsid w:val="000F4581"/>
    <w:rsid w:val="000F4BD8"/>
    <w:rsid w:val="000F4CFE"/>
    <w:rsid w:val="000F4FE0"/>
    <w:rsid w:val="000F64C4"/>
    <w:rsid w:val="000F7548"/>
    <w:rsid w:val="000F77CA"/>
    <w:rsid w:val="000F79A9"/>
    <w:rsid w:val="000F7B03"/>
    <w:rsid w:val="0010019D"/>
    <w:rsid w:val="0010035B"/>
    <w:rsid w:val="00100700"/>
    <w:rsid w:val="00100FC3"/>
    <w:rsid w:val="00101A88"/>
    <w:rsid w:val="00101C75"/>
    <w:rsid w:val="001036B6"/>
    <w:rsid w:val="00103DC0"/>
    <w:rsid w:val="00103E4F"/>
    <w:rsid w:val="0010414F"/>
    <w:rsid w:val="00104C40"/>
    <w:rsid w:val="001054B1"/>
    <w:rsid w:val="00106A7D"/>
    <w:rsid w:val="00106CD9"/>
    <w:rsid w:val="001073F9"/>
    <w:rsid w:val="00107642"/>
    <w:rsid w:val="00107B35"/>
    <w:rsid w:val="00107B58"/>
    <w:rsid w:val="00107FFD"/>
    <w:rsid w:val="00110202"/>
    <w:rsid w:val="00110874"/>
    <w:rsid w:val="00111224"/>
    <w:rsid w:val="00111250"/>
    <w:rsid w:val="00111459"/>
    <w:rsid w:val="001116A4"/>
    <w:rsid w:val="00111C2E"/>
    <w:rsid w:val="00112296"/>
    <w:rsid w:val="00112A4A"/>
    <w:rsid w:val="00112AB1"/>
    <w:rsid w:val="00113256"/>
    <w:rsid w:val="00113445"/>
    <w:rsid w:val="001139F5"/>
    <w:rsid w:val="0011417F"/>
    <w:rsid w:val="001141CD"/>
    <w:rsid w:val="001142D8"/>
    <w:rsid w:val="00114927"/>
    <w:rsid w:val="0011518A"/>
    <w:rsid w:val="00115477"/>
    <w:rsid w:val="001158AB"/>
    <w:rsid w:val="00115A3C"/>
    <w:rsid w:val="001165A0"/>
    <w:rsid w:val="0011762A"/>
    <w:rsid w:val="00117BB2"/>
    <w:rsid w:val="00117D8F"/>
    <w:rsid w:val="00120011"/>
    <w:rsid w:val="001201F6"/>
    <w:rsid w:val="0012151B"/>
    <w:rsid w:val="00122050"/>
    <w:rsid w:val="00123832"/>
    <w:rsid w:val="00123B57"/>
    <w:rsid w:val="0012457C"/>
    <w:rsid w:val="0012462C"/>
    <w:rsid w:val="001247B2"/>
    <w:rsid w:val="001248C2"/>
    <w:rsid w:val="00124E5A"/>
    <w:rsid w:val="00125D57"/>
    <w:rsid w:val="00126187"/>
    <w:rsid w:val="001261CB"/>
    <w:rsid w:val="00127385"/>
    <w:rsid w:val="00127A76"/>
    <w:rsid w:val="00127C53"/>
    <w:rsid w:val="00130495"/>
    <w:rsid w:val="0013099B"/>
    <w:rsid w:val="00130EA2"/>
    <w:rsid w:val="00130FDB"/>
    <w:rsid w:val="00131032"/>
    <w:rsid w:val="001311C2"/>
    <w:rsid w:val="001313AA"/>
    <w:rsid w:val="00131472"/>
    <w:rsid w:val="001317E1"/>
    <w:rsid w:val="00131E45"/>
    <w:rsid w:val="00131FC7"/>
    <w:rsid w:val="001325DB"/>
    <w:rsid w:val="001329CA"/>
    <w:rsid w:val="00132CE4"/>
    <w:rsid w:val="00132F54"/>
    <w:rsid w:val="001331D4"/>
    <w:rsid w:val="00133A25"/>
    <w:rsid w:val="00133AF8"/>
    <w:rsid w:val="00133CF9"/>
    <w:rsid w:val="001349CF"/>
    <w:rsid w:val="00134C1E"/>
    <w:rsid w:val="00134E8B"/>
    <w:rsid w:val="00134ED6"/>
    <w:rsid w:val="001353EE"/>
    <w:rsid w:val="00135E9A"/>
    <w:rsid w:val="00136219"/>
    <w:rsid w:val="001367A9"/>
    <w:rsid w:val="00136B46"/>
    <w:rsid w:val="00136EE2"/>
    <w:rsid w:val="001370AB"/>
    <w:rsid w:val="0013713F"/>
    <w:rsid w:val="00137C7E"/>
    <w:rsid w:val="00137FB8"/>
    <w:rsid w:val="001404FE"/>
    <w:rsid w:val="00140944"/>
    <w:rsid w:val="00140E3E"/>
    <w:rsid w:val="00141171"/>
    <w:rsid w:val="001412E5"/>
    <w:rsid w:val="00141B64"/>
    <w:rsid w:val="00141B77"/>
    <w:rsid w:val="0014343F"/>
    <w:rsid w:val="0014377A"/>
    <w:rsid w:val="00144328"/>
    <w:rsid w:val="00144452"/>
    <w:rsid w:val="00144E80"/>
    <w:rsid w:val="00145807"/>
    <w:rsid w:val="00145DE4"/>
    <w:rsid w:val="00145ED0"/>
    <w:rsid w:val="0014665F"/>
    <w:rsid w:val="001469D0"/>
    <w:rsid w:val="0014763B"/>
    <w:rsid w:val="001478F9"/>
    <w:rsid w:val="00150230"/>
    <w:rsid w:val="00150CCA"/>
    <w:rsid w:val="00150E5B"/>
    <w:rsid w:val="0015126D"/>
    <w:rsid w:val="001512FF"/>
    <w:rsid w:val="0015227C"/>
    <w:rsid w:val="00152582"/>
    <w:rsid w:val="00152727"/>
    <w:rsid w:val="001527D1"/>
    <w:rsid w:val="00152B6D"/>
    <w:rsid w:val="00152CD9"/>
    <w:rsid w:val="00153F3A"/>
    <w:rsid w:val="00154607"/>
    <w:rsid w:val="00154790"/>
    <w:rsid w:val="00154855"/>
    <w:rsid w:val="00154EF6"/>
    <w:rsid w:val="0015523E"/>
    <w:rsid w:val="00155607"/>
    <w:rsid w:val="001565EF"/>
    <w:rsid w:val="00156C18"/>
    <w:rsid w:val="00157333"/>
    <w:rsid w:val="001575BA"/>
    <w:rsid w:val="001577FB"/>
    <w:rsid w:val="00157FB4"/>
    <w:rsid w:val="0016020E"/>
    <w:rsid w:val="00160215"/>
    <w:rsid w:val="00160418"/>
    <w:rsid w:val="0016077B"/>
    <w:rsid w:val="00160C8B"/>
    <w:rsid w:val="00161289"/>
    <w:rsid w:val="001614CD"/>
    <w:rsid w:val="00161516"/>
    <w:rsid w:val="001619C1"/>
    <w:rsid w:val="001619FA"/>
    <w:rsid w:val="00161CEA"/>
    <w:rsid w:val="00161FB4"/>
    <w:rsid w:val="0016296D"/>
    <w:rsid w:val="00162A1D"/>
    <w:rsid w:val="00162A96"/>
    <w:rsid w:val="00162D6D"/>
    <w:rsid w:val="00162D8E"/>
    <w:rsid w:val="00164070"/>
    <w:rsid w:val="001643CE"/>
    <w:rsid w:val="00164D4F"/>
    <w:rsid w:val="0016545B"/>
    <w:rsid w:val="00165704"/>
    <w:rsid w:val="00165C63"/>
    <w:rsid w:val="00166300"/>
    <w:rsid w:val="00166414"/>
    <w:rsid w:val="00166701"/>
    <w:rsid w:val="0016686C"/>
    <w:rsid w:val="00166880"/>
    <w:rsid w:val="00166AB6"/>
    <w:rsid w:val="00166C6E"/>
    <w:rsid w:val="00166E40"/>
    <w:rsid w:val="001671C9"/>
    <w:rsid w:val="00167207"/>
    <w:rsid w:val="00167BC9"/>
    <w:rsid w:val="00167BCC"/>
    <w:rsid w:val="00167C79"/>
    <w:rsid w:val="00167CAA"/>
    <w:rsid w:val="00170584"/>
    <w:rsid w:val="0017077A"/>
    <w:rsid w:val="00170CD2"/>
    <w:rsid w:val="001710FF"/>
    <w:rsid w:val="001719D6"/>
    <w:rsid w:val="00171B17"/>
    <w:rsid w:val="00172534"/>
    <w:rsid w:val="0017297D"/>
    <w:rsid w:val="00172F9D"/>
    <w:rsid w:val="00173EB8"/>
    <w:rsid w:val="00174763"/>
    <w:rsid w:val="00175E46"/>
    <w:rsid w:val="00175ECC"/>
    <w:rsid w:val="001763A5"/>
    <w:rsid w:val="00176520"/>
    <w:rsid w:val="00177972"/>
    <w:rsid w:val="001808F4"/>
    <w:rsid w:val="0018154F"/>
    <w:rsid w:val="001816C7"/>
    <w:rsid w:val="00182068"/>
    <w:rsid w:val="001824AA"/>
    <w:rsid w:val="001825F4"/>
    <w:rsid w:val="00182C4D"/>
    <w:rsid w:val="0018314B"/>
    <w:rsid w:val="001832C1"/>
    <w:rsid w:val="00184094"/>
    <w:rsid w:val="0018546F"/>
    <w:rsid w:val="00185D45"/>
    <w:rsid w:val="00186FEF"/>
    <w:rsid w:val="001873F9"/>
    <w:rsid w:val="00190045"/>
    <w:rsid w:val="001911E8"/>
    <w:rsid w:val="0019293D"/>
    <w:rsid w:val="00192DAD"/>
    <w:rsid w:val="001935AF"/>
    <w:rsid w:val="001939F6"/>
    <w:rsid w:val="00193BA0"/>
    <w:rsid w:val="001949E9"/>
    <w:rsid w:val="0019500E"/>
    <w:rsid w:val="00195089"/>
    <w:rsid w:val="00195593"/>
    <w:rsid w:val="00195785"/>
    <w:rsid w:val="0019584E"/>
    <w:rsid w:val="00195989"/>
    <w:rsid w:val="001A01D5"/>
    <w:rsid w:val="001A0296"/>
    <w:rsid w:val="001A1398"/>
    <w:rsid w:val="001A1B6E"/>
    <w:rsid w:val="001A1F1E"/>
    <w:rsid w:val="001A221E"/>
    <w:rsid w:val="001A2B7A"/>
    <w:rsid w:val="001A322B"/>
    <w:rsid w:val="001A3935"/>
    <w:rsid w:val="001A4023"/>
    <w:rsid w:val="001A43BF"/>
    <w:rsid w:val="001A49D3"/>
    <w:rsid w:val="001A4C97"/>
    <w:rsid w:val="001A4E90"/>
    <w:rsid w:val="001A5916"/>
    <w:rsid w:val="001A6486"/>
    <w:rsid w:val="001A6BD5"/>
    <w:rsid w:val="001A6D74"/>
    <w:rsid w:val="001A6EF1"/>
    <w:rsid w:val="001A7826"/>
    <w:rsid w:val="001A7854"/>
    <w:rsid w:val="001A7EB3"/>
    <w:rsid w:val="001B01EE"/>
    <w:rsid w:val="001B03D1"/>
    <w:rsid w:val="001B0431"/>
    <w:rsid w:val="001B0A29"/>
    <w:rsid w:val="001B0E21"/>
    <w:rsid w:val="001B105D"/>
    <w:rsid w:val="001B1202"/>
    <w:rsid w:val="001B2593"/>
    <w:rsid w:val="001B2BE9"/>
    <w:rsid w:val="001B308A"/>
    <w:rsid w:val="001B3306"/>
    <w:rsid w:val="001B5066"/>
    <w:rsid w:val="001B57B0"/>
    <w:rsid w:val="001B5E44"/>
    <w:rsid w:val="001B6E4A"/>
    <w:rsid w:val="001B6F98"/>
    <w:rsid w:val="001B71C4"/>
    <w:rsid w:val="001B78DC"/>
    <w:rsid w:val="001B7E6C"/>
    <w:rsid w:val="001C0025"/>
    <w:rsid w:val="001C04C9"/>
    <w:rsid w:val="001C1D5B"/>
    <w:rsid w:val="001C241C"/>
    <w:rsid w:val="001C2576"/>
    <w:rsid w:val="001C25B0"/>
    <w:rsid w:val="001C2798"/>
    <w:rsid w:val="001C2A5E"/>
    <w:rsid w:val="001C2B8D"/>
    <w:rsid w:val="001C329F"/>
    <w:rsid w:val="001C36D4"/>
    <w:rsid w:val="001C3D83"/>
    <w:rsid w:val="001C40DE"/>
    <w:rsid w:val="001C4212"/>
    <w:rsid w:val="001C50F8"/>
    <w:rsid w:val="001C5545"/>
    <w:rsid w:val="001C561B"/>
    <w:rsid w:val="001C61BF"/>
    <w:rsid w:val="001C6BCA"/>
    <w:rsid w:val="001C72D4"/>
    <w:rsid w:val="001C7CEB"/>
    <w:rsid w:val="001C7DB1"/>
    <w:rsid w:val="001C7F02"/>
    <w:rsid w:val="001C7F70"/>
    <w:rsid w:val="001D05FC"/>
    <w:rsid w:val="001D0A5E"/>
    <w:rsid w:val="001D1A59"/>
    <w:rsid w:val="001D1F80"/>
    <w:rsid w:val="001D2E48"/>
    <w:rsid w:val="001D34D4"/>
    <w:rsid w:val="001D3C2C"/>
    <w:rsid w:val="001D3E2B"/>
    <w:rsid w:val="001D3F43"/>
    <w:rsid w:val="001D548C"/>
    <w:rsid w:val="001D558E"/>
    <w:rsid w:val="001D55FD"/>
    <w:rsid w:val="001D5C9B"/>
    <w:rsid w:val="001D5CBF"/>
    <w:rsid w:val="001D6410"/>
    <w:rsid w:val="001D6451"/>
    <w:rsid w:val="001D67D8"/>
    <w:rsid w:val="001D69A4"/>
    <w:rsid w:val="001D6BDC"/>
    <w:rsid w:val="001D78BD"/>
    <w:rsid w:val="001E05DE"/>
    <w:rsid w:val="001E0C11"/>
    <w:rsid w:val="001E0D8D"/>
    <w:rsid w:val="001E0F01"/>
    <w:rsid w:val="001E1892"/>
    <w:rsid w:val="001E1CE7"/>
    <w:rsid w:val="001E292A"/>
    <w:rsid w:val="001E3565"/>
    <w:rsid w:val="001E382E"/>
    <w:rsid w:val="001E3932"/>
    <w:rsid w:val="001E58B2"/>
    <w:rsid w:val="001E5A69"/>
    <w:rsid w:val="001E67FB"/>
    <w:rsid w:val="001E6A82"/>
    <w:rsid w:val="001E6BDF"/>
    <w:rsid w:val="001E6C5B"/>
    <w:rsid w:val="001E6CA7"/>
    <w:rsid w:val="001E76AF"/>
    <w:rsid w:val="001E77D5"/>
    <w:rsid w:val="001E7AC9"/>
    <w:rsid w:val="001E7ADC"/>
    <w:rsid w:val="001E7E15"/>
    <w:rsid w:val="001F088B"/>
    <w:rsid w:val="001F0AFD"/>
    <w:rsid w:val="001F0E4D"/>
    <w:rsid w:val="001F14A1"/>
    <w:rsid w:val="001F159E"/>
    <w:rsid w:val="001F1735"/>
    <w:rsid w:val="001F17AB"/>
    <w:rsid w:val="001F2395"/>
    <w:rsid w:val="001F2681"/>
    <w:rsid w:val="001F2808"/>
    <w:rsid w:val="001F2A62"/>
    <w:rsid w:val="001F2C85"/>
    <w:rsid w:val="001F2E98"/>
    <w:rsid w:val="001F33D7"/>
    <w:rsid w:val="001F42F9"/>
    <w:rsid w:val="001F44A7"/>
    <w:rsid w:val="001F46E7"/>
    <w:rsid w:val="001F4966"/>
    <w:rsid w:val="001F4EC3"/>
    <w:rsid w:val="001F4F09"/>
    <w:rsid w:val="001F52BC"/>
    <w:rsid w:val="001F60F4"/>
    <w:rsid w:val="001F6D09"/>
    <w:rsid w:val="001F6DC4"/>
    <w:rsid w:val="001F7E5D"/>
    <w:rsid w:val="002003C5"/>
    <w:rsid w:val="00200567"/>
    <w:rsid w:val="00201690"/>
    <w:rsid w:val="00201802"/>
    <w:rsid w:val="00201AC5"/>
    <w:rsid w:val="00201CDC"/>
    <w:rsid w:val="00201D9F"/>
    <w:rsid w:val="00202242"/>
    <w:rsid w:val="002027E5"/>
    <w:rsid w:val="00202B3C"/>
    <w:rsid w:val="00202C90"/>
    <w:rsid w:val="00203559"/>
    <w:rsid w:val="0020399E"/>
    <w:rsid w:val="00203E5A"/>
    <w:rsid w:val="00203E6E"/>
    <w:rsid w:val="0020517A"/>
    <w:rsid w:val="00205B50"/>
    <w:rsid w:val="00205D48"/>
    <w:rsid w:val="002061E7"/>
    <w:rsid w:val="002069D1"/>
    <w:rsid w:val="0020709D"/>
    <w:rsid w:val="00207345"/>
    <w:rsid w:val="00210A29"/>
    <w:rsid w:val="00211536"/>
    <w:rsid w:val="00211598"/>
    <w:rsid w:val="00211EF4"/>
    <w:rsid w:val="00211F3B"/>
    <w:rsid w:val="00211F80"/>
    <w:rsid w:val="002121C7"/>
    <w:rsid w:val="00212BBE"/>
    <w:rsid w:val="00212CB4"/>
    <w:rsid w:val="00213175"/>
    <w:rsid w:val="00213445"/>
    <w:rsid w:val="00213E38"/>
    <w:rsid w:val="00214061"/>
    <w:rsid w:val="002146E8"/>
    <w:rsid w:val="00214E9A"/>
    <w:rsid w:val="00215018"/>
    <w:rsid w:val="00215C08"/>
    <w:rsid w:val="00215C4B"/>
    <w:rsid w:val="00215C88"/>
    <w:rsid w:val="002163FF"/>
    <w:rsid w:val="002169D2"/>
    <w:rsid w:val="00216CD3"/>
    <w:rsid w:val="00216D8B"/>
    <w:rsid w:val="00220A8E"/>
    <w:rsid w:val="00220DF7"/>
    <w:rsid w:val="00221DCB"/>
    <w:rsid w:val="00221FD3"/>
    <w:rsid w:val="002224F7"/>
    <w:rsid w:val="00222C54"/>
    <w:rsid w:val="002236AD"/>
    <w:rsid w:val="002241C9"/>
    <w:rsid w:val="0022460F"/>
    <w:rsid w:val="00224678"/>
    <w:rsid w:val="002247F1"/>
    <w:rsid w:val="00224A66"/>
    <w:rsid w:val="002250B9"/>
    <w:rsid w:val="00225193"/>
    <w:rsid w:val="00225521"/>
    <w:rsid w:val="002256D0"/>
    <w:rsid w:val="00225A6D"/>
    <w:rsid w:val="00226979"/>
    <w:rsid w:val="00227230"/>
    <w:rsid w:val="00227A6B"/>
    <w:rsid w:val="00227BA8"/>
    <w:rsid w:val="00227C82"/>
    <w:rsid w:val="00230140"/>
    <w:rsid w:val="00230431"/>
    <w:rsid w:val="002310C7"/>
    <w:rsid w:val="0023208A"/>
    <w:rsid w:val="00232425"/>
    <w:rsid w:val="00232D8A"/>
    <w:rsid w:val="00233802"/>
    <w:rsid w:val="00233BF9"/>
    <w:rsid w:val="002342EE"/>
    <w:rsid w:val="002343D8"/>
    <w:rsid w:val="00235C02"/>
    <w:rsid w:val="002361C8"/>
    <w:rsid w:val="0023639F"/>
    <w:rsid w:val="0023657D"/>
    <w:rsid w:val="0023668C"/>
    <w:rsid w:val="002370D0"/>
    <w:rsid w:val="00237237"/>
    <w:rsid w:val="002372E9"/>
    <w:rsid w:val="00237C3C"/>
    <w:rsid w:val="0024025F"/>
    <w:rsid w:val="00240E68"/>
    <w:rsid w:val="002415E9"/>
    <w:rsid w:val="00241C8D"/>
    <w:rsid w:val="00242032"/>
    <w:rsid w:val="002423A9"/>
    <w:rsid w:val="00242B02"/>
    <w:rsid w:val="00243D0F"/>
    <w:rsid w:val="00243D9F"/>
    <w:rsid w:val="002445B8"/>
    <w:rsid w:val="00245684"/>
    <w:rsid w:val="002459C5"/>
    <w:rsid w:val="00245A0F"/>
    <w:rsid w:val="00245E71"/>
    <w:rsid w:val="0024671F"/>
    <w:rsid w:val="0024672A"/>
    <w:rsid w:val="00246CEF"/>
    <w:rsid w:val="00247C84"/>
    <w:rsid w:val="00247CF5"/>
    <w:rsid w:val="0025048C"/>
    <w:rsid w:val="00250B4F"/>
    <w:rsid w:val="00251006"/>
    <w:rsid w:val="00251094"/>
    <w:rsid w:val="002514AF"/>
    <w:rsid w:val="002521F0"/>
    <w:rsid w:val="00252969"/>
    <w:rsid w:val="00252A63"/>
    <w:rsid w:val="002537C8"/>
    <w:rsid w:val="00253EB4"/>
    <w:rsid w:val="00254303"/>
    <w:rsid w:val="002547C8"/>
    <w:rsid w:val="00254F29"/>
    <w:rsid w:val="00255564"/>
    <w:rsid w:val="00255A0B"/>
    <w:rsid w:val="00255A8E"/>
    <w:rsid w:val="00255C32"/>
    <w:rsid w:val="00255D84"/>
    <w:rsid w:val="00255FC4"/>
    <w:rsid w:val="00256A48"/>
    <w:rsid w:val="00261347"/>
    <w:rsid w:val="002614B6"/>
    <w:rsid w:val="00262197"/>
    <w:rsid w:val="00263010"/>
    <w:rsid w:val="0026346F"/>
    <w:rsid w:val="002635CB"/>
    <w:rsid w:val="002638E5"/>
    <w:rsid w:val="00263996"/>
    <w:rsid w:val="002643F3"/>
    <w:rsid w:val="00265701"/>
    <w:rsid w:val="00265951"/>
    <w:rsid w:val="00265C3F"/>
    <w:rsid w:val="00265D72"/>
    <w:rsid w:val="0026645F"/>
    <w:rsid w:val="00267510"/>
    <w:rsid w:val="00270635"/>
    <w:rsid w:val="00270750"/>
    <w:rsid w:val="002717ED"/>
    <w:rsid w:val="00271F59"/>
    <w:rsid w:val="00271F95"/>
    <w:rsid w:val="00272730"/>
    <w:rsid w:val="0027292A"/>
    <w:rsid w:val="0027420C"/>
    <w:rsid w:val="00274B4E"/>
    <w:rsid w:val="00274B84"/>
    <w:rsid w:val="00274BA4"/>
    <w:rsid w:val="00275570"/>
    <w:rsid w:val="00275785"/>
    <w:rsid w:val="00275B10"/>
    <w:rsid w:val="002764AA"/>
    <w:rsid w:val="0027653C"/>
    <w:rsid w:val="002805F1"/>
    <w:rsid w:val="00280A35"/>
    <w:rsid w:val="002815A2"/>
    <w:rsid w:val="00281FDA"/>
    <w:rsid w:val="00282345"/>
    <w:rsid w:val="00282F06"/>
    <w:rsid w:val="002835A3"/>
    <w:rsid w:val="00283642"/>
    <w:rsid w:val="002841DB"/>
    <w:rsid w:val="00284D2A"/>
    <w:rsid w:val="00285147"/>
    <w:rsid w:val="0028566D"/>
    <w:rsid w:val="00285E7D"/>
    <w:rsid w:val="002863E3"/>
    <w:rsid w:val="002902DE"/>
    <w:rsid w:val="00290EF0"/>
    <w:rsid w:val="00291157"/>
    <w:rsid w:val="00291239"/>
    <w:rsid w:val="002913C0"/>
    <w:rsid w:val="00291676"/>
    <w:rsid w:val="002916E0"/>
    <w:rsid w:val="002918B1"/>
    <w:rsid w:val="00291C2C"/>
    <w:rsid w:val="00291EE4"/>
    <w:rsid w:val="002922A0"/>
    <w:rsid w:val="002925BA"/>
    <w:rsid w:val="00292AE8"/>
    <w:rsid w:val="0029337C"/>
    <w:rsid w:val="002935B6"/>
    <w:rsid w:val="0029383C"/>
    <w:rsid w:val="00293D08"/>
    <w:rsid w:val="00293FBE"/>
    <w:rsid w:val="00294D11"/>
    <w:rsid w:val="0029512B"/>
    <w:rsid w:val="00295B4E"/>
    <w:rsid w:val="00295CBE"/>
    <w:rsid w:val="002967F7"/>
    <w:rsid w:val="00296824"/>
    <w:rsid w:val="00296B5A"/>
    <w:rsid w:val="00296E32"/>
    <w:rsid w:val="00297A7D"/>
    <w:rsid w:val="002A00B8"/>
    <w:rsid w:val="002A00FF"/>
    <w:rsid w:val="002A06C5"/>
    <w:rsid w:val="002A0FBC"/>
    <w:rsid w:val="002A1018"/>
    <w:rsid w:val="002A10A4"/>
    <w:rsid w:val="002A130E"/>
    <w:rsid w:val="002A15C1"/>
    <w:rsid w:val="002A17C3"/>
    <w:rsid w:val="002A195B"/>
    <w:rsid w:val="002A27FE"/>
    <w:rsid w:val="002A2852"/>
    <w:rsid w:val="002A3281"/>
    <w:rsid w:val="002A35FE"/>
    <w:rsid w:val="002A363E"/>
    <w:rsid w:val="002A3D9C"/>
    <w:rsid w:val="002A3F68"/>
    <w:rsid w:val="002A4142"/>
    <w:rsid w:val="002A4B13"/>
    <w:rsid w:val="002A4C30"/>
    <w:rsid w:val="002A4C65"/>
    <w:rsid w:val="002A4C9E"/>
    <w:rsid w:val="002A53E9"/>
    <w:rsid w:val="002A56DD"/>
    <w:rsid w:val="002A5F20"/>
    <w:rsid w:val="002A5F3D"/>
    <w:rsid w:val="002A6FBA"/>
    <w:rsid w:val="002A7CBD"/>
    <w:rsid w:val="002A7E5F"/>
    <w:rsid w:val="002B0394"/>
    <w:rsid w:val="002B0FDB"/>
    <w:rsid w:val="002B1577"/>
    <w:rsid w:val="002B15B2"/>
    <w:rsid w:val="002B1A00"/>
    <w:rsid w:val="002B1CF9"/>
    <w:rsid w:val="002B2313"/>
    <w:rsid w:val="002B3E62"/>
    <w:rsid w:val="002B47BC"/>
    <w:rsid w:val="002B48E2"/>
    <w:rsid w:val="002B4BDF"/>
    <w:rsid w:val="002B567F"/>
    <w:rsid w:val="002B587F"/>
    <w:rsid w:val="002B5FD4"/>
    <w:rsid w:val="002B6C92"/>
    <w:rsid w:val="002B6EA1"/>
    <w:rsid w:val="002B6F8A"/>
    <w:rsid w:val="002B75DD"/>
    <w:rsid w:val="002B762F"/>
    <w:rsid w:val="002B785B"/>
    <w:rsid w:val="002B78B7"/>
    <w:rsid w:val="002B78EF"/>
    <w:rsid w:val="002C00BC"/>
    <w:rsid w:val="002C0C3C"/>
    <w:rsid w:val="002C172F"/>
    <w:rsid w:val="002C1E30"/>
    <w:rsid w:val="002C220C"/>
    <w:rsid w:val="002C2F8F"/>
    <w:rsid w:val="002C324A"/>
    <w:rsid w:val="002C3BB5"/>
    <w:rsid w:val="002C4259"/>
    <w:rsid w:val="002C4F5C"/>
    <w:rsid w:val="002C5342"/>
    <w:rsid w:val="002C5674"/>
    <w:rsid w:val="002C5E3F"/>
    <w:rsid w:val="002C5E5E"/>
    <w:rsid w:val="002C62FA"/>
    <w:rsid w:val="002C636F"/>
    <w:rsid w:val="002C64B9"/>
    <w:rsid w:val="002C6A7B"/>
    <w:rsid w:val="002C6C40"/>
    <w:rsid w:val="002C6FA1"/>
    <w:rsid w:val="002C7094"/>
    <w:rsid w:val="002C7AC1"/>
    <w:rsid w:val="002C7E05"/>
    <w:rsid w:val="002D00DF"/>
    <w:rsid w:val="002D1633"/>
    <w:rsid w:val="002D195E"/>
    <w:rsid w:val="002D2074"/>
    <w:rsid w:val="002D2718"/>
    <w:rsid w:val="002D2ADB"/>
    <w:rsid w:val="002D2E3F"/>
    <w:rsid w:val="002D2FCE"/>
    <w:rsid w:val="002D30D3"/>
    <w:rsid w:val="002D3790"/>
    <w:rsid w:val="002D40D9"/>
    <w:rsid w:val="002D435C"/>
    <w:rsid w:val="002D4840"/>
    <w:rsid w:val="002D4DCD"/>
    <w:rsid w:val="002D51BF"/>
    <w:rsid w:val="002D5439"/>
    <w:rsid w:val="002D57DD"/>
    <w:rsid w:val="002D5B20"/>
    <w:rsid w:val="002D5E63"/>
    <w:rsid w:val="002D5FEA"/>
    <w:rsid w:val="002D604A"/>
    <w:rsid w:val="002D61C3"/>
    <w:rsid w:val="002D6215"/>
    <w:rsid w:val="002D66B2"/>
    <w:rsid w:val="002D7467"/>
    <w:rsid w:val="002D79F8"/>
    <w:rsid w:val="002E00EB"/>
    <w:rsid w:val="002E03C9"/>
    <w:rsid w:val="002E0593"/>
    <w:rsid w:val="002E0D14"/>
    <w:rsid w:val="002E1C92"/>
    <w:rsid w:val="002E1D4F"/>
    <w:rsid w:val="002E21E7"/>
    <w:rsid w:val="002E2753"/>
    <w:rsid w:val="002E2DC5"/>
    <w:rsid w:val="002E357F"/>
    <w:rsid w:val="002E39C5"/>
    <w:rsid w:val="002E477D"/>
    <w:rsid w:val="002E4A8A"/>
    <w:rsid w:val="002E4B95"/>
    <w:rsid w:val="002E60BE"/>
    <w:rsid w:val="002E6476"/>
    <w:rsid w:val="002E678B"/>
    <w:rsid w:val="002E67F2"/>
    <w:rsid w:val="002E74FB"/>
    <w:rsid w:val="002E78DC"/>
    <w:rsid w:val="002E7DE1"/>
    <w:rsid w:val="002F0CA6"/>
    <w:rsid w:val="002F20B5"/>
    <w:rsid w:val="002F21F4"/>
    <w:rsid w:val="002F2601"/>
    <w:rsid w:val="002F2B0B"/>
    <w:rsid w:val="002F2CCC"/>
    <w:rsid w:val="002F2F07"/>
    <w:rsid w:val="002F401F"/>
    <w:rsid w:val="002F40F7"/>
    <w:rsid w:val="002F4216"/>
    <w:rsid w:val="002F540D"/>
    <w:rsid w:val="002F5BDD"/>
    <w:rsid w:val="002F6383"/>
    <w:rsid w:val="002F6805"/>
    <w:rsid w:val="002F7609"/>
    <w:rsid w:val="002F781E"/>
    <w:rsid w:val="002F7CBE"/>
    <w:rsid w:val="002F7CFA"/>
    <w:rsid w:val="003003E6"/>
    <w:rsid w:val="00300579"/>
    <w:rsid w:val="003013AC"/>
    <w:rsid w:val="003020C6"/>
    <w:rsid w:val="003020F1"/>
    <w:rsid w:val="0030218D"/>
    <w:rsid w:val="00302267"/>
    <w:rsid w:val="003022BF"/>
    <w:rsid w:val="00302397"/>
    <w:rsid w:val="003027F1"/>
    <w:rsid w:val="00302DCF"/>
    <w:rsid w:val="0030355B"/>
    <w:rsid w:val="003036FB"/>
    <w:rsid w:val="0030410B"/>
    <w:rsid w:val="003044CA"/>
    <w:rsid w:val="00304528"/>
    <w:rsid w:val="003046BC"/>
    <w:rsid w:val="00305824"/>
    <w:rsid w:val="003059A4"/>
    <w:rsid w:val="003061A5"/>
    <w:rsid w:val="00306B79"/>
    <w:rsid w:val="00307CF4"/>
    <w:rsid w:val="00310553"/>
    <w:rsid w:val="003107BB"/>
    <w:rsid w:val="00310BD5"/>
    <w:rsid w:val="00310E4E"/>
    <w:rsid w:val="003113BB"/>
    <w:rsid w:val="003114F4"/>
    <w:rsid w:val="00312175"/>
    <w:rsid w:val="003129E1"/>
    <w:rsid w:val="0031305D"/>
    <w:rsid w:val="00313D80"/>
    <w:rsid w:val="00313E90"/>
    <w:rsid w:val="00313FDB"/>
    <w:rsid w:val="00314129"/>
    <w:rsid w:val="003145CE"/>
    <w:rsid w:val="00314759"/>
    <w:rsid w:val="0031579E"/>
    <w:rsid w:val="0031584C"/>
    <w:rsid w:val="00315860"/>
    <w:rsid w:val="003168E6"/>
    <w:rsid w:val="00316BF9"/>
    <w:rsid w:val="00316C33"/>
    <w:rsid w:val="00317687"/>
    <w:rsid w:val="0031784A"/>
    <w:rsid w:val="00322265"/>
    <w:rsid w:val="003228EE"/>
    <w:rsid w:val="00322F89"/>
    <w:rsid w:val="00323333"/>
    <w:rsid w:val="00323454"/>
    <w:rsid w:val="003236FC"/>
    <w:rsid w:val="00323853"/>
    <w:rsid w:val="003249AB"/>
    <w:rsid w:val="003255FC"/>
    <w:rsid w:val="00325636"/>
    <w:rsid w:val="003261F2"/>
    <w:rsid w:val="00326359"/>
    <w:rsid w:val="003266D0"/>
    <w:rsid w:val="00326A9C"/>
    <w:rsid w:val="00327000"/>
    <w:rsid w:val="00327368"/>
    <w:rsid w:val="00330477"/>
    <w:rsid w:val="003304B8"/>
    <w:rsid w:val="00330A25"/>
    <w:rsid w:val="00331742"/>
    <w:rsid w:val="00331CCD"/>
    <w:rsid w:val="00332015"/>
    <w:rsid w:val="0033244A"/>
    <w:rsid w:val="003328F3"/>
    <w:rsid w:val="003329A0"/>
    <w:rsid w:val="003331C8"/>
    <w:rsid w:val="00333CBD"/>
    <w:rsid w:val="00334465"/>
    <w:rsid w:val="00334490"/>
    <w:rsid w:val="00334E35"/>
    <w:rsid w:val="00335352"/>
    <w:rsid w:val="003353D1"/>
    <w:rsid w:val="00335814"/>
    <w:rsid w:val="003358B6"/>
    <w:rsid w:val="0033616F"/>
    <w:rsid w:val="003366B4"/>
    <w:rsid w:val="00336B3F"/>
    <w:rsid w:val="00336B74"/>
    <w:rsid w:val="00337432"/>
    <w:rsid w:val="00337BF9"/>
    <w:rsid w:val="00337CAC"/>
    <w:rsid w:val="00337D8C"/>
    <w:rsid w:val="003401B1"/>
    <w:rsid w:val="003409AE"/>
    <w:rsid w:val="00340B12"/>
    <w:rsid w:val="00340F16"/>
    <w:rsid w:val="003411CF"/>
    <w:rsid w:val="003415B6"/>
    <w:rsid w:val="00343399"/>
    <w:rsid w:val="003438C6"/>
    <w:rsid w:val="0034399F"/>
    <w:rsid w:val="00343C02"/>
    <w:rsid w:val="00343C10"/>
    <w:rsid w:val="00343CA3"/>
    <w:rsid w:val="00343DDD"/>
    <w:rsid w:val="003446FA"/>
    <w:rsid w:val="00344BBE"/>
    <w:rsid w:val="00345F71"/>
    <w:rsid w:val="00346905"/>
    <w:rsid w:val="00346C00"/>
    <w:rsid w:val="00346FF1"/>
    <w:rsid w:val="003475F8"/>
    <w:rsid w:val="00347DD2"/>
    <w:rsid w:val="003502BF"/>
    <w:rsid w:val="00350539"/>
    <w:rsid w:val="00350680"/>
    <w:rsid w:val="00350A0F"/>
    <w:rsid w:val="003514DE"/>
    <w:rsid w:val="003516B9"/>
    <w:rsid w:val="00351E5F"/>
    <w:rsid w:val="0035258C"/>
    <w:rsid w:val="0035270D"/>
    <w:rsid w:val="003527EE"/>
    <w:rsid w:val="0035304E"/>
    <w:rsid w:val="003531CE"/>
    <w:rsid w:val="003533C7"/>
    <w:rsid w:val="00353484"/>
    <w:rsid w:val="003537BD"/>
    <w:rsid w:val="00354AD8"/>
    <w:rsid w:val="00354C8B"/>
    <w:rsid w:val="003551AB"/>
    <w:rsid w:val="00355553"/>
    <w:rsid w:val="0035573E"/>
    <w:rsid w:val="003564CF"/>
    <w:rsid w:val="00356763"/>
    <w:rsid w:val="00356D2E"/>
    <w:rsid w:val="0035719B"/>
    <w:rsid w:val="003571FC"/>
    <w:rsid w:val="003574F0"/>
    <w:rsid w:val="00357CFC"/>
    <w:rsid w:val="00357D51"/>
    <w:rsid w:val="00357E03"/>
    <w:rsid w:val="003600C2"/>
    <w:rsid w:val="0036015F"/>
    <w:rsid w:val="0036088C"/>
    <w:rsid w:val="00360972"/>
    <w:rsid w:val="00361742"/>
    <w:rsid w:val="00361DE9"/>
    <w:rsid w:val="003622FA"/>
    <w:rsid w:val="00362B2E"/>
    <w:rsid w:val="003632CA"/>
    <w:rsid w:val="003634F2"/>
    <w:rsid w:val="00363E5D"/>
    <w:rsid w:val="0036446E"/>
    <w:rsid w:val="00364A1D"/>
    <w:rsid w:val="00364DDA"/>
    <w:rsid w:val="003656EB"/>
    <w:rsid w:val="00365F75"/>
    <w:rsid w:val="00366B85"/>
    <w:rsid w:val="00366E38"/>
    <w:rsid w:val="0036709D"/>
    <w:rsid w:val="00367E56"/>
    <w:rsid w:val="00370215"/>
    <w:rsid w:val="003702F5"/>
    <w:rsid w:val="00370B16"/>
    <w:rsid w:val="00371290"/>
    <w:rsid w:val="00371866"/>
    <w:rsid w:val="00371A5C"/>
    <w:rsid w:val="0037276D"/>
    <w:rsid w:val="00372782"/>
    <w:rsid w:val="00372972"/>
    <w:rsid w:val="00372C03"/>
    <w:rsid w:val="00372E8D"/>
    <w:rsid w:val="003736ED"/>
    <w:rsid w:val="003738FE"/>
    <w:rsid w:val="00374CC2"/>
    <w:rsid w:val="00375433"/>
    <w:rsid w:val="00375EDE"/>
    <w:rsid w:val="003760B2"/>
    <w:rsid w:val="00376409"/>
    <w:rsid w:val="00376DBD"/>
    <w:rsid w:val="003807C0"/>
    <w:rsid w:val="00380AB3"/>
    <w:rsid w:val="00380C07"/>
    <w:rsid w:val="00380CE9"/>
    <w:rsid w:val="00381044"/>
    <w:rsid w:val="00381768"/>
    <w:rsid w:val="00381B0A"/>
    <w:rsid w:val="00381F6F"/>
    <w:rsid w:val="0038270E"/>
    <w:rsid w:val="00382765"/>
    <w:rsid w:val="00382917"/>
    <w:rsid w:val="00383127"/>
    <w:rsid w:val="0038337D"/>
    <w:rsid w:val="00383A69"/>
    <w:rsid w:val="00383BBF"/>
    <w:rsid w:val="00384907"/>
    <w:rsid w:val="0038494F"/>
    <w:rsid w:val="00384ABA"/>
    <w:rsid w:val="00384FD7"/>
    <w:rsid w:val="003854E5"/>
    <w:rsid w:val="00385983"/>
    <w:rsid w:val="00386486"/>
    <w:rsid w:val="00386C1A"/>
    <w:rsid w:val="003879D2"/>
    <w:rsid w:val="00390EEA"/>
    <w:rsid w:val="00391075"/>
    <w:rsid w:val="003912B1"/>
    <w:rsid w:val="00391B8E"/>
    <w:rsid w:val="0039225B"/>
    <w:rsid w:val="003922C1"/>
    <w:rsid w:val="00393700"/>
    <w:rsid w:val="00393C50"/>
    <w:rsid w:val="00393EBA"/>
    <w:rsid w:val="00394F04"/>
    <w:rsid w:val="00395216"/>
    <w:rsid w:val="00395261"/>
    <w:rsid w:val="00395F68"/>
    <w:rsid w:val="00396097"/>
    <w:rsid w:val="0039693A"/>
    <w:rsid w:val="003970DE"/>
    <w:rsid w:val="0039783F"/>
    <w:rsid w:val="00397B2A"/>
    <w:rsid w:val="00397FE0"/>
    <w:rsid w:val="003A0403"/>
    <w:rsid w:val="003A0709"/>
    <w:rsid w:val="003A0799"/>
    <w:rsid w:val="003A0812"/>
    <w:rsid w:val="003A0832"/>
    <w:rsid w:val="003A0B54"/>
    <w:rsid w:val="003A0C2A"/>
    <w:rsid w:val="003A0D89"/>
    <w:rsid w:val="003A11D2"/>
    <w:rsid w:val="003A1841"/>
    <w:rsid w:val="003A1888"/>
    <w:rsid w:val="003A1D88"/>
    <w:rsid w:val="003A243C"/>
    <w:rsid w:val="003A26E6"/>
    <w:rsid w:val="003A2940"/>
    <w:rsid w:val="003A2D64"/>
    <w:rsid w:val="003A3466"/>
    <w:rsid w:val="003A4300"/>
    <w:rsid w:val="003A46C4"/>
    <w:rsid w:val="003A5471"/>
    <w:rsid w:val="003A56E3"/>
    <w:rsid w:val="003A5705"/>
    <w:rsid w:val="003A58AB"/>
    <w:rsid w:val="003A5967"/>
    <w:rsid w:val="003A5A6E"/>
    <w:rsid w:val="003A5CF9"/>
    <w:rsid w:val="003A6163"/>
    <w:rsid w:val="003A6545"/>
    <w:rsid w:val="003A6A8D"/>
    <w:rsid w:val="003A6B4B"/>
    <w:rsid w:val="003A6E19"/>
    <w:rsid w:val="003A7934"/>
    <w:rsid w:val="003A7C4F"/>
    <w:rsid w:val="003B083F"/>
    <w:rsid w:val="003B1489"/>
    <w:rsid w:val="003B2082"/>
    <w:rsid w:val="003B233E"/>
    <w:rsid w:val="003B28F0"/>
    <w:rsid w:val="003B3350"/>
    <w:rsid w:val="003B3598"/>
    <w:rsid w:val="003B3710"/>
    <w:rsid w:val="003B3C67"/>
    <w:rsid w:val="003B3CFC"/>
    <w:rsid w:val="003B3DAA"/>
    <w:rsid w:val="003B43A2"/>
    <w:rsid w:val="003B443A"/>
    <w:rsid w:val="003B4664"/>
    <w:rsid w:val="003B49BC"/>
    <w:rsid w:val="003B4A72"/>
    <w:rsid w:val="003B4B53"/>
    <w:rsid w:val="003B594C"/>
    <w:rsid w:val="003B65E2"/>
    <w:rsid w:val="003B694A"/>
    <w:rsid w:val="003B73D9"/>
    <w:rsid w:val="003B7548"/>
    <w:rsid w:val="003B769B"/>
    <w:rsid w:val="003B7CBD"/>
    <w:rsid w:val="003C0183"/>
    <w:rsid w:val="003C0538"/>
    <w:rsid w:val="003C0737"/>
    <w:rsid w:val="003C0856"/>
    <w:rsid w:val="003C12EA"/>
    <w:rsid w:val="003C1E15"/>
    <w:rsid w:val="003C1FDE"/>
    <w:rsid w:val="003C2913"/>
    <w:rsid w:val="003C299D"/>
    <w:rsid w:val="003C3273"/>
    <w:rsid w:val="003C3F4C"/>
    <w:rsid w:val="003C4566"/>
    <w:rsid w:val="003C4677"/>
    <w:rsid w:val="003C4A2A"/>
    <w:rsid w:val="003C50E3"/>
    <w:rsid w:val="003C514E"/>
    <w:rsid w:val="003C5B6C"/>
    <w:rsid w:val="003C5E93"/>
    <w:rsid w:val="003C5FF3"/>
    <w:rsid w:val="003C76AB"/>
    <w:rsid w:val="003C7815"/>
    <w:rsid w:val="003C7BA9"/>
    <w:rsid w:val="003C7CDE"/>
    <w:rsid w:val="003D0794"/>
    <w:rsid w:val="003D09A8"/>
    <w:rsid w:val="003D1004"/>
    <w:rsid w:val="003D10F3"/>
    <w:rsid w:val="003D11E7"/>
    <w:rsid w:val="003D1323"/>
    <w:rsid w:val="003D2227"/>
    <w:rsid w:val="003D3068"/>
    <w:rsid w:val="003D3726"/>
    <w:rsid w:val="003D395C"/>
    <w:rsid w:val="003D3F01"/>
    <w:rsid w:val="003D4C65"/>
    <w:rsid w:val="003D4CB5"/>
    <w:rsid w:val="003D56E4"/>
    <w:rsid w:val="003D5938"/>
    <w:rsid w:val="003D63EF"/>
    <w:rsid w:val="003D671F"/>
    <w:rsid w:val="003D67AF"/>
    <w:rsid w:val="003D6ABE"/>
    <w:rsid w:val="003D756A"/>
    <w:rsid w:val="003D7EC7"/>
    <w:rsid w:val="003E0097"/>
    <w:rsid w:val="003E0952"/>
    <w:rsid w:val="003E0F4D"/>
    <w:rsid w:val="003E1F32"/>
    <w:rsid w:val="003E23E1"/>
    <w:rsid w:val="003E295A"/>
    <w:rsid w:val="003E2B7D"/>
    <w:rsid w:val="003E3074"/>
    <w:rsid w:val="003E33AE"/>
    <w:rsid w:val="003E41DD"/>
    <w:rsid w:val="003E4261"/>
    <w:rsid w:val="003E4AFB"/>
    <w:rsid w:val="003E4EFE"/>
    <w:rsid w:val="003E54A1"/>
    <w:rsid w:val="003E59A7"/>
    <w:rsid w:val="003E5A2A"/>
    <w:rsid w:val="003E62DA"/>
    <w:rsid w:val="003E665A"/>
    <w:rsid w:val="003E6CA4"/>
    <w:rsid w:val="003E6F5A"/>
    <w:rsid w:val="003F01AD"/>
    <w:rsid w:val="003F01F7"/>
    <w:rsid w:val="003F1A94"/>
    <w:rsid w:val="003F22FE"/>
    <w:rsid w:val="003F25F2"/>
    <w:rsid w:val="003F28DF"/>
    <w:rsid w:val="003F2C6D"/>
    <w:rsid w:val="003F2FB4"/>
    <w:rsid w:val="003F358F"/>
    <w:rsid w:val="003F38B3"/>
    <w:rsid w:val="003F476E"/>
    <w:rsid w:val="003F4BD0"/>
    <w:rsid w:val="003F4DC4"/>
    <w:rsid w:val="003F555C"/>
    <w:rsid w:val="003F5E84"/>
    <w:rsid w:val="003F61F4"/>
    <w:rsid w:val="003F6397"/>
    <w:rsid w:val="003F7103"/>
    <w:rsid w:val="003F7404"/>
    <w:rsid w:val="003F7EFE"/>
    <w:rsid w:val="0040004F"/>
    <w:rsid w:val="00400235"/>
    <w:rsid w:val="00400EDD"/>
    <w:rsid w:val="00401617"/>
    <w:rsid w:val="004018E5"/>
    <w:rsid w:val="0040290C"/>
    <w:rsid w:val="00402DBF"/>
    <w:rsid w:val="00403140"/>
    <w:rsid w:val="004033D7"/>
    <w:rsid w:val="004033F2"/>
    <w:rsid w:val="00403684"/>
    <w:rsid w:val="00404662"/>
    <w:rsid w:val="004051BC"/>
    <w:rsid w:val="004051F2"/>
    <w:rsid w:val="004054C0"/>
    <w:rsid w:val="0040683A"/>
    <w:rsid w:val="004068DB"/>
    <w:rsid w:val="00407F77"/>
    <w:rsid w:val="00410541"/>
    <w:rsid w:val="00410ACE"/>
    <w:rsid w:val="00410C59"/>
    <w:rsid w:val="0041157F"/>
    <w:rsid w:val="00412C02"/>
    <w:rsid w:val="00412F34"/>
    <w:rsid w:val="00412FB3"/>
    <w:rsid w:val="00412FF0"/>
    <w:rsid w:val="004130BB"/>
    <w:rsid w:val="00413BE4"/>
    <w:rsid w:val="004143A7"/>
    <w:rsid w:val="004145C4"/>
    <w:rsid w:val="00414635"/>
    <w:rsid w:val="00414AF2"/>
    <w:rsid w:val="00414B98"/>
    <w:rsid w:val="00414C5A"/>
    <w:rsid w:val="004150BD"/>
    <w:rsid w:val="004151F4"/>
    <w:rsid w:val="00416912"/>
    <w:rsid w:val="00416F93"/>
    <w:rsid w:val="00417C3D"/>
    <w:rsid w:val="00417F8B"/>
    <w:rsid w:val="004207D8"/>
    <w:rsid w:val="00420E18"/>
    <w:rsid w:val="00421425"/>
    <w:rsid w:val="00421579"/>
    <w:rsid w:val="004218BB"/>
    <w:rsid w:val="0042225B"/>
    <w:rsid w:val="004225B9"/>
    <w:rsid w:val="00422A7C"/>
    <w:rsid w:val="0042370B"/>
    <w:rsid w:val="00423D9D"/>
    <w:rsid w:val="00424557"/>
    <w:rsid w:val="00424840"/>
    <w:rsid w:val="00424846"/>
    <w:rsid w:val="00424A2D"/>
    <w:rsid w:val="00425EFF"/>
    <w:rsid w:val="00425FF6"/>
    <w:rsid w:val="00426B19"/>
    <w:rsid w:val="00426D08"/>
    <w:rsid w:val="00426F1C"/>
    <w:rsid w:val="004273A6"/>
    <w:rsid w:val="004274F5"/>
    <w:rsid w:val="004275D3"/>
    <w:rsid w:val="00427BED"/>
    <w:rsid w:val="004304A2"/>
    <w:rsid w:val="0043212F"/>
    <w:rsid w:val="0043300F"/>
    <w:rsid w:val="004333E7"/>
    <w:rsid w:val="00433475"/>
    <w:rsid w:val="00434040"/>
    <w:rsid w:val="004341AA"/>
    <w:rsid w:val="00434CCF"/>
    <w:rsid w:val="00434D61"/>
    <w:rsid w:val="0043665D"/>
    <w:rsid w:val="00436925"/>
    <w:rsid w:val="004370CA"/>
    <w:rsid w:val="00441224"/>
    <w:rsid w:val="00441DE6"/>
    <w:rsid w:val="0044212F"/>
    <w:rsid w:val="00442F6E"/>
    <w:rsid w:val="00443141"/>
    <w:rsid w:val="004432AB"/>
    <w:rsid w:val="00443555"/>
    <w:rsid w:val="00443564"/>
    <w:rsid w:val="00443A9F"/>
    <w:rsid w:val="00443AE3"/>
    <w:rsid w:val="00443B80"/>
    <w:rsid w:val="00444609"/>
    <w:rsid w:val="0044464A"/>
    <w:rsid w:val="00444F0F"/>
    <w:rsid w:val="004454F3"/>
    <w:rsid w:val="00445643"/>
    <w:rsid w:val="00445BF9"/>
    <w:rsid w:val="00445FE1"/>
    <w:rsid w:val="00446612"/>
    <w:rsid w:val="004479CD"/>
    <w:rsid w:val="00450023"/>
    <w:rsid w:val="004518F9"/>
    <w:rsid w:val="00451C19"/>
    <w:rsid w:val="004521C9"/>
    <w:rsid w:val="004530F2"/>
    <w:rsid w:val="00453AE9"/>
    <w:rsid w:val="004541D1"/>
    <w:rsid w:val="004545AF"/>
    <w:rsid w:val="0045602F"/>
    <w:rsid w:val="004562C3"/>
    <w:rsid w:val="004564BB"/>
    <w:rsid w:val="00456602"/>
    <w:rsid w:val="00456FE8"/>
    <w:rsid w:val="00457619"/>
    <w:rsid w:val="00457CA5"/>
    <w:rsid w:val="0046173E"/>
    <w:rsid w:val="0046178A"/>
    <w:rsid w:val="00461845"/>
    <w:rsid w:val="004618AB"/>
    <w:rsid w:val="0046199E"/>
    <w:rsid w:val="0046276D"/>
    <w:rsid w:val="00463373"/>
    <w:rsid w:val="004639D3"/>
    <w:rsid w:val="00463E10"/>
    <w:rsid w:val="00463E7B"/>
    <w:rsid w:val="00463E8F"/>
    <w:rsid w:val="0046431C"/>
    <w:rsid w:val="00464529"/>
    <w:rsid w:val="004645F2"/>
    <w:rsid w:val="00464B3C"/>
    <w:rsid w:val="00464CEC"/>
    <w:rsid w:val="00464F20"/>
    <w:rsid w:val="00465886"/>
    <w:rsid w:val="00466131"/>
    <w:rsid w:val="004661E5"/>
    <w:rsid w:val="0046643B"/>
    <w:rsid w:val="00467908"/>
    <w:rsid w:val="00467BD6"/>
    <w:rsid w:val="00467C32"/>
    <w:rsid w:val="004700CC"/>
    <w:rsid w:val="00470427"/>
    <w:rsid w:val="00470A0E"/>
    <w:rsid w:val="00470F26"/>
    <w:rsid w:val="00471142"/>
    <w:rsid w:val="00471654"/>
    <w:rsid w:val="004719F8"/>
    <w:rsid w:val="00471D08"/>
    <w:rsid w:val="00471E2A"/>
    <w:rsid w:val="00472456"/>
    <w:rsid w:val="004724EB"/>
    <w:rsid w:val="00472AF1"/>
    <w:rsid w:val="0047370F"/>
    <w:rsid w:val="00473770"/>
    <w:rsid w:val="00473927"/>
    <w:rsid w:val="0047396D"/>
    <w:rsid w:val="00473A1A"/>
    <w:rsid w:val="00473C15"/>
    <w:rsid w:val="00473C94"/>
    <w:rsid w:val="00473CB5"/>
    <w:rsid w:val="00475AAB"/>
    <w:rsid w:val="004760DA"/>
    <w:rsid w:val="0047615E"/>
    <w:rsid w:val="0047665B"/>
    <w:rsid w:val="00476989"/>
    <w:rsid w:val="00476ACE"/>
    <w:rsid w:val="00476BB8"/>
    <w:rsid w:val="00476E24"/>
    <w:rsid w:val="00476FDC"/>
    <w:rsid w:val="00477907"/>
    <w:rsid w:val="00477B42"/>
    <w:rsid w:val="00481103"/>
    <w:rsid w:val="004811BE"/>
    <w:rsid w:val="004811DD"/>
    <w:rsid w:val="00481A22"/>
    <w:rsid w:val="00482483"/>
    <w:rsid w:val="00482828"/>
    <w:rsid w:val="00482905"/>
    <w:rsid w:val="00483954"/>
    <w:rsid w:val="00483B1F"/>
    <w:rsid w:val="00484556"/>
    <w:rsid w:val="004846AB"/>
    <w:rsid w:val="00484E67"/>
    <w:rsid w:val="004851A9"/>
    <w:rsid w:val="00485301"/>
    <w:rsid w:val="00485869"/>
    <w:rsid w:val="00485B06"/>
    <w:rsid w:val="0048635F"/>
    <w:rsid w:val="0048746F"/>
    <w:rsid w:val="0048784A"/>
    <w:rsid w:val="00487E21"/>
    <w:rsid w:val="00487E25"/>
    <w:rsid w:val="0049017E"/>
    <w:rsid w:val="00490196"/>
    <w:rsid w:val="004901D2"/>
    <w:rsid w:val="004907A6"/>
    <w:rsid w:val="0049080A"/>
    <w:rsid w:val="00490A66"/>
    <w:rsid w:val="00490EF9"/>
    <w:rsid w:val="0049110F"/>
    <w:rsid w:val="0049112E"/>
    <w:rsid w:val="00491224"/>
    <w:rsid w:val="00491651"/>
    <w:rsid w:val="004919B1"/>
    <w:rsid w:val="00491CA3"/>
    <w:rsid w:val="00491EA9"/>
    <w:rsid w:val="00492120"/>
    <w:rsid w:val="004925E8"/>
    <w:rsid w:val="004928A8"/>
    <w:rsid w:val="00492F6E"/>
    <w:rsid w:val="00493C7E"/>
    <w:rsid w:val="004942AD"/>
    <w:rsid w:val="004942F6"/>
    <w:rsid w:val="00494EC8"/>
    <w:rsid w:val="00495387"/>
    <w:rsid w:val="00495678"/>
    <w:rsid w:val="00495B28"/>
    <w:rsid w:val="00495F96"/>
    <w:rsid w:val="00496200"/>
    <w:rsid w:val="00496A71"/>
    <w:rsid w:val="00496F36"/>
    <w:rsid w:val="004971C1"/>
    <w:rsid w:val="00497788"/>
    <w:rsid w:val="004A07D4"/>
    <w:rsid w:val="004A0B0D"/>
    <w:rsid w:val="004A107C"/>
    <w:rsid w:val="004A131F"/>
    <w:rsid w:val="004A162C"/>
    <w:rsid w:val="004A2DCE"/>
    <w:rsid w:val="004A3086"/>
    <w:rsid w:val="004A4075"/>
    <w:rsid w:val="004A4223"/>
    <w:rsid w:val="004A4AF4"/>
    <w:rsid w:val="004A4F96"/>
    <w:rsid w:val="004A55D7"/>
    <w:rsid w:val="004A560E"/>
    <w:rsid w:val="004A584E"/>
    <w:rsid w:val="004A5C91"/>
    <w:rsid w:val="004A6EAB"/>
    <w:rsid w:val="004A6FC4"/>
    <w:rsid w:val="004A7543"/>
    <w:rsid w:val="004B0C58"/>
    <w:rsid w:val="004B10BE"/>
    <w:rsid w:val="004B1218"/>
    <w:rsid w:val="004B1617"/>
    <w:rsid w:val="004B1873"/>
    <w:rsid w:val="004B1A36"/>
    <w:rsid w:val="004B2522"/>
    <w:rsid w:val="004B2658"/>
    <w:rsid w:val="004B271E"/>
    <w:rsid w:val="004B2793"/>
    <w:rsid w:val="004B2D70"/>
    <w:rsid w:val="004B46DD"/>
    <w:rsid w:val="004B4D7C"/>
    <w:rsid w:val="004B50B4"/>
    <w:rsid w:val="004B5F64"/>
    <w:rsid w:val="004B6038"/>
    <w:rsid w:val="004B72E5"/>
    <w:rsid w:val="004B7983"/>
    <w:rsid w:val="004B7BA9"/>
    <w:rsid w:val="004C0FAA"/>
    <w:rsid w:val="004C0FC1"/>
    <w:rsid w:val="004C18CB"/>
    <w:rsid w:val="004C2147"/>
    <w:rsid w:val="004C22B2"/>
    <w:rsid w:val="004C2492"/>
    <w:rsid w:val="004C25D4"/>
    <w:rsid w:val="004C284A"/>
    <w:rsid w:val="004C28A6"/>
    <w:rsid w:val="004C292A"/>
    <w:rsid w:val="004C3EB3"/>
    <w:rsid w:val="004C40F6"/>
    <w:rsid w:val="004C47E2"/>
    <w:rsid w:val="004C4C65"/>
    <w:rsid w:val="004C59B1"/>
    <w:rsid w:val="004C5D19"/>
    <w:rsid w:val="004C5EC0"/>
    <w:rsid w:val="004C6662"/>
    <w:rsid w:val="004C6D60"/>
    <w:rsid w:val="004C729F"/>
    <w:rsid w:val="004C7BE6"/>
    <w:rsid w:val="004C7DD4"/>
    <w:rsid w:val="004D032B"/>
    <w:rsid w:val="004D0423"/>
    <w:rsid w:val="004D079B"/>
    <w:rsid w:val="004D0D63"/>
    <w:rsid w:val="004D1A29"/>
    <w:rsid w:val="004D1A44"/>
    <w:rsid w:val="004D234A"/>
    <w:rsid w:val="004D236D"/>
    <w:rsid w:val="004D2429"/>
    <w:rsid w:val="004D2B5A"/>
    <w:rsid w:val="004D3CDC"/>
    <w:rsid w:val="004D41B6"/>
    <w:rsid w:val="004D43F7"/>
    <w:rsid w:val="004D4D18"/>
    <w:rsid w:val="004D5553"/>
    <w:rsid w:val="004D6423"/>
    <w:rsid w:val="004D68EF"/>
    <w:rsid w:val="004D6A04"/>
    <w:rsid w:val="004D75B6"/>
    <w:rsid w:val="004D7798"/>
    <w:rsid w:val="004D7BA1"/>
    <w:rsid w:val="004D7BE4"/>
    <w:rsid w:val="004D7CE9"/>
    <w:rsid w:val="004E0AE1"/>
    <w:rsid w:val="004E0E52"/>
    <w:rsid w:val="004E11FA"/>
    <w:rsid w:val="004E1C9E"/>
    <w:rsid w:val="004E2400"/>
    <w:rsid w:val="004E2642"/>
    <w:rsid w:val="004E2691"/>
    <w:rsid w:val="004E26DA"/>
    <w:rsid w:val="004E28DE"/>
    <w:rsid w:val="004E29C1"/>
    <w:rsid w:val="004E2DE4"/>
    <w:rsid w:val="004E300A"/>
    <w:rsid w:val="004E306A"/>
    <w:rsid w:val="004E3955"/>
    <w:rsid w:val="004E39B9"/>
    <w:rsid w:val="004E3DEF"/>
    <w:rsid w:val="004E44E4"/>
    <w:rsid w:val="004E515B"/>
    <w:rsid w:val="004E563B"/>
    <w:rsid w:val="004E5925"/>
    <w:rsid w:val="004E5966"/>
    <w:rsid w:val="004E5E29"/>
    <w:rsid w:val="004E6AF1"/>
    <w:rsid w:val="004E7093"/>
    <w:rsid w:val="004E7263"/>
    <w:rsid w:val="004F1941"/>
    <w:rsid w:val="004F1F5E"/>
    <w:rsid w:val="004F2224"/>
    <w:rsid w:val="004F2268"/>
    <w:rsid w:val="004F23AA"/>
    <w:rsid w:val="004F3CF9"/>
    <w:rsid w:val="004F3E25"/>
    <w:rsid w:val="004F3FBE"/>
    <w:rsid w:val="004F44C0"/>
    <w:rsid w:val="004F4770"/>
    <w:rsid w:val="004F507E"/>
    <w:rsid w:val="004F52F5"/>
    <w:rsid w:val="004F5316"/>
    <w:rsid w:val="004F53ED"/>
    <w:rsid w:val="004F6086"/>
    <w:rsid w:val="004F65D4"/>
    <w:rsid w:val="004F73F4"/>
    <w:rsid w:val="0050039C"/>
    <w:rsid w:val="005007E0"/>
    <w:rsid w:val="0050132B"/>
    <w:rsid w:val="00501D6D"/>
    <w:rsid w:val="0050244E"/>
    <w:rsid w:val="005024E6"/>
    <w:rsid w:val="005027B7"/>
    <w:rsid w:val="00502B00"/>
    <w:rsid w:val="005030E9"/>
    <w:rsid w:val="00503FA3"/>
    <w:rsid w:val="00504096"/>
    <w:rsid w:val="00504612"/>
    <w:rsid w:val="00504B86"/>
    <w:rsid w:val="00505A4D"/>
    <w:rsid w:val="00505CAC"/>
    <w:rsid w:val="00505D58"/>
    <w:rsid w:val="00506CDB"/>
    <w:rsid w:val="00506D08"/>
    <w:rsid w:val="0050725E"/>
    <w:rsid w:val="00507696"/>
    <w:rsid w:val="005100D5"/>
    <w:rsid w:val="0051026B"/>
    <w:rsid w:val="005102F3"/>
    <w:rsid w:val="005116CE"/>
    <w:rsid w:val="00511A6E"/>
    <w:rsid w:val="005122D2"/>
    <w:rsid w:val="005123D5"/>
    <w:rsid w:val="005125AA"/>
    <w:rsid w:val="00512C0C"/>
    <w:rsid w:val="005137E0"/>
    <w:rsid w:val="005138B7"/>
    <w:rsid w:val="00513D19"/>
    <w:rsid w:val="00513E42"/>
    <w:rsid w:val="00514250"/>
    <w:rsid w:val="00514AA3"/>
    <w:rsid w:val="00514B71"/>
    <w:rsid w:val="00514DB6"/>
    <w:rsid w:val="005164A1"/>
    <w:rsid w:val="005167E9"/>
    <w:rsid w:val="005168F6"/>
    <w:rsid w:val="00517652"/>
    <w:rsid w:val="00517965"/>
    <w:rsid w:val="00517E87"/>
    <w:rsid w:val="00517F69"/>
    <w:rsid w:val="00517F81"/>
    <w:rsid w:val="0052015B"/>
    <w:rsid w:val="00520A7A"/>
    <w:rsid w:val="00520AF3"/>
    <w:rsid w:val="0052151C"/>
    <w:rsid w:val="005224B9"/>
    <w:rsid w:val="00522AC3"/>
    <w:rsid w:val="00522E05"/>
    <w:rsid w:val="00523159"/>
    <w:rsid w:val="00523453"/>
    <w:rsid w:val="0052423D"/>
    <w:rsid w:val="005242E6"/>
    <w:rsid w:val="00524FC3"/>
    <w:rsid w:val="0052520A"/>
    <w:rsid w:val="005252D8"/>
    <w:rsid w:val="005256DA"/>
    <w:rsid w:val="0052589E"/>
    <w:rsid w:val="00525CC2"/>
    <w:rsid w:val="00525D43"/>
    <w:rsid w:val="00526064"/>
    <w:rsid w:val="00526106"/>
    <w:rsid w:val="0052644F"/>
    <w:rsid w:val="005269E1"/>
    <w:rsid w:val="00526C10"/>
    <w:rsid w:val="00526C6C"/>
    <w:rsid w:val="00526E2E"/>
    <w:rsid w:val="00526F4A"/>
    <w:rsid w:val="00527280"/>
    <w:rsid w:val="005272CA"/>
    <w:rsid w:val="0052775E"/>
    <w:rsid w:val="005277B4"/>
    <w:rsid w:val="00527A6A"/>
    <w:rsid w:val="00530E2B"/>
    <w:rsid w:val="00530FF6"/>
    <w:rsid w:val="0053159A"/>
    <w:rsid w:val="00531838"/>
    <w:rsid w:val="00531841"/>
    <w:rsid w:val="0053234B"/>
    <w:rsid w:val="00532735"/>
    <w:rsid w:val="005329A1"/>
    <w:rsid w:val="005330C2"/>
    <w:rsid w:val="00533149"/>
    <w:rsid w:val="0053350A"/>
    <w:rsid w:val="005338C7"/>
    <w:rsid w:val="00533E82"/>
    <w:rsid w:val="00534260"/>
    <w:rsid w:val="00535516"/>
    <w:rsid w:val="005364B0"/>
    <w:rsid w:val="00536C5F"/>
    <w:rsid w:val="00536F2E"/>
    <w:rsid w:val="005370EA"/>
    <w:rsid w:val="00537F7D"/>
    <w:rsid w:val="005404FF"/>
    <w:rsid w:val="00540C3E"/>
    <w:rsid w:val="00542389"/>
    <w:rsid w:val="00542694"/>
    <w:rsid w:val="00542E22"/>
    <w:rsid w:val="00544209"/>
    <w:rsid w:val="005447B8"/>
    <w:rsid w:val="005454C8"/>
    <w:rsid w:val="00545C26"/>
    <w:rsid w:val="00545E53"/>
    <w:rsid w:val="00546349"/>
    <w:rsid w:val="005467E4"/>
    <w:rsid w:val="0054721F"/>
    <w:rsid w:val="00550224"/>
    <w:rsid w:val="00551867"/>
    <w:rsid w:val="005520C5"/>
    <w:rsid w:val="005521BD"/>
    <w:rsid w:val="00552219"/>
    <w:rsid w:val="0055239D"/>
    <w:rsid w:val="00553595"/>
    <w:rsid w:val="00553EA3"/>
    <w:rsid w:val="00553FE4"/>
    <w:rsid w:val="00554EE3"/>
    <w:rsid w:val="005559F3"/>
    <w:rsid w:val="00555B3B"/>
    <w:rsid w:val="005560F7"/>
    <w:rsid w:val="0055685A"/>
    <w:rsid w:val="005568DE"/>
    <w:rsid w:val="00556D2C"/>
    <w:rsid w:val="00556E83"/>
    <w:rsid w:val="00557284"/>
    <w:rsid w:val="00557D52"/>
    <w:rsid w:val="00560025"/>
    <w:rsid w:val="00560054"/>
    <w:rsid w:val="0056052E"/>
    <w:rsid w:val="0056072C"/>
    <w:rsid w:val="005607A0"/>
    <w:rsid w:val="00560AD4"/>
    <w:rsid w:val="00560DA1"/>
    <w:rsid w:val="005612A8"/>
    <w:rsid w:val="00561AAA"/>
    <w:rsid w:val="00562B43"/>
    <w:rsid w:val="00562BE9"/>
    <w:rsid w:val="00562F93"/>
    <w:rsid w:val="0056338F"/>
    <w:rsid w:val="00564172"/>
    <w:rsid w:val="00566846"/>
    <w:rsid w:val="0056766A"/>
    <w:rsid w:val="00567992"/>
    <w:rsid w:val="00567E63"/>
    <w:rsid w:val="0057005E"/>
    <w:rsid w:val="005704E3"/>
    <w:rsid w:val="00570905"/>
    <w:rsid w:val="00570B41"/>
    <w:rsid w:val="00570C59"/>
    <w:rsid w:val="00570CD4"/>
    <w:rsid w:val="00570F72"/>
    <w:rsid w:val="005711E6"/>
    <w:rsid w:val="00573C01"/>
    <w:rsid w:val="00574298"/>
    <w:rsid w:val="005743BF"/>
    <w:rsid w:val="00574C25"/>
    <w:rsid w:val="00574D25"/>
    <w:rsid w:val="00575241"/>
    <w:rsid w:val="0057535E"/>
    <w:rsid w:val="00575415"/>
    <w:rsid w:val="005758FE"/>
    <w:rsid w:val="00575BDD"/>
    <w:rsid w:val="005768E7"/>
    <w:rsid w:val="0057693F"/>
    <w:rsid w:val="0057695A"/>
    <w:rsid w:val="00576F1C"/>
    <w:rsid w:val="00577289"/>
    <w:rsid w:val="00577432"/>
    <w:rsid w:val="005776F2"/>
    <w:rsid w:val="00580BC0"/>
    <w:rsid w:val="005814A5"/>
    <w:rsid w:val="00582520"/>
    <w:rsid w:val="005829F0"/>
    <w:rsid w:val="00583D1D"/>
    <w:rsid w:val="00584044"/>
    <w:rsid w:val="0058463A"/>
    <w:rsid w:val="005846DA"/>
    <w:rsid w:val="00584A30"/>
    <w:rsid w:val="00584FB0"/>
    <w:rsid w:val="00584FB8"/>
    <w:rsid w:val="00585638"/>
    <w:rsid w:val="00585D0C"/>
    <w:rsid w:val="00586610"/>
    <w:rsid w:val="005866E1"/>
    <w:rsid w:val="00586749"/>
    <w:rsid w:val="00586799"/>
    <w:rsid w:val="005868E0"/>
    <w:rsid w:val="00586E93"/>
    <w:rsid w:val="005871AB"/>
    <w:rsid w:val="0058775A"/>
    <w:rsid w:val="005903DE"/>
    <w:rsid w:val="005904FA"/>
    <w:rsid w:val="00590956"/>
    <w:rsid w:val="005910D9"/>
    <w:rsid w:val="00591399"/>
    <w:rsid w:val="00591403"/>
    <w:rsid w:val="0059157A"/>
    <w:rsid w:val="00591AFC"/>
    <w:rsid w:val="00592928"/>
    <w:rsid w:val="0059302F"/>
    <w:rsid w:val="005933A4"/>
    <w:rsid w:val="005934B8"/>
    <w:rsid w:val="00593FFB"/>
    <w:rsid w:val="005948DA"/>
    <w:rsid w:val="005949F7"/>
    <w:rsid w:val="00594C60"/>
    <w:rsid w:val="00594CC5"/>
    <w:rsid w:val="005955E7"/>
    <w:rsid w:val="005958C6"/>
    <w:rsid w:val="00595946"/>
    <w:rsid w:val="00595980"/>
    <w:rsid w:val="00596124"/>
    <w:rsid w:val="0059667F"/>
    <w:rsid w:val="005A000A"/>
    <w:rsid w:val="005A099F"/>
    <w:rsid w:val="005A0E0A"/>
    <w:rsid w:val="005A15E8"/>
    <w:rsid w:val="005A1632"/>
    <w:rsid w:val="005A1AC4"/>
    <w:rsid w:val="005A2F4E"/>
    <w:rsid w:val="005A30EE"/>
    <w:rsid w:val="005A3F71"/>
    <w:rsid w:val="005A46E5"/>
    <w:rsid w:val="005A4866"/>
    <w:rsid w:val="005A4F18"/>
    <w:rsid w:val="005A52D1"/>
    <w:rsid w:val="005A5BB9"/>
    <w:rsid w:val="005A5C7D"/>
    <w:rsid w:val="005A70B5"/>
    <w:rsid w:val="005A74BD"/>
    <w:rsid w:val="005A75AA"/>
    <w:rsid w:val="005A7738"/>
    <w:rsid w:val="005A78EB"/>
    <w:rsid w:val="005B0143"/>
    <w:rsid w:val="005B0CA8"/>
    <w:rsid w:val="005B0E34"/>
    <w:rsid w:val="005B123B"/>
    <w:rsid w:val="005B135E"/>
    <w:rsid w:val="005B15ED"/>
    <w:rsid w:val="005B178E"/>
    <w:rsid w:val="005B22E9"/>
    <w:rsid w:val="005B238A"/>
    <w:rsid w:val="005B266C"/>
    <w:rsid w:val="005B350A"/>
    <w:rsid w:val="005B3BA0"/>
    <w:rsid w:val="005B472B"/>
    <w:rsid w:val="005B4D71"/>
    <w:rsid w:val="005B5912"/>
    <w:rsid w:val="005B5A8B"/>
    <w:rsid w:val="005B5ABB"/>
    <w:rsid w:val="005B5E9B"/>
    <w:rsid w:val="005B6297"/>
    <w:rsid w:val="005B63D2"/>
    <w:rsid w:val="005B67B2"/>
    <w:rsid w:val="005B6DD2"/>
    <w:rsid w:val="005B73A6"/>
    <w:rsid w:val="005B74E5"/>
    <w:rsid w:val="005B7E7F"/>
    <w:rsid w:val="005C046D"/>
    <w:rsid w:val="005C1066"/>
    <w:rsid w:val="005C1716"/>
    <w:rsid w:val="005C2052"/>
    <w:rsid w:val="005C2D72"/>
    <w:rsid w:val="005C3D8E"/>
    <w:rsid w:val="005C42E0"/>
    <w:rsid w:val="005C44B3"/>
    <w:rsid w:val="005C46C6"/>
    <w:rsid w:val="005C50E2"/>
    <w:rsid w:val="005C5364"/>
    <w:rsid w:val="005C5F8E"/>
    <w:rsid w:val="005C6780"/>
    <w:rsid w:val="005C68F6"/>
    <w:rsid w:val="005C6D9B"/>
    <w:rsid w:val="005C73EA"/>
    <w:rsid w:val="005D0030"/>
    <w:rsid w:val="005D061F"/>
    <w:rsid w:val="005D0961"/>
    <w:rsid w:val="005D10A3"/>
    <w:rsid w:val="005D2120"/>
    <w:rsid w:val="005D2286"/>
    <w:rsid w:val="005D3279"/>
    <w:rsid w:val="005D3585"/>
    <w:rsid w:val="005D3C66"/>
    <w:rsid w:val="005D4072"/>
    <w:rsid w:val="005D418D"/>
    <w:rsid w:val="005D56B5"/>
    <w:rsid w:val="005D5F50"/>
    <w:rsid w:val="005D629E"/>
    <w:rsid w:val="005D6C4B"/>
    <w:rsid w:val="005D6E35"/>
    <w:rsid w:val="005D738C"/>
    <w:rsid w:val="005D743C"/>
    <w:rsid w:val="005E06C1"/>
    <w:rsid w:val="005E087F"/>
    <w:rsid w:val="005E0DE6"/>
    <w:rsid w:val="005E13EB"/>
    <w:rsid w:val="005E29A7"/>
    <w:rsid w:val="005E2A7A"/>
    <w:rsid w:val="005E2F35"/>
    <w:rsid w:val="005E301C"/>
    <w:rsid w:val="005E33E3"/>
    <w:rsid w:val="005E3CE5"/>
    <w:rsid w:val="005E4052"/>
    <w:rsid w:val="005E4F3E"/>
    <w:rsid w:val="005E5B8F"/>
    <w:rsid w:val="005E6079"/>
    <w:rsid w:val="005E6109"/>
    <w:rsid w:val="005E687D"/>
    <w:rsid w:val="005E7551"/>
    <w:rsid w:val="005E75AB"/>
    <w:rsid w:val="005E79C8"/>
    <w:rsid w:val="005E7A62"/>
    <w:rsid w:val="005E7C5B"/>
    <w:rsid w:val="005F064D"/>
    <w:rsid w:val="005F097A"/>
    <w:rsid w:val="005F0E55"/>
    <w:rsid w:val="005F1141"/>
    <w:rsid w:val="005F12AE"/>
    <w:rsid w:val="005F1706"/>
    <w:rsid w:val="005F1A15"/>
    <w:rsid w:val="005F1C5F"/>
    <w:rsid w:val="005F2580"/>
    <w:rsid w:val="005F3383"/>
    <w:rsid w:val="005F4D36"/>
    <w:rsid w:val="005F4E9F"/>
    <w:rsid w:val="005F5211"/>
    <w:rsid w:val="005F5429"/>
    <w:rsid w:val="005F556E"/>
    <w:rsid w:val="005F56C0"/>
    <w:rsid w:val="005F59B8"/>
    <w:rsid w:val="005F5C5B"/>
    <w:rsid w:val="005F62BC"/>
    <w:rsid w:val="005F7B45"/>
    <w:rsid w:val="005F7BAD"/>
    <w:rsid w:val="005F7F17"/>
    <w:rsid w:val="006001A6"/>
    <w:rsid w:val="0060029A"/>
    <w:rsid w:val="006005F5"/>
    <w:rsid w:val="0060064B"/>
    <w:rsid w:val="00600F1F"/>
    <w:rsid w:val="00601571"/>
    <w:rsid w:val="00601C97"/>
    <w:rsid w:val="00601CB8"/>
    <w:rsid w:val="00602241"/>
    <w:rsid w:val="00602588"/>
    <w:rsid w:val="00602716"/>
    <w:rsid w:val="0060310B"/>
    <w:rsid w:val="00603638"/>
    <w:rsid w:val="00603A57"/>
    <w:rsid w:val="00603ABF"/>
    <w:rsid w:val="00604368"/>
    <w:rsid w:val="0060441B"/>
    <w:rsid w:val="00604641"/>
    <w:rsid w:val="00605418"/>
    <w:rsid w:val="00606825"/>
    <w:rsid w:val="006075E5"/>
    <w:rsid w:val="006079AB"/>
    <w:rsid w:val="00607C44"/>
    <w:rsid w:val="00610AD8"/>
    <w:rsid w:val="00611637"/>
    <w:rsid w:val="006119FB"/>
    <w:rsid w:val="00611AC9"/>
    <w:rsid w:val="0061222E"/>
    <w:rsid w:val="00613D08"/>
    <w:rsid w:val="006140A1"/>
    <w:rsid w:val="006142DE"/>
    <w:rsid w:val="00614C16"/>
    <w:rsid w:val="0061523E"/>
    <w:rsid w:val="00615C73"/>
    <w:rsid w:val="00615ECD"/>
    <w:rsid w:val="00616226"/>
    <w:rsid w:val="00616366"/>
    <w:rsid w:val="00616DF8"/>
    <w:rsid w:val="00617103"/>
    <w:rsid w:val="0061797A"/>
    <w:rsid w:val="00617E3E"/>
    <w:rsid w:val="0062036A"/>
    <w:rsid w:val="0062081A"/>
    <w:rsid w:val="006208C9"/>
    <w:rsid w:val="00620999"/>
    <w:rsid w:val="006211C6"/>
    <w:rsid w:val="006212E6"/>
    <w:rsid w:val="00621300"/>
    <w:rsid w:val="00621AAC"/>
    <w:rsid w:val="006221BE"/>
    <w:rsid w:val="00622689"/>
    <w:rsid w:val="00622E5F"/>
    <w:rsid w:val="006233B5"/>
    <w:rsid w:val="0062340C"/>
    <w:rsid w:val="0062388C"/>
    <w:rsid w:val="00623B67"/>
    <w:rsid w:val="00623EC8"/>
    <w:rsid w:val="006247E7"/>
    <w:rsid w:val="00624D2C"/>
    <w:rsid w:val="00624E34"/>
    <w:rsid w:val="00626B70"/>
    <w:rsid w:val="00626EAC"/>
    <w:rsid w:val="006272A7"/>
    <w:rsid w:val="006275F4"/>
    <w:rsid w:val="00630292"/>
    <w:rsid w:val="00630725"/>
    <w:rsid w:val="006309B4"/>
    <w:rsid w:val="00631251"/>
    <w:rsid w:val="00631627"/>
    <w:rsid w:val="006319A0"/>
    <w:rsid w:val="006323C8"/>
    <w:rsid w:val="006333D8"/>
    <w:rsid w:val="006335CB"/>
    <w:rsid w:val="00634498"/>
    <w:rsid w:val="006346FE"/>
    <w:rsid w:val="00635003"/>
    <w:rsid w:val="0063531D"/>
    <w:rsid w:val="00635B4A"/>
    <w:rsid w:val="00636094"/>
    <w:rsid w:val="0063620A"/>
    <w:rsid w:val="00636623"/>
    <w:rsid w:val="006366E1"/>
    <w:rsid w:val="0063722A"/>
    <w:rsid w:val="00637483"/>
    <w:rsid w:val="006404DC"/>
    <w:rsid w:val="00640C81"/>
    <w:rsid w:val="00640CC1"/>
    <w:rsid w:val="00641BC8"/>
    <w:rsid w:val="00641CB4"/>
    <w:rsid w:val="00642217"/>
    <w:rsid w:val="006422F7"/>
    <w:rsid w:val="00642CED"/>
    <w:rsid w:val="0064346F"/>
    <w:rsid w:val="00643A23"/>
    <w:rsid w:val="00643F7B"/>
    <w:rsid w:val="00644195"/>
    <w:rsid w:val="006447B2"/>
    <w:rsid w:val="00645CEC"/>
    <w:rsid w:val="00646101"/>
    <w:rsid w:val="00646A4E"/>
    <w:rsid w:val="006470A3"/>
    <w:rsid w:val="00647226"/>
    <w:rsid w:val="006474F8"/>
    <w:rsid w:val="00647F6B"/>
    <w:rsid w:val="00650572"/>
    <w:rsid w:val="00650D34"/>
    <w:rsid w:val="006510AE"/>
    <w:rsid w:val="006510D0"/>
    <w:rsid w:val="00651AB5"/>
    <w:rsid w:val="00651E2B"/>
    <w:rsid w:val="00652492"/>
    <w:rsid w:val="00652651"/>
    <w:rsid w:val="006528DF"/>
    <w:rsid w:val="00652C10"/>
    <w:rsid w:val="00652E11"/>
    <w:rsid w:val="00652F43"/>
    <w:rsid w:val="00652F9F"/>
    <w:rsid w:val="0065418F"/>
    <w:rsid w:val="00654A40"/>
    <w:rsid w:val="00654C3B"/>
    <w:rsid w:val="0065536E"/>
    <w:rsid w:val="0065540D"/>
    <w:rsid w:val="006554DC"/>
    <w:rsid w:val="0065555C"/>
    <w:rsid w:val="0065571C"/>
    <w:rsid w:val="00655B6C"/>
    <w:rsid w:val="0065633D"/>
    <w:rsid w:val="006566B8"/>
    <w:rsid w:val="006572AF"/>
    <w:rsid w:val="006572BA"/>
    <w:rsid w:val="006573F4"/>
    <w:rsid w:val="00657662"/>
    <w:rsid w:val="00657E22"/>
    <w:rsid w:val="00660AD2"/>
    <w:rsid w:val="00660B5B"/>
    <w:rsid w:val="0066111C"/>
    <w:rsid w:val="00661382"/>
    <w:rsid w:val="006616EB"/>
    <w:rsid w:val="00662647"/>
    <w:rsid w:val="00662AC3"/>
    <w:rsid w:val="0066310C"/>
    <w:rsid w:val="00663245"/>
    <w:rsid w:val="006632BA"/>
    <w:rsid w:val="00663B1D"/>
    <w:rsid w:val="006643A8"/>
    <w:rsid w:val="006645C1"/>
    <w:rsid w:val="00664AC1"/>
    <w:rsid w:val="0066503F"/>
    <w:rsid w:val="006654E6"/>
    <w:rsid w:val="00666DE5"/>
    <w:rsid w:val="00667DBE"/>
    <w:rsid w:val="00670351"/>
    <w:rsid w:val="00670A4C"/>
    <w:rsid w:val="00670F5C"/>
    <w:rsid w:val="00670FB5"/>
    <w:rsid w:val="006714EB"/>
    <w:rsid w:val="00671598"/>
    <w:rsid w:val="006718FA"/>
    <w:rsid w:val="00671A3D"/>
    <w:rsid w:val="00672338"/>
    <w:rsid w:val="00672857"/>
    <w:rsid w:val="00673070"/>
    <w:rsid w:val="00673147"/>
    <w:rsid w:val="006741EE"/>
    <w:rsid w:val="0067470C"/>
    <w:rsid w:val="00674833"/>
    <w:rsid w:val="00675336"/>
    <w:rsid w:val="006753D6"/>
    <w:rsid w:val="00676679"/>
    <w:rsid w:val="0067682B"/>
    <w:rsid w:val="00676DF6"/>
    <w:rsid w:val="00677152"/>
    <w:rsid w:val="00677201"/>
    <w:rsid w:val="006809A4"/>
    <w:rsid w:val="00680C51"/>
    <w:rsid w:val="00680F51"/>
    <w:rsid w:val="00681664"/>
    <w:rsid w:val="00681676"/>
    <w:rsid w:val="006816D1"/>
    <w:rsid w:val="00682539"/>
    <w:rsid w:val="00682E7D"/>
    <w:rsid w:val="00682FEF"/>
    <w:rsid w:val="00683FBF"/>
    <w:rsid w:val="006842BE"/>
    <w:rsid w:val="00684E89"/>
    <w:rsid w:val="00685172"/>
    <w:rsid w:val="006854F8"/>
    <w:rsid w:val="00685597"/>
    <w:rsid w:val="00685C08"/>
    <w:rsid w:val="00685CA2"/>
    <w:rsid w:val="00686571"/>
    <w:rsid w:val="00686A97"/>
    <w:rsid w:val="00686DD5"/>
    <w:rsid w:val="00687606"/>
    <w:rsid w:val="00687A23"/>
    <w:rsid w:val="00687D75"/>
    <w:rsid w:val="006904FC"/>
    <w:rsid w:val="00690E1F"/>
    <w:rsid w:val="00690E61"/>
    <w:rsid w:val="006915A6"/>
    <w:rsid w:val="006917ED"/>
    <w:rsid w:val="0069200E"/>
    <w:rsid w:val="00692DE2"/>
    <w:rsid w:val="00693041"/>
    <w:rsid w:val="00693331"/>
    <w:rsid w:val="00693AEA"/>
    <w:rsid w:val="0069458A"/>
    <w:rsid w:val="006951A9"/>
    <w:rsid w:val="0069594F"/>
    <w:rsid w:val="00695E01"/>
    <w:rsid w:val="00695F92"/>
    <w:rsid w:val="00696018"/>
    <w:rsid w:val="0069618E"/>
    <w:rsid w:val="00696215"/>
    <w:rsid w:val="00696537"/>
    <w:rsid w:val="00697055"/>
    <w:rsid w:val="00697356"/>
    <w:rsid w:val="006A0892"/>
    <w:rsid w:val="006A0BCE"/>
    <w:rsid w:val="006A129D"/>
    <w:rsid w:val="006A1A88"/>
    <w:rsid w:val="006A1E69"/>
    <w:rsid w:val="006A2AE3"/>
    <w:rsid w:val="006A5213"/>
    <w:rsid w:val="006A530D"/>
    <w:rsid w:val="006A5B45"/>
    <w:rsid w:val="006A5CC9"/>
    <w:rsid w:val="006A5E10"/>
    <w:rsid w:val="006A6258"/>
    <w:rsid w:val="006A70C6"/>
    <w:rsid w:val="006A74A2"/>
    <w:rsid w:val="006A7F2B"/>
    <w:rsid w:val="006B03DD"/>
    <w:rsid w:val="006B1239"/>
    <w:rsid w:val="006B1E50"/>
    <w:rsid w:val="006B2B7A"/>
    <w:rsid w:val="006B3226"/>
    <w:rsid w:val="006B3354"/>
    <w:rsid w:val="006B3677"/>
    <w:rsid w:val="006B3A4B"/>
    <w:rsid w:val="006B3DDA"/>
    <w:rsid w:val="006B442D"/>
    <w:rsid w:val="006B445E"/>
    <w:rsid w:val="006B44AC"/>
    <w:rsid w:val="006B45F7"/>
    <w:rsid w:val="006B4685"/>
    <w:rsid w:val="006B4B41"/>
    <w:rsid w:val="006B4B6C"/>
    <w:rsid w:val="006B4D5E"/>
    <w:rsid w:val="006B55DC"/>
    <w:rsid w:val="006B584E"/>
    <w:rsid w:val="006B5FC6"/>
    <w:rsid w:val="006B62A3"/>
    <w:rsid w:val="006B6CA1"/>
    <w:rsid w:val="006B6E1A"/>
    <w:rsid w:val="006B6E30"/>
    <w:rsid w:val="006B7812"/>
    <w:rsid w:val="006B7D4A"/>
    <w:rsid w:val="006C017A"/>
    <w:rsid w:val="006C065B"/>
    <w:rsid w:val="006C0AAE"/>
    <w:rsid w:val="006C0CDA"/>
    <w:rsid w:val="006C1582"/>
    <w:rsid w:val="006C1DF0"/>
    <w:rsid w:val="006C217F"/>
    <w:rsid w:val="006C2832"/>
    <w:rsid w:val="006C2A79"/>
    <w:rsid w:val="006C308A"/>
    <w:rsid w:val="006C37DD"/>
    <w:rsid w:val="006C3AC2"/>
    <w:rsid w:val="006C433C"/>
    <w:rsid w:val="006C57E4"/>
    <w:rsid w:val="006C5CEF"/>
    <w:rsid w:val="006C63EC"/>
    <w:rsid w:val="006C7A7E"/>
    <w:rsid w:val="006C7B7D"/>
    <w:rsid w:val="006D05C3"/>
    <w:rsid w:val="006D0972"/>
    <w:rsid w:val="006D0F00"/>
    <w:rsid w:val="006D1014"/>
    <w:rsid w:val="006D18A2"/>
    <w:rsid w:val="006D2AA1"/>
    <w:rsid w:val="006D3DED"/>
    <w:rsid w:val="006D4426"/>
    <w:rsid w:val="006D46F5"/>
    <w:rsid w:val="006D5786"/>
    <w:rsid w:val="006D5A48"/>
    <w:rsid w:val="006D5B5D"/>
    <w:rsid w:val="006D60AD"/>
    <w:rsid w:val="006E042A"/>
    <w:rsid w:val="006E0438"/>
    <w:rsid w:val="006E04AA"/>
    <w:rsid w:val="006E058A"/>
    <w:rsid w:val="006E06FC"/>
    <w:rsid w:val="006E0821"/>
    <w:rsid w:val="006E0BA4"/>
    <w:rsid w:val="006E0D78"/>
    <w:rsid w:val="006E12F7"/>
    <w:rsid w:val="006E1773"/>
    <w:rsid w:val="006E31EF"/>
    <w:rsid w:val="006E33C4"/>
    <w:rsid w:val="006E346D"/>
    <w:rsid w:val="006E3673"/>
    <w:rsid w:val="006E3B7D"/>
    <w:rsid w:val="006E4422"/>
    <w:rsid w:val="006E4612"/>
    <w:rsid w:val="006E4E76"/>
    <w:rsid w:val="006E547D"/>
    <w:rsid w:val="006E5525"/>
    <w:rsid w:val="006E5999"/>
    <w:rsid w:val="006E59C1"/>
    <w:rsid w:val="006E5AAC"/>
    <w:rsid w:val="006E5C99"/>
    <w:rsid w:val="006E6047"/>
    <w:rsid w:val="006E6A5D"/>
    <w:rsid w:val="006E6C98"/>
    <w:rsid w:val="006E72D2"/>
    <w:rsid w:val="006E7337"/>
    <w:rsid w:val="006E7ABE"/>
    <w:rsid w:val="006F03CA"/>
    <w:rsid w:val="006F10D0"/>
    <w:rsid w:val="006F1D9A"/>
    <w:rsid w:val="006F2B68"/>
    <w:rsid w:val="006F2B6A"/>
    <w:rsid w:val="006F2CD3"/>
    <w:rsid w:val="006F301F"/>
    <w:rsid w:val="006F370C"/>
    <w:rsid w:val="006F3795"/>
    <w:rsid w:val="006F37D0"/>
    <w:rsid w:val="006F38C8"/>
    <w:rsid w:val="006F3C41"/>
    <w:rsid w:val="006F47AE"/>
    <w:rsid w:val="006F492C"/>
    <w:rsid w:val="006F5154"/>
    <w:rsid w:val="006F5380"/>
    <w:rsid w:val="006F5AD6"/>
    <w:rsid w:val="006F5E04"/>
    <w:rsid w:val="006F64CB"/>
    <w:rsid w:val="006F65BC"/>
    <w:rsid w:val="006F6731"/>
    <w:rsid w:val="006F6A13"/>
    <w:rsid w:val="006F7D96"/>
    <w:rsid w:val="00700182"/>
    <w:rsid w:val="00700358"/>
    <w:rsid w:val="00700A5A"/>
    <w:rsid w:val="00700F0A"/>
    <w:rsid w:val="0070162F"/>
    <w:rsid w:val="00701860"/>
    <w:rsid w:val="00701DD2"/>
    <w:rsid w:val="00702813"/>
    <w:rsid w:val="00702F88"/>
    <w:rsid w:val="0070310B"/>
    <w:rsid w:val="00703282"/>
    <w:rsid w:val="00703379"/>
    <w:rsid w:val="0070340B"/>
    <w:rsid w:val="00703638"/>
    <w:rsid w:val="007037A8"/>
    <w:rsid w:val="00703A81"/>
    <w:rsid w:val="0070422D"/>
    <w:rsid w:val="0070426C"/>
    <w:rsid w:val="007049FC"/>
    <w:rsid w:val="00704C51"/>
    <w:rsid w:val="00704E40"/>
    <w:rsid w:val="00705968"/>
    <w:rsid w:val="00706559"/>
    <w:rsid w:val="00706635"/>
    <w:rsid w:val="00706D73"/>
    <w:rsid w:val="00707013"/>
    <w:rsid w:val="00707DE2"/>
    <w:rsid w:val="00710235"/>
    <w:rsid w:val="00710EA7"/>
    <w:rsid w:val="007117DC"/>
    <w:rsid w:val="00711983"/>
    <w:rsid w:val="00711BCB"/>
    <w:rsid w:val="00712128"/>
    <w:rsid w:val="00712A92"/>
    <w:rsid w:val="00712B31"/>
    <w:rsid w:val="00712C3F"/>
    <w:rsid w:val="00713724"/>
    <w:rsid w:val="00713A39"/>
    <w:rsid w:val="00713C05"/>
    <w:rsid w:val="00715328"/>
    <w:rsid w:val="007157ED"/>
    <w:rsid w:val="007158F4"/>
    <w:rsid w:val="00716457"/>
    <w:rsid w:val="007164D1"/>
    <w:rsid w:val="00716BAF"/>
    <w:rsid w:val="0071749F"/>
    <w:rsid w:val="00717576"/>
    <w:rsid w:val="007178DB"/>
    <w:rsid w:val="00717CDF"/>
    <w:rsid w:val="00717F08"/>
    <w:rsid w:val="00721337"/>
    <w:rsid w:val="007213A5"/>
    <w:rsid w:val="00721B5F"/>
    <w:rsid w:val="0072287F"/>
    <w:rsid w:val="00722944"/>
    <w:rsid w:val="00722996"/>
    <w:rsid w:val="00722C89"/>
    <w:rsid w:val="007230E9"/>
    <w:rsid w:val="00723104"/>
    <w:rsid w:val="00723377"/>
    <w:rsid w:val="00723EFD"/>
    <w:rsid w:val="0072429D"/>
    <w:rsid w:val="007248B0"/>
    <w:rsid w:val="007251C4"/>
    <w:rsid w:val="00725448"/>
    <w:rsid w:val="00725841"/>
    <w:rsid w:val="00725BF4"/>
    <w:rsid w:val="00725C39"/>
    <w:rsid w:val="007266CD"/>
    <w:rsid w:val="007269FE"/>
    <w:rsid w:val="00726F1E"/>
    <w:rsid w:val="00727F97"/>
    <w:rsid w:val="007304FC"/>
    <w:rsid w:val="00730B07"/>
    <w:rsid w:val="00730B31"/>
    <w:rsid w:val="00731193"/>
    <w:rsid w:val="0073173B"/>
    <w:rsid w:val="00731B03"/>
    <w:rsid w:val="007323F7"/>
    <w:rsid w:val="007325D8"/>
    <w:rsid w:val="00732990"/>
    <w:rsid w:val="00733276"/>
    <w:rsid w:val="007339A8"/>
    <w:rsid w:val="00733AA3"/>
    <w:rsid w:val="00734169"/>
    <w:rsid w:val="007342B0"/>
    <w:rsid w:val="00734302"/>
    <w:rsid w:val="00734305"/>
    <w:rsid w:val="00734543"/>
    <w:rsid w:val="00734687"/>
    <w:rsid w:val="00734AA9"/>
    <w:rsid w:val="00734DED"/>
    <w:rsid w:val="00735B69"/>
    <w:rsid w:val="007360C2"/>
    <w:rsid w:val="00736EF7"/>
    <w:rsid w:val="0073785E"/>
    <w:rsid w:val="0073794E"/>
    <w:rsid w:val="00737BFE"/>
    <w:rsid w:val="0074003B"/>
    <w:rsid w:val="00740262"/>
    <w:rsid w:val="00740721"/>
    <w:rsid w:val="007407AB"/>
    <w:rsid w:val="00741204"/>
    <w:rsid w:val="00741AC0"/>
    <w:rsid w:val="00741B9A"/>
    <w:rsid w:val="00741E7B"/>
    <w:rsid w:val="00742178"/>
    <w:rsid w:val="0074227E"/>
    <w:rsid w:val="00742828"/>
    <w:rsid w:val="00742DC6"/>
    <w:rsid w:val="0074356F"/>
    <w:rsid w:val="00743DF1"/>
    <w:rsid w:val="00744277"/>
    <w:rsid w:val="0074446A"/>
    <w:rsid w:val="00744526"/>
    <w:rsid w:val="0074523F"/>
    <w:rsid w:val="00745F9E"/>
    <w:rsid w:val="00747BB3"/>
    <w:rsid w:val="007500CC"/>
    <w:rsid w:val="00750569"/>
    <w:rsid w:val="00751EBA"/>
    <w:rsid w:val="007524BA"/>
    <w:rsid w:val="0075275E"/>
    <w:rsid w:val="0075360F"/>
    <w:rsid w:val="00753757"/>
    <w:rsid w:val="0075381D"/>
    <w:rsid w:val="00753BF3"/>
    <w:rsid w:val="0075458F"/>
    <w:rsid w:val="007547F1"/>
    <w:rsid w:val="00754D3B"/>
    <w:rsid w:val="007559F1"/>
    <w:rsid w:val="00755C08"/>
    <w:rsid w:val="00755DBD"/>
    <w:rsid w:val="00756905"/>
    <w:rsid w:val="00756D4F"/>
    <w:rsid w:val="00757BA6"/>
    <w:rsid w:val="00757BDF"/>
    <w:rsid w:val="00757D1A"/>
    <w:rsid w:val="00760791"/>
    <w:rsid w:val="007608CA"/>
    <w:rsid w:val="007609C8"/>
    <w:rsid w:val="007617E8"/>
    <w:rsid w:val="00761A03"/>
    <w:rsid w:val="007636C1"/>
    <w:rsid w:val="00763B7F"/>
    <w:rsid w:val="00763CAC"/>
    <w:rsid w:val="007646E4"/>
    <w:rsid w:val="00764A8D"/>
    <w:rsid w:val="00764D98"/>
    <w:rsid w:val="00764EDC"/>
    <w:rsid w:val="00764FF2"/>
    <w:rsid w:val="0076539F"/>
    <w:rsid w:val="007654E8"/>
    <w:rsid w:val="00765568"/>
    <w:rsid w:val="007662A3"/>
    <w:rsid w:val="00767697"/>
    <w:rsid w:val="0076788E"/>
    <w:rsid w:val="00770652"/>
    <w:rsid w:val="00771C9C"/>
    <w:rsid w:val="00771E95"/>
    <w:rsid w:val="007726AA"/>
    <w:rsid w:val="00772A2B"/>
    <w:rsid w:val="007738DF"/>
    <w:rsid w:val="007748F0"/>
    <w:rsid w:val="00775317"/>
    <w:rsid w:val="00775A55"/>
    <w:rsid w:val="00776227"/>
    <w:rsid w:val="00776279"/>
    <w:rsid w:val="0077630A"/>
    <w:rsid w:val="007766C0"/>
    <w:rsid w:val="007766C4"/>
    <w:rsid w:val="00777470"/>
    <w:rsid w:val="00777A7F"/>
    <w:rsid w:val="00780019"/>
    <w:rsid w:val="00780076"/>
    <w:rsid w:val="0078008D"/>
    <w:rsid w:val="0078045E"/>
    <w:rsid w:val="00780B83"/>
    <w:rsid w:val="0078132F"/>
    <w:rsid w:val="00781AAB"/>
    <w:rsid w:val="00781FC6"/>
    <w:rsid w:val="0078361E"/>
    <w:rsid w:val="00783970"/>
    <w:rsid w:val="007840D3"/>
    <w:rsid w:val="00784443"/>
    <w:rsid w:val="00784528"/>
    <w:rsid w:val="00784650"/>
    <w:rsid w:val="00784D90"/>
    <w:rsid w:val="0078556E"/>
    <w:rsid w:val="00785891"/>
    <w:rsid w:val="00785BCA"/>
    <w:rsid w:val="007861F8"/>
    <w:rsid w:val="007861FF"/>
    <w:rsid w:val="00786215"/>
    <w:rsid w:val="007863C4"/>
    <w:rsid w:val="007865CC"/>
    <w:rsid w:val="00786700"/>
    <w:rsid w:val="00786D0A"/>
    <w:rsid w:val="00786D15"/>
    <w:rsid w:val="00787334"/>
    <w:rsid w:val="00787664"/>
    <w:rsid w:val="00787A40"/>
    <w:rsid w:val="00787CDA"/>
    <w:rsid w:val="007906E6"/>
    <w:rsid w:val="00790F4B"/>
    <w:rsid w:val="007912B6"/>
    <w:rsid w:val="00791E35"/>
    <w:rsid w:val="00792302"/>
    <w:rsid w:val="00792AC7"/>
    <w:rsid w:val="00792CF1"/>
    <w:rsid w:val="0079327D"/>
    <w:rsid w:val="007939E5"/>
    <w:rsid w:val="00793BBB"/>
    <w:rsid w:val="00793F42"/>
    <w:rsid w:val="0079423C"/>
    <w:rsid w:val="007942D6"/>
    <w:rsid w:val="00794443"/>
    <w:rsid w:val="00794552"/>
    <w:rsid w:val="00794B41"/>
    <w:rsid w:val="0079559A"/>
    <w:rsid w:val="0079588F"/>
    <w:rsid w:val="00795A3D"/>
    <w:rsid w:val="0079648C"/>
    <w:rsid w:val="007968B4"/>
    <w:rsid w:val="00796A55"/>
    <w:rsid w:val="0079759C"/>
    <w:rsid w:val="007A0068"/>
    <w:rsid w:val="007A0159"/>
    <w:rsid w:val="007A0347"/>
    <w:rsid w:val="007A0D65"/>
    <w:rsid w:val="007A0DCC"/>
    <w:rsid w:val="007A0E23"/>
    <w:rsid w:val="007A19F6"/>
    <w:rsid w:val="007A1E31"/>
    <w:rsid w:val="007A2290"/>
    <w:rsid w:val="007A2361"/>
    <w:rsid w:val="007A32F5"/>
    <w:rsid w:val="007A365A"/>
    <w:rsid w:val="007A3B81"/>
    <w:rsid w:val="007A3FC1"/>
    <w:rsid w:val="007A3FD7"/>
    <w:rsid w:val="007A41CE"/>
    <w:rsid w:val="007A429E"/>
    <w:rsid w:val="007A4DBF"/>
    <w:rsid w:val="007A58CD"/>
    <w:rsid w:val="007A5F3F"/>
    <w:rsid w:val="007A6102"/>
    <w:rsid w:val="007A65B0"/>
    <w:rsid w:val="007A6741"/>
    <w:rsid w:val="007A6A89"/>
    <w:rsid w:val="007A6D0E"/>
    <w:rsid w:val="007A6D85"/>
    <w:rsid w:val="007A74B6"/>
    <w:rsid w:val="007A7955"/>
    <w:rsid w:val="007B0B97"/>
    <w:rsid w:val="007B1035"/>
    <w:rsid w:val="007B105F"/>
    <w:rsid w:val="007B1636"/>
    <w:rsid w:val="007B175E"/>
    <w:rsid w:val="007B1E3F"/>
    <w:rsid w:val="007B2731"/>
    <w:rsid w:val="007B2D22"/>
    <w:rsid w:val="007B344D"/>
    <w:rsid w:val="007B3534"/>
    <w:rsid w:val="007B3809"/>
    <w:rsid w:val="007B39B7"/>
    <w:rsid w:val="007B3AE4"/>
    <w:rsid w:val="007B3E84"/>
    <w:rsid w:val="007B3FB2"/>
    <w:rsid w:val="007B416C"/>
    <w:rsid w:val="007B43F7"/>
    <w:rsid w:val="007B48C2"/>
    <w:rsid w:val="007B4AA3"/>
    <w:rsid w:val="007B524C"/>
    <w:rsid w:val="007B5C2D"/>
    <w:rsid w:val="007B604C"/>
    <w:rsid w:val="007B61D5"/>
    <w:rsid w:val="007B65C7"/>
    <w:rsid w:val="007B6BF2"/>
    <w:rsid w:val="007B734B"/>
    <w:rsid w:val="007B7458"/>
    <w:rsid w:val="007B7677"/>
    <w:rsid w:val="007B76CE"/>
    <w:rsid w:val="007B7775"/>
    <w:rsid w:val="007B7C63"/>
    <w:rsid w:val="007C01E4"/>
    <w:rsid w:val="007C1067"/>
    <w:rsid w:val="007C139F"/>
    <w:rsid w:val="007C1465"/>
    <w:rsid w:val="007C1581"/>
    <w:rsid w:val="007C268D"/>
    <w:rsid w:val="007C2E93"/>
    <w:rsid w:val="007C2ECF"/>
    <w:rsid w:val="007C32B4"/>
    <w:rsid w:val="007C383D"/>
    <w:rsid w:val="007C3AFC"/>
    <w:rsid w:val="007C494F"/>
    <w:rsid w:val="007C4A39"/>
    <w:rsid w:val="007C4D84"/>
    <w:rsid w:val="007C5406"/>
    <w:rsid w:val="007C61AF"/>
    <w:rsid w:val="007C71F3"/>
    <w:rsid w:val="007C7D00"/>
    <w:rsid w:val="007C7D5B"/>
    <w:rsid w:val="007D1BFF"/>
    <w:rsid w:val="007D1CE8"/>
    <w:rsid w:val="007D1FAB"/>
    <w:rsid w:val="007D2D8F"/>
    <w:rsid w:val="007D2E41"/>
    <w:rsid w:val="007D36F9"/>
    <w:rsid w:val="007D39CB"/>
    <w:rsid w:val="007D3D18"/>
    <w:rsid w:val="007D3EAB"/>
    <w:rsid w:val="007D46E8"/>
    <w:rsid w:val="007D49E5"/>
    <w:rsid w:val="007D6A09"/>
    <w:rsid w:val="007D7934"/>
    <w:rsid w:val="007D7F00"/>
    <w:rsid w:val="007E012C"/>
    <w:rsid w:val="007E0204"/>
    <w:rsid w:val="007E119E"/>
    <w:rsid w:val="007E1202"/>
    <w:rsid w:val="007E197D"/>
    <w:rsid w:val="007E2428"/>
    <w:rsid w:val="007E277E"/>
    <w:rsid w:val="007E2888"/>
    <w:rsid w:val="007E2F72"/>
    <w:rsid w:val="007E30DB"/>
    <w:rsid w:val="007E343D"/>
    <w:rsid w:val="007E352C"/>
    <w:rsid w:val="007E38EB"/>
    <w:rsid w:val="007E3CA2"/>
    <w:rsid w:val="007E48DB"/>
    <w:rsid w:val="007E4F04"/>
    <w:rsid w:val="007E5236"/>
    <w:rsid w:val="007E55A2"/>
    <w:rsid w:val="007E58A1"/>
    <w:rsid w:val="007E5ABB"/>
    <w:rsid w:val="007E5BEC"/>
    <w:rsid w:val="007E62AC"/>
    <w:rsid w:val="007E6537"/>
    <w:rsid w:val="007E68AE"/>
    <w:rsid w:val="007E6E28"/>
    <w:rsid w:val="007E7101"/>
    <w:rsid w:val="007F00B2"/>
    <w:rsid w:val="007F02C5"/>
    <w:rsid w:val="007F047E"/>
    <w:rsid w:val="007F0EA8"/>
    <w:rsid w:val="007F1C3E"/>
    <w:rsid w:val="007F1DA0"/>
    <w:rsid w:val="007F2287"/>
    <w:rsid w:val="007F22AB"/>
    <w:rsid w:val="007F2B26"/>
    <w:rsid w:val="007F2B3B"/>
    <w:rsid w:val="007F2C85"/>
    <w:rsid w:val="007F2D6A"/>
    <w:rsid w:val="007F3162"/>
    <w:rsid w:val="007F33CB"/>
    <w:rsid w:val="007F379F"/>
    <w:rsid w:val="007F39AC"/>
    <w:rsid w:val="007F3D06"/>
    <w:rsid w:val="007F4B3D"/>
    <w:rsid w:val="007F4B8A"/>
    <w:rsid w:val="007F5406"/>
    <w:rsid w:val="007F5A86"/>
    <w:rsid w:val="007F5AA6"/>
    <w:rsid w:val="007F6243"/>
    <w:rsid w:val="007F65A3"/>
    <w:rsid w:val="007F6DBD"/>
    <w:rsid w:val="007F7349"/>
    <w:rsid w:val="007F742F"/>
    <w:rsid w:val="007F784E"/>
    <w:rsid w:val="008003BF"/>
    <w:rsid w:val="008004E5"/>
    <w:rsid w:val="0080081C"/>
    <w:rsid w:val="00800F68"/>
    <w:rsid w:val="00801F7C"/>
    <w:rsid w:val="008023C1"/>
    <w:rsid w:val="0080245C"/>
    <w:rsid w:val="0080254E"/>
    <w:rsid w:val="0080293B"/>
    <w:rsid w:val="0080335B"/>
    <w:rsid w:val="00805234"/>
    <w:rsid w:val="00805530"/>
    <w:rsid w:val="0080724E"/>
    <w:rsid w:val="008072A2"/>
    <w:rsid w:val="00807841"/>
    <w:rsid w:val="0080784C"/>
    <w:rsid w:val="00807AEB"/>
    <w:rsid w:val="008108B3"/>
    <w:rsid w:val="0081117B"/>
    <w:rsid w:val="00811D15"/>
    <w:rsid w:val="00812220"/>
    <w:rsid w:val="00812A19"/>
    <w:rsid w:val="00812DCB"/>
    <w:rsid w:val="00814724"/>
    <w:rsid w:val="008147A0"/>
    <w:rsid w:val="008149C3"/>
    <w:rsid w:val="00814FD6"/>
    <w:rsid w:val="00815902"/>
    <w:rsid w:val="0081662D"/>
    <w:rsid w:val="00816A6B"/>
    <w:rsid w:val="00816A82"/>
    <w:rsid w:val="00816ED3"/>
    <w:rsid w:val="00816F42"/>
    <w:rsid w:val="00817243"/>
    <w:rsid w:val="00817BD3"/>
    <w:rsid w:val="00817D3D"/>
    <w:rsid w:val="00817E7E"/>
    <w:rsid w:val="00820068"/>
    <w:rsid w:val="00820435"/>
    <w:rsid w:val="00820D34"/>
    <w:rsid w:val="0082140B"/>
    <w:rsid w:val="008214AA"/>
    <w:rsid w:val="008227E1"/>
    <w:rsid w:val="0082291E"/>
    <w:rsid w:val="00822B8B"/>
    <w:rsid w:val="008238C1"/>
    <w:rsid w:val="00823C3E"/>
    <w:rsid w:val="0082404D"/>
    <w:rsid w:val="00824A7E"/>
    <w:rsid w:val="00824B97"/>
    <w:rsid w:val="00824DA2"/>
    <w:rsid w:val="00824F5A"/>
    <w:rsid w:val="00825064"/>
    <w:rsid w:val="00825541"/>
    <w:rsid w:val="00825673"/>
    <w:rsid w:val="00825E3B"/>
    <w:rsid w:val="00826FEE"/>
    <w:rsid w:val="008277AD"/>
    <w:rsid w:val="00827E43"/>
    <w:rsid w:val="00830672"/>
    <w:rsid w:val="0083082E"/>
    <w:rsid w:val="00830B07"/>
    <w:rsid w:val="00830D64"/>
    <w:rsid w:val="00831231"/>
    <w:rsid w:val="00831D04"/>
    <w:rsid w:val="00832F12"/>
    <w:rsid w:val="008338BE"/>
    <w:rsid w:val="00833AD6"/>
    <w:rsid w:val="008346DE"/>
    <w:rsid w:val="00834982"/>
    <w:rsid w:val="00834FBD"/>
    <w:rsid w:val="00835313"/>
    <w:rsid w:val="00835CAA"/>
    <w:rsid w:val="00835D7C"/>
    <w:rsid w:val="008366B6"/>
    <w:rsid w:val="00840357"/>
    <w:rsid w:val="00840444"/>
    <w:rsid w:val="00840484"/>
    <w:rsid w:val="00840AF2"/>
    <w:rsid w:val="00841490"/>
    <w:rsid w:val="00841A33"/>
    <w:rsid w:val="00841DEC"/>
    <w:rsid w:val="00842966"/>
    <w:rsid w:val="00844D5F"/>
    <w:rsid w:val="00844E8B"/>
    <w:rsid w:val="0084540F"/>
    <w:rsid w:val="008455BE"/>
    <w:rsid w:val="00845A3D"/>
    <w:rsid w:val="00845E83"/>
    <w:rsid w:val="00845EA4"/>
    <w:rsid w:val="00847D85"/>
    <w:rsid w:val="0085020B"/>
    <w:rsid w:val="0085072F"/>
    <w:rsid w:val="0085152F"/>
    <w:rsid w:val="0085168C"/>
    <w:rsid w:val="00851C89"/>
    <w:rsid w:val="00852267"/>
    <w:rsid w:val="0085228F"/>
    <w:rsid w:val="008523A6"/>
    <w:rsid w:val="0085257F"/>
    <w:rsid w:val="00852EDE"/>
    <w:rsid w:val="00853055"/>
    <w:rsid w:val="00853190"/>
    <w:rsid w:val="00853DEC"/>
    <w:rsid w:val="00853FB0"/>
    <w:rsid w:val="00854F06"/>
    <w:rsid w:val="00855B9E"/>
    <w:rsid w:val="00855E83"/>
    <w:rsid w:val="0085668C"/>
    <w:rsid w:val="00857133"/>
    <w:rsid w:val="00857162"/>
    <w:rsid w:val="00860589"/>
    <w:rsid w:val="00860721"/>
    <w:rsid w:val="008608F1"/>
    <w:rsid w:val="00861AAA"/>
    <w:rsid w:val="00861DB8"/>
    <w:rsid w:val="0086248E"/>
    <w:rsid w:val="00862748"/>
    <w:rsid w:val="00864578"/>
    <w:rsid w:val="00864683"/>
    <w:rsid w:val="008647C2"/>
    <w:rsid w:val="00864895"/>
    <w:rsid w:val="00865AE9"/>
    <w:rsid w:val="00865E0F"/>
    <w:rsid w:val="00866115"/>
    <w:rsid w:val="00866429"/>
    <w:rsid w:val="008667F0"/>
    <w:rsid w:val="008669CB"/>
    <w:rsid w:val="00866E98"/>
    <w:rsid w:val="008670DF"/>
    <w:rsid w:val="00867178"/>
    <w:rsid w:val="008676E0"/>
    <w:rsid w:val="00867BCF"/>
    <w:rsid w:val="00867C90"/>
    <w:rsid w:val="00867D1A"/>
    <w:rsid w:val="00867F52"/>
    <w:rsid w:val="008703DC"/>
    <w:rsid w:val="00870DE1"/>
    <w:rsid w:val="00871807"/>
    <w:rsid w:val="00871A4F"/>
    <w:rsid w:val="00871C4E"/>
    <w:rsid w:val="008720D3"/>
    <w:rsid w:val="0087297B"/>
    <w:rsid w:val="00872B2F"/>
    <w:rsid w:val="00873563"/>
    <w:rsid w:val="00873695"/>
    <w:rsid w:val="00873E42"/>
    <w:rsid w:val="0087443C"/>
    <w:rsid w:val="0087483D"/>
    <w:rsid w:val="00874B5A"/>
    <w:rsid w:val="00874B67"/>
    <w:rsid w:val="00874BF5"/>
    <w:rsid w:val="00874C39"/>
    <w:rsid w:val="00874F14"/>
    <w:rsid w:val="00875FE2"/>
    <w:rsid w:val="00876524"/>
    <w:rsid w:val="008765C8"/>
    <w:rsid w:val="00876841"/>
    <w:rsid w:val="00876CE3"/>
    <w:rsid w:val="00876F04"/>
    <w:rsid w:val="00877C03"/>
    <w:rsid w:val="00877DA1"/>
    <w:rsid w:val="00877E7A"/>
    <w:rsid w:val="00881DFF"/>
    <w:rsid w:val="008822DA"/>
    <w:rsid w:val="0088281E"/>
    <w:rsid w:val="008830C5"/>
    <w:rsid w:val="008830EC"/>
    <w:rsid w:val="00883822"/>
    <w:rsid w:val="00883A3E"/>
    <w:rsid w:val="00884288"/>
    <w:rsid w:val="00884539"/>
    <w:rsid w:val="008846CA"/>
    <w:rsid w:val="00884F20"/>
    <w:rsid w:val="00884F51"/>
    <w:rsid w:val="00884FB5"/>
    <w:rsid w:val="00885758"/>
    <w:rsid w:val="0088602F"/>
    <w:rsid w:val="008861CB"/>
    <w:rsid w:val="008862CB"/>
    <w:rsid w:val="00886511"/>
    <w:rsid w:val="008865CE"/>
    <w:rsid w:val="008866FD"/>
    <w:rsid w:val="0088672A"/>
    <w:rsid w:val="00886AB3"/>
    <w:rsid w:val="00886CCA"/>
    <w:rsid w:val="00886E43"/>
    <w:rsid w:val="00887443"/>
    <w:rsid w:val="00887A76"/>
    <w:rsid w:val="00887CB4"/>
    <w:rsid w:val="00887E81"/>
    <w:rsid w:val="008907ED"/>
    <w:rsid w:val="00890D2C"/>
    <w:rsid w:val="00890EB3"/>
    <w:rsid w:val="00891443"/>
    <w:rsid w:val="0089156A"/>
    <w:rsid w:val="00891819"/>
    <w:rsid w:val="00891B1D"/>
    <w:rsid w:val="00891D74"/>
    <w:rsid w:val="008922FB"/>
    <w:rsid w:val="008924BC"/>
    <w:rsid w:val="008931F3"/>
    <w:rsid w:val="008935CE"/>
    <w:rsid w:val="00893BE4"/>
    <w:rsid w:val="00893D93"/>
    <w:rsid w:val="00893DB0"/>
    <w:rsid w:val="00894573"/>
    <w:rsid w:val="0089472C"/>
    <w:rsid w:val="00894AB0"/>
    <w:rsid w:val="00896076"/>
    <w:rsid w:val="00896D6D"/>
    <w:rsid w:val="008A1A95"/>
    <w:rsid w:val="008A275D"/>
    <w:rsid w:val="008A357D"/>
    <w:rsid w:val="008A4166"/>
    <w:rsid w:val="008A43AB"/>
    <w:rsid w:val="008A4A40"/>
    <w:rsid w:val="008A4D04"/>
    <w:rsid w:val="008A51FC"/>
    <w:rsid w:val="008A568B"/>
    <w:rsid w:val="008A60A2"/>
    <w:rsid w:val="008A6116"/>
    <w:rsid w:val="008A62DA"/>
    <w:rsid w:val="008A64D7"/>
    <w:rsid w:val="008A65BB"/>
    <w:rsid w:val="008A69F4"/>
    <w:rsid w:val="008A6F3A"/>
    <w:rsid w:val="008A6FD5"/>
    <w:rsid w:val="008A7031"/>
    <w:rsid w:val="008A722D"/>
    <w:rsid w:val="008A7C59"/>
    <w:rsid w:val="008B00BB"/>
    <w:rsid w:val="008B1D73"/>
    <w:rsid w:val="008B21E6"/>
    <w:rsid w:val="008B2307"/>
    <w:rsid w:val="008B2748"/>
    <w:rsid w:val="008B2ADC"/>
    <w:rsid w:val="008B2B69"/>
    <w:rsid w:val="008B3E3C"/>
    <w:rsid w:val="008B499B"/>
    <w:rsid w:val="008B49F7"/>
    <w:rsid w:val="008B4CF2"/>
    <w:rsid w:val="008B5127"/>
    <w:rsid w:val="008B5467"/>
    <w:rsid w:val="008B5A91"/>
    <w:rsid w:val="008B5C6C"/>
    <w:rsid w:val="008B629C"/>
    <w:rsid w:val="008B78BF"/>
    <w:rsid w:val="008B7C15"/>
    <w:rsid w:val="008B7CC4"/>
    <w:rsid w:val="008B7FC4"/>
    <w:rsid w:val="008C0876"/>
    <w:rsid w:val="008C0A38"/>
    <w:rsid w:val="008C1B7D"/>
    <w:rsid w:val="008C1BF7"/>
    <w:rsid w:val="008C21EB"/>
    <w:rsid w:val="008C2A6D"/>
    <w:rsid w:val="008C2B2F"/>
    <w:rsid w:val="008C309D"/>
    <w:rsid w:val="008C34EE"/>
    <w:rsid w:val="008C3655"/>
    <w:rsid w:val="008C3678"/>
    <w:rsid w:val="008C404B"/>
    <w:rsid w:val="008C4897"/>
    <w:rsid w:val="008C4B2C"/>
    <w:rsid w:val="008C4CBD"/>
    <w:rsid w:val="008C5B81"/>
    <w:rsid w:val="008C616B"/>
    <w:rsid w:val="008C6593"/>
    <w:rsid w:val="008C65A8"/>
    <w:rsid w:val="008C6A71"/>
    <w:rsid w:val="008C6EEA"/>
    <w:rsid w:val="008C7592"/>
    <w:rsid w:val="008C7871"/>
    <w:rsid w:val="008D06AF"/>
    <w:rsid w:val="008D252D"/>
    <w:rsid w:val="008D2BD7"/>
    <w:rsid w:val="008D3056"/>
    <w:rsid w:val="008D30AD"/>
    <w:rsid w:val="008D37A2"/>
    <w:rsid w:val="008D53E8"/>
    <w:rsid w:val="008D5797"/>
    <w:rsid w:val="008D5D71"/>
    <w:rsid w:val="008D5E17"/>
    <w:rsid w:val="008D5E8F"/>
    <w:rsid w:val="008D612D"/>
    <w:rsid w:val="008D65E8"/>
    <w:rsid w:val="008D672F"/>
    <w:rsid w:val="008D7272"/>
    <w:rsid w:val="008D79AE"/>
    <w:rsid w:val="008E0178"/>
    <w:rsid w:val="008E1071"/>
    <w:rsid w:val="008E1F0E"/>
    <w:rsid w:val="008E253D"/>
    <w:rsid w:val="008E2785"/>
    <w:rsid w:val="008E2B9E"/>
    <w:rsid w:val="008E2D06"/>
    <w:rsid w:val="008E312B"/>
    <w:rsid w:val="008E3DB5"/>
    <w:rsid w:val="008E3F5A"/>
    <w:rsid w:val="008E4BF6"/>
    <w:rsid w:val="008E4EEA"/>
    <w:rsid w:val="008E5433"/>
    <w:rsid w:val="008E62FD"/>
    <w:rsid w:val="008E6348"/>
    <w:rsid w:val="008E6E44"/>
    <w:rsid w:val="008E6F89"/>
    <w:rsid w:val="008E71D9"/>
    <w:rsid w:val="008F0415"/>
    <w:rsid w:val="008F0490"/>
    <w:rsid w:val="008F10B3"/>
    <w:rsid w:val="008F10DF"/>
    <w:rsid w:val="008F13A5"/>
    <w:rsid w:val="008F13B5"/>
    <w:rsid w:val="008F1B0A"/>
    <w:rsid w:val="008F1B24"/>
    <w:rsid w:val="008F1CDB"/>
    <w:rsid w:val="008F26D9"/>
    <w:rsid w:val="008F2DD8"/>
    <w:rsid w:val="008F3480"/>
    <w:rsid w:val="008F35DD"/>
    <w:rsid w:val="008F4427"/>
    <w:rsid w:val="008F4464"/>
    <w:rsid w:val="008F44AB"/>
    <w:rsid w:val="008F4D3D"/>
    <w:rsid w:val="008F558B"/>
    <w:rsid w:val="008F576E"/>
    <w:rsid w:val="008F5C69"/>
    <w:rsid w:val="008F6B4D"/>
    <w:rsid w:val="008F6BE2"/>
    <w:rsid w:val="008F6DAE"/>
    <w:rsid w:val="008F6E16"/>
    <w:rsid w:val="008F6F6A"/>
    <w:rsid w:val="008F7238"/>
    <w:rsid w:val="008F740D"/>
    <w:rsid w:val="008F744C"/>
    <w:rsid w:val="008F754F"/>
    <w:rsid w:val="008F7734"/>
    <w:rsid w:val="008F794C"/>
    <w:rsid w:val="008F7C42"/>
    <w:rsid w:val="00900105"/>
    <w:rsid w:val="0090044B"/>
    <w:rsid w:val="00900D8B"/>
    <w:rsid w:val="009035B6"/>
    <w:rsid w:val="00904073"/>
    <w:rsid w:val="009044F3"/>
    <w:rsid w:val="009046EF"/>
    <w:rsid w:val="00904EEA"/>
    <w:rsid w:val="00905013"/>
    <w:rsid w:val="009070F2"/>
    <w:rsid w:val="00907372"/>
    <w:rsid w:val="00907A6B"/>
    <w:rsid w:val="00907AA5"/>
    <w:rsid w:val="00907CBE"/>
    <w:rsid w:val="00907F57"/>
    <w:rsid w:val="0091050A"/>
    <w:rsid w:val="00910755"/>
    <w:rsid w:val="00910DAC"/>
    <w:rsid w:val="009112BD"/>
    <w:rsid w:val="00911E6F"/>
    <w:rsid w:val="0091240F"/>
    <w:rsid w:val="0091270A"/>
    <w:rsid w:val="00912900"/>
    <w:rsid w:val="00912CC9"/>
    <w:rsid w:val="0091350B"/>
    <w:rsid w:val="009139D9"/>
    <w:rsid w:val="00914AD4"/>
    <w:rsid w:val="00914BEC"/>
    <w:rsid w:val="00915497"/>
    <w:rsid w:val="009155BD"/>
    <w:rsid w:val="00915B17"/>
    <w:rsid w:val="00915B1F"/>
    <w:rsid w:val="00916839"/>
    <w:rsid w:val="00917A1A"/>
    <w:rsid w:val="00917B2E"/>
    <w:rsid w:val="00917B4F"/>
    <w:rsid w:val="00917E9F"/>
    <w:rsid w:val="0092005A"/>
    <w:rsid w:val="009200A6"/>
    <w:rsid w:val="00920307"/>
    <w:rsid w:val="00920B1E"/>
    <w:rsid w:val="009214A3"/>
    <w:rsid w:val="009218BF"/>
    <w:rsid w:val="009225F3"/>
    <w:rsid w:val="0092297A"/>
    <w:rsid w:val="00922BA1"/>
    <w:rsid w:val="0092345C"/>
    <w:rsid w:val="00923549"/>
    <w:rsid w:val="00923613"/>
    <w:rsid w:val="00923C10"/>
    <w:rsid w:val="0092433C"/>
    <w:rsid w:val="00924552"/>
    <w:rsid w:val="009245B3"/>
    <w:rsid w:val="00924CF0"/>
    <w:rsid w:val="00925058"/>
    <w:rsid w:val="009251E1"/>
    <w:rsid w:val="0092532D"/>
    <w:rsid w:val="0092552A"/>
    <w:rsid w:val="0092575D"/>
    <w:rsid w:val="00925795"/>
    <w:rsid w:val="00925AAA"/>
    <w:rsid w:val="00925BE6"/>
    <w:rsid w:val="009265CA"/>
    <w:rsid w:val="009269AB"/>
    <w:rsid w:val="00926BA9"/>
    <w:rsid w:val="00927113"/>
    <w:rsid w:val="00927265"/>
    <w:rsid w:val="00927553"/>
    <w:rsid w:val="00927C05"/>
    <w:rsid w:val="00930086"/>
    <w:rsid w:val="00930B58"/>
    <w:rsid w:val="0093126D"/>
    <w:rsid w:val="009312E0"/>
    <w:rsid w:val="00931A7A"/>
    <w:rsid w:val="00932D37"/>
    <w:rsid w:val="00932D48"/>
    <w:rsid w:val="00933043"/>
    <w:rsid w:val="009332F3"/>
    <w:rsid w:val="0093333B"/>
    <w:rsid w:val="00933FC0"/>
    <w:rsid w:val="00934632"/>
    <w:rsid w:val="00934F32"/>
    <w:rsid w:val="0093567B"/>
    <w:rsid w:val="00935CA2"/>
    <w:rsid w:val="009361EC"/>
    <w:rsid w:val="009363DA"/>
    <w:rsid w:val="0093698A"/>
    <w:rsid w:val="00937AB0"/>
    <w:rsid w:val="00937BAA"/>
    <w:rsid w:val="00937F30"/>
    <w:rsid w:val="009400EF"/>
    <w:rsid w:val="009402AF"/>
    <w:rsid w:val="0094083F"/>
    <w:rsid w:val="00940B6D"/>
    <w:rsid w:val="00940CCC"/>
    <w:rsid w:val="00940E8C"/>
    <w:rsid w:val="00940F2B"/>
    <w:rsid w:val="009414A4"/>
    <w:rsid w:val="009418E7"/>
    <w:rsid w:val="00941AD9"/>
    <w:rsid w:val="00941EBA"/>
    <w:rsid w:val="00941FF2"/>
    <w:rsid w:val="009422BF"/>
    <w:rsid w:val="009429EC"/>
    <w:rsid w:val="00942CA4"/>
    <w:rsid w:val="00942CD8"/>
    <w:rsid w:val="00942D95"/>
    <w:rsid w:val="00943363"/>
    <w:rsid w:val="0094341D"/>
    <w:rsid w:val="00943933"/>
    <w:rsid w:val="00943A69"/>
    <w:rsid w:val="0094412F"/>
    <w:rsid w:val="00945909"/>
    <w:rsid w:val="00945B72"/>
    <w:rsid w:val="00946217"/>
    <w:rsid w:val="00946806"/>
    <w:rsid w:val="00946971"/>
    <w:rsid w:val="009469AF"/>
    <w:rsid w:val="00946A9B"/>
    <w:rsid w:val="00946AA9"/>
    <w:rsid w:val="00946F0B"/>
    <w:rsid w:val="00946FCE"/>
    <w:rsid w:val="00946FDF"/>
    <w:rsid w:val="00950501"/>
    <w:rsid w:val="0095098C"/>
    <w:rsid w:val="00950EE3"/>
    <w:rsid w:val="00951966"/>
    <w:rsid w:val="009522C5"/>
    <w:rsid w:val="00952681"/>
    <w:rsid w:val="00953622"/>
    <w:rsid w:val="00953B8B"/>
    <w:rsid w:val="009544D4"/>
    <w:rsid w:val="009547A8"/>
    <w:rsid w:val="00954BBC"/>
    <w:rsid w:val="00954CF6"/>
    <w:rsid w:val="009551F5"/>
    <w:rsid w:val="0095544D"/>
    <w:rsid w:val="00955755"/>
    <w:rsid w:val="009557CB"/>
    <w:rsid w:val="00955CB5"/>
    <w:rsid w:val="00955F86"/>
    <w:rsid w:val="00956048"/>
    <w:rsid w:val="00956499"/>
    <w:rsid w:val="00956E71"/>
    <w:rsid w:val="00957348"/>
    <w:rsid w:val="009573DA"/>
    <w:rsid w:val="00957B24"/>
    <w:rsid w:val="00957B88"/>
    <w:rsid w:val="00960112"/>
    <w:rsid w:val="00960239"/>
    <w:rsid w:val="009606FF"/>
    <w:rsid w:val="0096178A"/>
    <w:rsid w:val="00961C8F"/>
    <w:rsid w:val="00961F73"/>
    <w:rsid w:val="009629D6"/>
    <w:rsid w:val="00962B0E"/>
    <w:rsid w:val="00962BFB"/>
    <w:rsid w:val="009632B5"/>
    <w:rsid w:val="009637C1"/>
    <w:rsid w:val="00964BA4"/>
    <w:rsid w:val="00964C1E"/>
    <w:rsid w:val="00964C7F"/>
    <w:rsid w:val="00964CA6"/>
    <w:rsid w:val="00964DF2"/>
    <w:rsid w:val="00965554"/>
    <w:rsid w:val="009659F4"/>
    <w:rsid w:val="00966497"/>
    <w:rsid w:val="009665D4"/>
    <w:rsid w:val="00966747"/>
    <w:rsid w:val="00967534"/>
    <w:rsid w:val="0097009C"/>
    <w:rsid w:val="00970405"/>
    <w:rsid w:val="0097059F"/>
    <w:rsid w:val="00970A77"/>
    <w:rsid w:val="0097151C"/>
    <w:rsid w:val="009715FF"/>
    <w:rsid w:val="009717C2"/>
    <w:rsid w:val="00972A95"/>
    <w:rsid w:val="00972B98"/>
    <w:rsid w:val="0097388C"/>
    <w:rsid w:val="00973E02"/>
    <w:rsid w:val="00973EB7"/>
    <w:rsid w:val="00974043"/>
    <w:rsid w:val="009745EE"/>
    <w:rsid w:val="0097519B"/>
    <w:rsid w:val="0097537B"/>
    <w:rsid w:val="009757EA"/>
    <w:rsid w:val="00975895"/>
    <w:rsid w:val="009758FA"/>
    <w:rsid w:val="00975C1B"/>
    <w:rsid w:val="00975D79"/>
    <w:rsid w:val="00976309"/>
    <w:rsid w:val="00976BB4"/>
    <w:rsid w:val="00976CBF"/>
    <w:rsid w:val="00976DBE"/>
    <w:rsid w:val="0098008D"/>
    <w:rsid w:val="00980204"/>
    <w:rsid w:val="00980891"/>
    <w:rsid w:val="009818F9"/>
    <w:rsid w:val="00981F8A"/>
    <w:rsid w:val="00982332"/>
    <w:rsid w:val="009824A4"/>
    <w:rsid w:val="0098283B"/>
    <w:rsid w:val="00982C2C"/>
    <w:rsid w:val="0098302F"/>
    <w:rsid w:val="009830EA"/>
    <w:rsid w:val="0098318A"/>
    <w:rsid w:val="00983630"/>
    <w:rsid w:val="00983705"/>
    <w:rsid w:val="009838C0"/>
    <w:rsid w:val="00983AEC"/>
    <w:rsid w:val="00983BCD"/>
    <w:rsid w:val="009840DD"/>
    <w:rsid w:val="00984464"/>
    <w:rsid w:val="009845BF"/>
    <w:rsid w:val="00984CE9"/>
    <w:rsid w:val="009851EE"/>
    <w:rsid w:val="00985760"/>
    <w:rsid w:val="00985905"/>
    <w:rsid w:val="00985FFD"/>
    <w:rsid w:val="00986286"/>
    <w:rsid w:val="00986626"/>
    <w:rsid w:val="009876BC"/>
    <w:rsid w:val="009879FB"/>
    <w:rsid w:val="00987AA8"/>
    <w:rsid w:val="00987AF8"/>
    <w:rsid w:val="00987CAC"/>
    <w:rsid w:val="00990826"/>
    <w:rsid w:val="00990D2E"/>
    <w:rsid w:val="00991390"/>
    <w:rsid w:val="00991BDB"/>
    <w:rsid w:val="00991EAE"/>
    <w:rsid w:val="0099259E"/>
    <w:rsid w:val="009927E9"/>
    <w:rsid w:val="00993802"/>
    <w:rsid w:val="00993975"/>
    <w:rsid w:val="00993E0F"/>
    <w:rsid w:val="00994750"/>
    <w:rsid w:val="0099525A"/>
    <w:rsid w:val="0099574E"/>
    <w:rsid w:val="00995AB4"/>
    <w:rsid w:val="009970AA"/>
    <w:rsid w:val="00997995"/>
    <w:rsid w:val="00997C18"/>
    <w:rsid w:val="00997CEE"/>
    <w:rsid w:val="009A0EB2"/>
    <w:rsid w:val="009A0F82"/>
    <w:rsid w:val="009A157A"/>
    <w:rsid w:val="009A16F6"/>
    <w:rsid w:val="009A1A89"/>
    <w:rsid w:val="009A1AD9"/>
    <w:rsid w:val="009A1C5C"/>
    <w:rsid w:val="009A1F2F"/>
    <w:rsid w:val="009A237B"/>
    <w:rsid w:val="009A23EB"/>
    <w:rsid w:val="009A2FE6"/>
    <w:rsid w:val="009A3769"/>
    <w:rsid w:val="009A3D3C"/>
    <w:rsid w:val="009A4350"/>
    <w:rsid w:val="009A5227"/>
    <w:rsid w:val="009A5A90"/>
    <w:rsid w:val="009A68D0"/>
    <w:rsid w:val="009A6917"/>
    <w:rsid w:val="009A6F45"/>
    <w:rsid w:val="009B0990"/>
    <w:rsid w:val="009B128B"/>
    <w:rsid w:val="009B2532"/>
    <w:rsid w:val="009B2835"/>
    <w:rsid w:val="009B2B96"/>
    <w:rsid w:val="009B4147"/>
    <w:rsid w:val="009B4A7B"/>
    <w:rsid w:val="009B5BB7"/>
    <w:rsid w:val="009B6912"/>
    <w:rsid w:val="009B733A"/>
    <w:rsid w:val="009C0237"/>
    <w:rsid w:val="009C1AA8"/>
    <w:rsid w:val="009C1B24"/>
    <w:rsid w:val="009C2A45"/>
    <w:rsid w:val="009C2BB9"/>
    <w:rsid w:val="009C2D39"/>
    <w:rsid w:val="009C2D4D"/>
    <w:rsid w:val="009C37C7"/>
    <w:rsid w:val="009C3B14"/>
    <w:rsid w:val="009C3C7A"/>
    <w:rsid w:val="009C4B6B"/>
    <w:rsid w:val="009C4F05"/>
    <w:rsid w:val="009C4FBB"/>
    <w:rsid w:val="009C5AFD"/>
    <w:rsid w:val="009C6048"/>
    <w:rsid w:val="009C6696"/>
    <w:rsid w:val="009C6793"/>
    <w:rsid w:val="009C72AE"/>
    <w:rsid w:val="009C7D3A"/>
    <w:rsid w:val="009D0726"/>
    <w:rsid w:val="009D088B"/>
    <w:rsid w:val="009D110B"/>
    <w:rsid w:val="009D1927"/>
    <w:rsid w:val="009D19C8"/>
    <w:rsid w:val="009D2BF1"/>
    <w:rsid w:val="009D2E27"/>
    <w:rsid w:val="009D4187"/>
    <w:rsid w:val="009D49BF"/>
    <w:rsid w:val="009D5813"/>
    <w:rsid w:val="009D688C"/>
    <w:rsid w:val="009D7048"/>
    <w:rsid w:val="009D75A3"/>
    <w:rsid w:val="009D7AB2"/>
    <w:rsid w:val="009E02B5"/>
    <w:rsid w:val="009E052F"/>
    <w:rsid w:val="009E0E59"/>
    <w:rsid w:val="009E13EA"/>
    <w:rsid w:val="009E156D"/>
    <w:rsid w:val="009E2167"/>
    <w:rsid w:val="009E2556"/>
    <w:rsid w:val="009E26FD"/>
    <w:rsid w:val="009E2A21"/>
    <w:rsid w:val="009E2FC0"/>
    <w:rsid w:val="009E3F7A"/>
    <w:rsid w:val="009E4132"/>
    <w:rsid w:val="009E426A"/>
    <w:rsid w:val="009E439F"/>
    <w:rsid w:val="009E45F2"/>
    <w:rsid w:val="009E4892"/>
    <w:rsid w:val="009E55E9"/>
    <w:rsid w:val="009E5A6D"/>
    <w:rsid w:val="009E5F93"/>
    <w:rsid w:val="009E6036"/>
    <w:rsid w:val="009E6307"/>
    <w:rsid w:val="009E6AD1"/>
    <w:rsid w:val="009E6EA6"/>
    <w:rsid w:val="009E727D"/>
    <w:rsid w:val="009E78C7"/>
    <w:rsid w:val="009F0111"/>
    <w:rsid w:val="009F0367"/>
    <w:rsid w:val="009F0A30"/>
    <w:rsid w:val="009F175F"/>
    <w:rsid w:val="009F23D8"/>
    <w:rsid w:val="009F29A8"/>
    <w:rsid w:val="009F2BF1"/>
    <w:rsid w:val="009F2CDB"/>
    <w:rsid w:val="009F2FEB"/>
    <w:rsid w:val="009F3543"/>
    <w:rsid w:val="009F3C02"/>
    <w:rsid w:val="009F4A50"/>
    <w:rsid w:val="009F5616"/>
    <w:rsid w:val="009F592F"/>
    <w:rsid w:val="009F5A11"/>
    <w:rsid w:val="009F5AF8"/>
    <w:rsid w:val="009F5D45"/>
    <w:rsid w:val="009F6154"/>
    <w:rsid w:val="009F650A"/>
    <w:rsid w:val="009F67E5"/>
    <w:rsid w:val="009F6BAD"/>
    <w:rsid w:val="009F6BE4"/>
    <w:rsid w:val="009F6D6A"/>
    <w:rsid w:val="009F776B"/>
    <w:rsid w:val="009F7D96"/>
    <w:rsid w:val="00A0097B"/>
    <w:rsid w:val="00A00B8C"/>
    <w:rsid w:val="00A0228D"/>
    <w:rsid w:val="00A022AA"/>
    <w:rsid w:val="00A031FA"/>
    <w:rsid w:val="00A0327A"/>
    <w:rsid w:val="00A03B14"/>
    <w:rsid w:val="00A03D0F"/>
    <w:rsid w:val="00A05185"/>
    <w:rsid w:val="00A05842"/>
    <w:rsid w:val="00A05E01"/>
    <w:rsid w:val="00A05E32"/>
    <w:rsid w:val="00A0611F"/>
    <w:rsid w:val="00A073E1"/>
    <w:rsid w:val="00A10879"/>
    <w:rsid w:val="00A12088"/>
    <w:rsid w:val="00A12342"/>
    <w:rsid w:val="00A12B5D"/>
    <w:rsid w:val="00A12D36"/>
    <w:rsid w:val="00A14042"/>
    <w:rsid w:val="00A147C0"/>
    <w:rsid w:val="00A14937"/>
    <w:rsid w:val="00A14950"/>
    <w:rsid w:val="00A14ED8"/>
    <w:rsid w:val="00A154F7"/>
    <w:rsid w:val="00A15BEF"/>
    <w:rsid w:val="00A1629A"/>
    <w:rsid w:val="00A167E8"/>
    <w:rsid w:val="00A168A8"/>
    <w:rsid w:val="00A17092"/>
    <w:rsid w:val="00A171DC"/>
    <w:rsid w:val="00A17B61"/>
    <w:rsid w:val="00A17D0C"/>
    <w:rsid w:val="00A17DA8"/>
    <w:rsid w:val="00A17E51"/>
    <w:rsid w:val="00A20423"/>
    <w:rsid w:val="00A20578"/>
    <w:rsid w:val="00A20734"/>
    <w:rsid w:val="00A21FD1"/>
    <w:rsid w:val="00A2304F"/>
    <w:rsid w:val="00A23C35"/>
    <w:rsid w:val="00A23D6E"/>
    <w:rsid w:val="00A24086"/>
    <w:rsid w:val="00A2563D"/>
    <w:rsid w:val="00A25A56"/>
    <w:rsid w:val="00A2615D"/>
    <w:rsid w:val="00A262F3"/>
    <w:rsid w:val="00A26429"/>
    <w:rsid w:val="00A26497"/>
    <w:rsid w:val="00A2717D"/>
    <w:rsid w:val="00A27B0F"/>
    <w:rsid w:val="00A27E2D"/>
    <w:rsid w:val="00A30977"/>
    <w:rsid w:val="00A30E13"/>
    <w:rsid w:val="00A30E31"/>
    <w:rsid w:val="00A30EBE"/>
    <w:rsid w:val="00A3139E"/>
    <w:rsid w:val="00A31426"/>
    <w:rsid w:val="00A31CE7"/>
    <w:rsid w:val="00A31CF6"/>
    <w:rsid w:val="00A31EC8"/>
    <w:rsid w:val="00A31F71"/>
    <w:rsid w:val="00A322A9"/>
    <w:rsid w:val="00A32EAE"/>
    <w:rsid w:val="00A33785"/>
    <w:rsid w:val="00A3418A"/>
    <w:rsid w:val="00A34569"/>
    <w:rsid w:val="00A3514F"/>
    <w:rsid w:val="00A361EC"/>
    <w:rsid w:val="00A367B5"/>
    <w:rsid w:val="00A36A55"/>
    <w:rsid w:val="00A36C3E"/>
    <w:rsid w:val="00A36C5C"/>
    <w:rsid w:val="00A371FC"/>
    <w:rsid w:val="00A37778"/>
    <w:rsid w:val="00A37AC4"/>
    <w:rsid w:val="00A37FD3"/>
    <w:rsid w:val="00A40497"/>
    <w:rsid w:val="00A4060A"/>
    <w:rsid w:val="00A40AB5"/>
    <w:rsid w:val="00A40FB1"/>
    <w:rsid w:val="00A4187B"/>
    <w:rsid w:val="00A41966"/>
    <w:rsid w:val="00A41AFF"/>
    <w:rsid w:val="00A41CE1"/>
    <w:rsid w:val="00A41ED2"/>
    <w:rsid w:val="00A42BBB"/>
    <w:rsid w:val="00A42C03"/>
    <w:rsid w:val="00A43B46"/>
    <w:rsid w:val="00A445B8"/>
    <w:rsid w:val="00A44904"/>
    <w:rsid w:val="00A44DD1"/>
    <w:rsid w:val="00A44E32"/>
    <w:rsid w:val="00A46003"/>
    <w:rsid w:val="00A4618D"/>
    <w:rsid w:val="00A4677A"/>
    <w:rsid w:val="00A46A37"/>
    <w:rsid w:val="00A47027"/>
    <w:rsid w:val="00A470E9"/>
    <w:rsid w:val="00A47192"/>
    <w:rsid w:val="00A471F1"/>
    <w:rsid w:val="00A4759A"/>
    <w:rsid w:val="00A47D61"/>
    <w:rsid w:val="00A47E82"/>
    <w:rsid w:val="00A5070F"/>
    <w:rsid w:val="00A50ADB"/>
    <w:rsid w:val="00A50E73"/>
    <w:rsid w:val="00A514CD"/>
    <w:rsid w:val="00A5191D"/>
    <w:rsid w:val="00A5196F"/>
    <w:rsid w:val="00A51989"/>
    <w:rsid w:val="00A51DAF"/>
    <w:rsid w:val="00A51EB7"/>
    <w:rsid w:val="00A51EDE"/>
    <w:rsid w:val="00A5205B"/>
    <w:rsid w:val="00A52413"/>
    <w:rsid w:val="00A52662"/>
    <w:rsid w:val="00A52A55"/>
    <w:rsid w:val="00A52CB0"/>
    <w:rsid w:val="00A53319"/>
    <w:rsid w:val="00A53E78"/>
    <w:rsid w:val="00A54DD2"/>
    <w:rsid w:val="00A5511C"/>
    <w:rsid w:val="00A55132"/>
    <w:rsid w:val="00A555A1"/>
    <w:rsid w:val="00A55A43"/>
    <w:rsid w:val="00A55B54"/>
    <w:rsid w:val="00A55C4C"/>
    <w:rsid w:val="00A57A99"/>
    <w:rsid w:val="00A57FAF"/>
    <w:rsid w:val="00A6017F"/>
    <w:rsid w:val="00A609B8"/>
    <w:rsid w:val="00A60C83"/>
    <w:rsid w:val="00A60D8E"/>
    <w:rsid w:val="00A60E07"/>
    <w:rsid w:val="00A61070"/>
    <w:rsid w:val="00A6164A"/>
    <w:rsid w:val="00A61EF5"/>
    <w:rsid w:val="00A633FE"/>
    <w:rsid w:val="00A6426F"/>
    <w:rsid w:val="00A644AA"/>
    <w:rsid w:val="00A647A1"/>
    <w:rsid w:val="00A647FF"/>
    <w:rsid w:val="00A64A4B"/>
    <w:rsid w:val="00A64EBE"/>
    <w:rsid w:val="00A6518D"/>
    <w:rsid w:val="00A65F8C"/>
    <w:rsid w:val="00A6674E"/>
    <w:rsid w:val="00A6678F"/>
    <w:rsid w:val="00A668B9"/>
    <w:rsid w:val="00A67A55"/>
    <w:rsid w:val="00A700A0"/>
    <w:rsid w:val="00A703E6"/>
    <w:rsid w:val="00A7124F"/>
    <w:rsid w:val="00A71353"/>
    <w:rsid w:val="00A71455"/>
    <w:rsid w:val="00A71CED"/>
    <w:rsid w:val="00A71FBE"/>
    <w:rsid w:val="00A722ED"/>
    <w:rsid w:val="00A72558"/>
    <w:rsid w:val="00A7259F"/>
    <w:rsid w:val="00A7303C"/>
    <w:rsid w:val="00A7312E"/>
    <w:rsid w:val="00A733E7"/>
    <w:rsid w:val="00A73417"/>
    <w:rsid w:val="00A735AA"/>
    <w:rsid w:val="00A73A43"/>
    <w:rsid w:val="00A73D55"/>
    <w:rsid w:val="00A73DE5"/>
    <w:rsid w:val="00A7434F"/>
    <w:rsid w:val="00A74791"/>
    <w:rsid w:val="00A74912"/>
    <w:rsid w:val="00A74C1D"/>
    <w:rsid w:val="00A75544"/>
    <w:rsid w:val="00A7575D"/>
    <w:rsid w:val="00A75C60"/>
    <w:rsid w:val="00A7694F"/>
    <w:rsid w:val="00A76F54"/>
    <w:rsid w:val="00A80412"/>
    <w:rsid w:val="00A8057B"/>
    <w:rsid w:val="00A81356"/>
    <w:rsid w:val="00A818E9"/>
    <w:rsid w:val="00A83539"/>
    <w:rsid w:val="00A83838"/>
    <w:rsid w:val="00A841D7"/>
    <w:rsid w:val="00A846A7"/>
    <w:rsid w:val="00A84F98"/>
    <w:rsid w:val="00A850E2"/>
    <w:rsid w:val="00A8536A"/>
    <w:rsid w:val="00A859E1"/>
    <w:rsid w:val="00A8654A"/>
    <w:rsid w:val="00A875A9"/>
    <w:rsid w:val="00A87D94"/>
    <w:rsid w:val="00A87FF2"/>
    <w:rsid w:val="00A91477"/>
    <w:rsid w:val="00A91A00"/>
    <w:rsid w:val="00A9285C"/>
    <w:rsid w:val="00A92AF7"/>
    <w:rsid w:val="00A92F6A"/>
    <w:rsid w:val="00A9384C"/>
    <w:rsid w:val="00A93A76"/>
    <w:rsid w:val="00A9406C"/>
    <w:rsid w:val="00A942AE"/>
    <w:rsid w:val="00A943D8"/>
    <w:rsid w:val="00A94724"/>
    <w:rsid w:val="00A9590E"/>
    <w:rsid w:val="00A95B95"/>
    <w:rsid w:val="00A961D2"/>
    <w:rsid w:val="00A961F9"/>
    <w:rsid w:val="00A96E45"/>
    <w:rsid w:val="00A96F08"/>
    <w:rsid w:val="00A97032"/>
    <w:rsid w:val="00A97151"/>
    <w:rsid w:val="00A9748C"/>
    <w:rsid w:val="00A976D9"/>
    <w:rsid w:val="00A97EF2"/>
    <w:rsid w:val="00AA1C2E"/>
    <w:rsid w:val="00AA1F2D"/>
    <w:rsid w:val="00AA249D"/>
    <w:rsid w:val="00AA2587"/>
    <w:rsid w:val="00AA27FF"/>
    <w:rsid w:val="00AA3031"/>
    <w:rsid w:val="00AA325F"/>
    <w:rsid w:val="00AA3D3A"/>
    <w:rsid w:val="00AA4524"/>
    <w:rsid w:val="00AA4777"/>
    <w:rsid w:val="00AA4828"/>
    <w:rsid w:val="00AA4F86"/>
    <w:rsid w:val="00AA5C87"/>
    <w:rsid w:val="00AA6143"/>
    <w:rsid w:val="00AA6605"/>
    <w:rsid w:val="00AA66D6"/>
    <w:rsid w:val="00AA67EC"/>
    <w:rsid w:val="00AA6804"/>
    <w:rsid w:val="00AA6C2F"/>
    <w:rsid w:val="00AA76A3"/>
    <w:rsid w:val="00AA7B78"/>
    <w:rsid w:val="00AA7C1E"/>
    <w:rsid w:val="00AB005D"/>
    <w:rsid w:val="00AB0BA9"/>
    <w:rsid w:val="00AB0D75"/>
    <w:rsid w:val="00AB0F08"/>
    <w:rsid w:val="00AB1AA8"/>
    <w:rsid w:val="00AB1C5D"/>
    <w:rsid w:val="00AB1C75"/>
    <w:rsid w:val="00AB2048"/>
    <w:rsid w:val="00AB20D5"/>
    <w:rsid w:val="00AB2134"/>
    <w:rsid w:val="00AB2AEC"/>
    <w:rsid w:val="00AB2E16"/>
    <w:rsid w:val="00AB2E7E"/>
    <w:rsid w:val="00AB31B2"/>
    <w:rsid w:val="00AB37EE"/>
    <w:rsid w:val="00AB3D79"/>
    <w:rsid w:val="00AB421C"/>
    <w:rsid w:val="00AB4249"/>
    <w:rsid w:val="00AB464B"/>
    <w:rsid w:val="00AB4697"/>
    <w:rsid w:val="00AB46F7"/>
    <w:rsid w:val="00AB474E"/>
    <w:rsid w:val="00AB4C27"/>
    <w:rsid w:val="00AB505F"/>
    <w:rsid w:val="00AB51CF"/>
    <w:rsid w:val="00AB528B"/>
    <w:rsid w:val="00AB5894"/>
    <w:rsid w:val="00AB5A5C"/>
    <w:rsid w:val="00AB5BF5"/>
    <w:rsid w:val="00AB5C9E"/>
    <w:rsid w:val="00AB6456"/>
    <w:rsid w:val="00AB712F"/>
    <w:rsid w:val="00AB74C6"/>
    <w:rsid w:val="00AC0C4E"/>
    <w:rsid w:val="00AC130B"/>
    <w:rsid w:val="00AC1EC6"/>
    <w:rsid w:val="00AC2181"/>
    <w:rsid w:val="00AC3296"/>
    <w:rsid w:val="00AC37AC"/>
    <w:rsid w:val="00AC386B"/>
    <w:rsid w:val="00AC3D9D"/>
    <w:rsid w:val="00AC406E"/>
    <w:rsid w:val="00AC4AB3"/>
    <w:rsid w:val="00AC5A25"/>
    <w:rsid w:val="00AC5C04"/>
    <w:rsid w:val="00AC5DC2"/>
    <w:rsid w:val="00AC5F30"/>
    <w:rsid w:val="00AC6325"/>
    <w:rsid w:val="00AC6C28"/>
    <w:rsid w:val="00AC6EAA"/>
    <w:rsid w:val="00AC74B9"/>
    <w:rsid w:val="00AC7FD8"/>
    <w:rsid w:val="00AC7FE2"/>
    <w:rsid w:val="00AD116F"/>
    <w:rsid w:val="00AD296C"/>
    <w:rsid w:val="00AD2C85"/>
    <w:rsid w:val="00AD2CA3"/>
    <w:rsid w:val="00AD2CDE"/>
    <w:rsid w:val="00AD30DF"/>
    <w:rsid w:val="00AD341A"/>
    <w:rsid w:val="00AD377D"/>
    <w:rsid w:val="00AD3BE2"/>
    <w:rsid w:val="00AD3E9A"/>
    <w:rsid w:val="00AD418C"/>
    <w:rsid w:val="00AD47BE"/>
    <w:rsid w:val="00AD480F"/>
    <w:rsid w:val="00AD4FDD"/>
    <w:rsid w:val="00AD5026"/>
    <w:rsid w:val="00AD55DF"/>
    <w:rsid w:val="00AD5B0C"/>
    <w:rsid w:val="00AD5D7E"/>
    <w:rsid w:val="00AD5E41"/>
    <w:rsid w:val="00AD5ED0"/>
    <w:rsid w:val="00AD5EE3"/>
    <w:rsid w:val="00AD6270"/>
    <w:rsid w:val="00AD6BB3"/>
    <w:rsid w:val="00AD76E2"/>
    <w:rsid w:val="00AD7D78"/>
    <w:rsid w:val="00AD7E40"/>
    <w:rsid w:val="00AD7FC4"/>
    <w:rsid w:val="00AE0471"/>
    <w:rsid w:val="00AE0C55"/>
    <w:rsid w:val="00AE0C5D"/>
    <w:rsid w:val="00AE0E6D"/>
    <w:rsid w:val="00AE1043"/>
    <w:rsid w:val="00AE21E6"/>
    <w:rsid w:val="00AE2730"/>
    <w:rsid w:val="00AE2785"/>
    <w:rsid w:val="00AE2B8B"/>
    <w:rsid w:val="00AE2C55"/>
    <w:rsid w:val="00AE2F58"/>
    <w:rsid w:val="00AE30CD"/>
    <w:rsid w:val="00AE31ED"/>
    <w:rsid w:val="00AE34FD"/>
    <w:rsid w:val="00AE3839"/>
    <w:rsid w:val="00AE3CC1"/>
    <w:rsid w:val="00AE3DE9"/>
    <w:rsid w:val="00AE453E"/>
    <w:rsid w:val="00AE461E"/>
    <w:rsid w:val="00AE4E30"/>
    <w:rsid w:val="00AE5139"/>
    <w:rsid w:val="00AE5188"/>
    <w:rsid w:val="00AE56D6"/>
    <w:rsid w:val="00AE664F"/>
    <w:rsid w:val="00AE6C11"/>
    <w:rsid w:val="00AE6CB3"/>
    <w:rsid w:val="00AE70BF"/>
    <w:rsid w:val="00AE7400"/>
    <w:rsid w:val="00AE7D41"/>
    <w:rsid w:val="00AF0307"/>
    <w:rsid w:val="00AF0B0B"/>
    <w:rsid w:val="00AF2177"/>
    <w:rsid w:val="00AF244B"/>
    <w:rsid w:val="00AF25E7"/>
    <w:rsid w:val="00AF2B20"/>
    <w:rsid w:val="00AF3248"/>
    <w:rsid w:val="00AF40C8"/>
    <w:rsid w:val="00AF49A8"/>
    <w:rsid w:val="00AF49FF"/>
    <w:rsid w:val="00AF4A4E"/>
    <w:rsid w:val="00AF5772"/>
    <w:rsid w:val="00AF5879"/>
    <w:rsid w:val="00AF5DC8"/>
    <w:rsid w:val="00AF61DD"/>
    <w:rsid w:val="00AF63B8"/>
    <w:rsid w:val="00AF63C0"/>
    <w:rsid w:val="00AF63D3"/>
    <w:rsid w:val="00AF6D6C"/>
    <w:rsid w:val="00AF742D"/>
    <w:rsid w:val="00AF7C5B"/>
    <w:rsid w:val="00B0115F"/>
    <w:rsid w:val="00B011D2"/>
    <w:rsid w:val="00B01560"/>
    <w:rsid w:val="00B037D4"/>
    <w:rsid w:val="00B03A05"/>
    <w:rsid w:val="00B04423"/>
    <w:rsid w:val="00B04E65"/>
    <w:rsid w:val="00B05AC7"/>
    <w:rsid w:val="00B068A8"/>
    <w:rsid w:val="00B068F7"/>
    <w:rsid w:val="00B07003"/>
    <w:rsid w:val="00B07B86"/>
    <w:rsid w:val="00B07D86"/>
    <w:rsid w:val="00B105A5"/>
    <w:rsid w:val="00B10EEF"/>
    <w:rsid w:val="00B10FB4"/>
    <w:rsid w:val="00B11118"/>
    <w:rsid w:val="00B115A0"/>
    <w:rsid w:val="00B11670"/>
    <w:rsid w:val="00B11A25"/>
    <w:rsid w:val="00B11B52"/>
    <w:rsid w:val="00B11F39"/>
    <w:rsid w:val="00B12669"/>
    <w:rsid w:val="00B1294F"/>
    <w:rsid w:val="00B139A0"/>
    <w:rsid w:val="00B15068"/>
    <w:rsid w:val="00B1571A"/>
    <w:rsid w:val="00B15A6F"/>
    <w:rsid w:val="00B15B73"/>
    <w:rsid w:val="00B16461"/>
    <w:rsid w:val="00B16759"/>
    <w:rsid w:val="00B16D4D"/>
    <w:rsid w:val="00B16E8C"/>
    <w:rsid w:val="00B171D8"/>
    <w:rsid w:val="00B17B64"/>
    <w:rsid w:val="00B17F49"/>
    <w:rsid w:val="00B20B98"/>
    <w:rsid w:val="00B21045"/>
    <w:rsid w:val="00B214B6"/>
    <w:rsid w:val="00B21547"/>
    <w:rsid w:val="00B21AEE"/>
    <w:rsid w:val="00B2230E"/>
    <w:rsid w:val="00B22A86"/>
    <w:rsid w:val="00B235F9"/>
    <w:rsid w:val="00B24102"/>
    <w:rsid w:val="00B241AF"/>
    <w:rsid w:val="00B244F2"/>
    <w:rsid w:val="00B24918"/>
    <w:rsid w:val="00B24A0A"/>
    <w:rsid w:val="00B24C37"/>
    <w:rsid w:val="00B2591A"/>
    <w:rsid w:val="00B25A3E"/>
    <w:rsid w:val="00B25EC8"/>
    <w:rsid w:val="00B26F03"/>
    <w:rsid w:val="00B27341"/>
    <w:rsid w:val="00B2767D"/>
    <w:rsid w:val="00B27C99"/>
    <w:rsid w:val="00B3097A"/>
    <w:rsid w:val="00B31312"/>
    <w:rsid w:val="00B316DA"/>
    <w:rsid w:val="00B31AC4"/>
    <w:rsid w:val="00B31C4E"/>
    <w:rsid w:val="00B32274"/>
    <w:rsid w:val="00B328AB"/>
    <w:rsid w:val="00B329B3"/>
    <w:rsid w:val="00B32C32"/>
    <w:rsid w:val="00B331A2"/>
    <w:rsid w:val="00B33918"/>
    <w:rsid w:val="00B33AD5"/>
    <w:rsid w:val="00B33E83"/>
    <w:rsid w:val="00B33F38"/>
    <w:rsid w:val="00B34759"/>
    <w:rsid w:val="00B34C19"/>
    <w:rsid w:val="00B36CFD"/>
    <w:rsid w:val="00B370A7"/>
    <w:rsid w:val="00B37270"/>
    <w:rsid w:val="00B37585"/>
    <w:rsid w:val="00B375F2"/>
    <w:rsid w:val="00B37A31"/>
    <w:rsid w:val="00B4060D"/>
    <w:rsid w:val="00B40B12"/>
    <w:rsid w:val="00B40D81"/>
    <w:rsid w:val="00B415C6"/>
    <w:rsid w:val="00B416F0"/>
    <w:rsid w:val="00B41963"/>
    <w:rsid w:val="00B423E8"/>
    <w:rsid w:val="00B4363C"/>
    <w:rsid w:val="00B43A4B"/>
    <w:rsid w:val="00B43B75"/>
    <w:rsid w:val="00B43FFF"/>
    <w:rsid w:val="00B442B0"/>
    <w:rsid w:val="00B445C4"/>
    <w:rsid w:val="00B446A9"/>
    <w:rsid w:val="00B446E0"/>
    <w:rsid w:val="00B461CD"/>
    <w:rsid w:val="00B464DF"/>
    <w:rsid w:val="00B466A8"/>
    <w:rsid w:val="00B47727"/>
    <w:rsid w:val="00B47765"/>
    <w:rsid w:val="00B4787A"/>
    <w:rsid w:val="00B47B45"/>
    <w:rsid w:val="00B510CF"/>
    <w:rsid w:val="00B5157D"/>
    <w:rsid w:val="00B52895"/>
    <w:rsid w:val="00B529DD"/>
    <w:rsid w:val="00B52DDC"/>
    <w:rsid w:val="00B54978"/>
    <w:rsid w:val="00B54B48"/>
    <w:rsid w:val="00B54B5D"/>
    <w:rsid w:val="00B552C4"/>
    <w:rsid w:val="00B55471"/>
    <w:rsid w:val="00B55870"/>
    <w:rsid w:val="00B55D72"/>
    <w:rsid w:val="00B55D8E"/>
    <w:rsid w:val="00B56A3A"/>
    <w:rsid w:val="00B56F32"/>
    <w:rsid w:val="00B57138"/>
    <w:rsid w:val="00B60BEA"/>
    <w:rsid w:val="00B61DB1"/>
    <w:rsid w:val="00B61F43"/>
    <w:rsid w:val="00B62249"/>
    <w:rsid w:val="00B62C24"/>
    <w:rsid w:val="00B63A6E"/>
    <w:rsid w:val="00B63B72"/>
    <w:rsid w:val="00B6441A"/>
    <w:rsid w:val="00B64FC2"/>
    <w:rsid w:val="00B65059"/>
    <w:rsid w:val="00B65284"/>
    <w:rsid w:val="00B65704"/>
    <w:rsid w:val="00B658AC"/>
    <w:rsid w:val="00B661C6"/>
    <w:rsid w:val="00B668D2"/>
    <w:rsid w:val="00B66A61"/>
    <w:rsid w:val="00B66F89"/>
    <w:rsid w:val="00B7099F"/>
    <w:rsid w:val="00B70E80"/>
    <w:rsid w:val="00B7105A"/>
    <w:rsid w:val="00B71311"/>
    <w:rsid w:val="00B71455"/>
    <w:rsid w:val="00B71C1B"/>
    <w:rsid w:val="00B72026"/>
    <w:rsid w:val="00B72A88"/>
    <w:rsid w:val="00B73001"/>
    <w:rsid w:val="00B737F3"/>
    <w:rsid w:val="00B73E03"/>
    <w:rsid w:val="00B740D1"/>
    <w:rsid w:val="00B74C83"/>
    <w:rsid w:val="00B75CD4"/>
    <w:rsid w:val="00B75CED"/>
    <w:rsid w:val="00B764C8"/>
    <w:rsid w:val="00B76B3F"/>
    <w:rsid w:val="00B770BB"/>
    <w:rsid w:val="00B773EC"/>
    <w:rsid w:val="00B77907"/>
    <w:rsid w:val="00B80566"/>
    <w:rsid w:val="00B809C6"/>
    <w:rsid w:val="00B80D88"/>
    <w:rsid w:val="00B814C9"/>
    <w:rsid w:val="00B82263"/>
    <w:rsid w:val="00B82A5B"/>
    <w:rsid w:val="00B839F2"/>
    <w:rsid w:val="00B84381"/>
    <w:rsid w:val="00B84EC5"/>
    <w:rsid w:val="00B851F0"/>
    <w:rsid w:val="00B85250"/>
    <w:rsid w:val="00B85351"/>
    <w:rsid w:val="00B85631"/>
    <w:rsid w:val="00B85F5D"/>
    <w:rsid w:val="00B86457"/>
    <w:rsid w:val="00B86B11"/>
    <w:rsid w:val="00B87443"/>
    <w:rsid w:val="00B877DF"/>
    <w:rsid w:val="00B87891"/>
    <w:rsid w:val="00B87B89"/>
    <w:rsid w:val="00B87C8E"/>
    <w:rsid w:val="00B87CEC"/>
    <w:rsid w:val="00B9048F"/>
    <w:rsid w:val="00B909D8"/>
    <w:rsid w:val="00B90CD7"/>
    <w:rsid w:val="00B911B6"/>
    <w:rsid w:val="00B9145D"/>
    <w:rsid w:val="00B91D8D"/>
    <w:rsid w:val="00B91DA4"/>
    <w:rsid w:val="00B9290E"/>
    <w:rsid w:val="00B92FC8"/>
    <w:rsid w:val="00B934C5"/>
    <w:rsid w:val="00B9365D"/>
    <w:rsid w:val="00B9368E"/>
    <w:rsid w:val="00B9371F"/>
    <w:rsid w:val="00B94424"/>
    <w:rsid w:val="00B946CC"/>
    <w:rsid w:val="00B94BF1"/>
    <w:rsid w:val="00B953A5"/>
    <w:rsid w:val="00B9552A"/>
    <w:rsid w:val="00B95675"/>
    <w:rsid w:val="00B95FC5"/>
    <w:rsid w:val="00B96BA0"/>
    <w:rsid w:val="00B97087"/>
    <w:rsid w:val="00B97CBF"/>
    <w:rsid w:val="00BA0317"/>
    <w:rsid w:val="00BA031F"/>
    <w:rsid w:val="00BA074E"/>
    <w:rsid w:val="00BA10B0"/>
    <w:rsid w:val="00BA1C8D"/>
    <w:rsid w:val="00BA201A"/>
    <w:rsid w:val="00BA29AE"/>
    <w:rsid w:val="00BA2AC6"/>
    <w:rsid w:val="00BA34BB"/>
    <w:rsid w:val="00BA3516"/>
    <w:rsid w:val="00BA3AB3"/>
    <w:rsid w:val="00BA3D03"/>
    <w:rsid w:val="00BA429F"/>
    <w:rsid w:val="00BA451C"/>
    <w:rsid w:val="00BA4DD2"/>
    <w:rsid w:val="00BA4EC0"/>
    <w:rsid w:val="00BA5406"/>
    <w:rsid w:val="00BA6809"/>
    <w:rsid w:val="00BA771A"/>
    <w:rsid w:val="00BA7CC2"/>
    <w:rsid w:val="00BA7D25"/>
    <w:rsid w:val="00BA7E04"/>
    <w:rsid w:val="00BB0AF4"/>
    <w:rsid w:val="00BB103E"/>
    <w:rsid w:val="00BB11F4"/>
    <w:rsid w:val="00BB15E4"/>
    <w:rsid w:val="00BB1806"/>
    <w:rsid w:val="00BB1856"/>
    <w:rsid w:val="00BB1B88"/>
    <w:rsid w:val="00BB1E3C"/>
    <w:rsid w:val="00BB2497"/>
    <w:rsid w:val="00BB2AF5"/>
    <w:rsid w:val="00BB3E00"/>
    <w:rsid w:val="00BB496B"/>
    <w:rsid w:val="00BB50A1"/>
    <w:rsid w:val="00BB526A"/>
    <w:rsid w:val="00BB54D7"/>
    <w:rsid w:val="00BB69BE"/>
    <w:rsid w:val="00BB6AE3"/>
    <w:rsid w:val="00BB6F96"/>
    <w:rsid w:val="00BB7153"/>
    <w:rsid w:val="00BC07C0"/>
    <w:rsid w:val="00BC0F83"/>
    <w:rsid w:val="00BC1145"/>
    <w:rsid w:val="00BC1505"/>
    <w:rsid w:val="00BC1EC1"/>
    <w:rsid w:val="00BC22BC"/>
    <w:rsid w:val="00BC2312"/>
    <w:rsid w:val="00BC263A"/>
    <w:rsid w:val="00BC289B"/>
    <w:rsid w:val="00BC2EB3"/>
    <w:rsid w:val="00BC30DB"/>
    <w:rsid w:val="00BC39B6"/>
    <w:rsid w:val="00BC3A97"/>
    <w:rsid w:val="00BC47A4"/>
    <w:rsid w:val="00BC4E4A"/>
    <w:rsid w:val="00BC4E7A"/>
    <w:rsid w:val="00BC5292"/>
    <w:rsid w:val="00BC5555"/>
    <w:rsid w:val="00BC5872"/>
    <w:rsid w:val="00BC5C03"/>
    <w:rsid w:val="00BC7417"/>
    <w:rsid w:val="00BC7FF0"/>
    <w:rsid w:val="00BD0B9F"/>
    <w:rsid w:val="00BD0C1D"/>
    <w:rsid w:val="00BD173B"/>
    <w:rsid w:val="00BD19DE"/>
    <w:rsid w:val="00BD1C94"/>
    <w:rsid w:val="00BD2D3D"/>
    <w:rsid w:val="00BD3220"/>
    <w:rsid w:val="00BD39B8"/>
    <w:rsid w:val="00BD3DD0"/>
    <w:rsid w:val="00BD4CA6"/>
    <w:rsid w:val="00BD4CB5"/>
    <w:rsid w:val="00BD54DC"/>
    <w:rsid w:val="00BD5556"/>
    <w:rsid w:val="00BD5630"/>
    <w:rsid w:val="00BD6112"/>
    <w:rsid w:val="00BD65C8"/>
    <w:rsid w:val="00BD69E5"/>
    <w:rsid w:val="00BD7158"/>
    <w:rsid w:val="00BD7606"/>
    <w:rsid w:val="00BD7758"/>
    <w:rsid w:val="00BE092C"/>
    <w:rsid w:val="00BE12F7"/>
    <w:rsid w:val="00BE1982"/>
    <w:rsid w:val="00BE1ACB"/>
    <w:rsid w:val="00BE1FDB"/>
    <w:rsid w:val="00BE2BAA"/>
    <w:rsid w:val="00BE306C"/>
    <w:rsid w:val="00BE3CA2"/>
    <w:rsid w:val="00BE3F7A"/>
    <w:rsid w:val="00BE41CA"/>
    <w:rsid w:val="00BE43CB"/>
    <w:rsid w:val="00BE45B1"/>
    <w:rsid w:val="00BE54AE"/>
    <w:rsid w:val="00BE5506"/>
    <w:rsid w:val="00BE59A1"/>
    <w:rsid w:val="00BE686C"/>
    <w:rsid w:val="00BE68BB"/>
    <w:rsid w:val="00BE7289"/>
    <w:rsid w:val="00BE78F4"/>
    <w:rsid w:val="00BF005B"/>
    <w:rsid w:val="00BF0143"/>
    <w:rsid w:val="00BF0A81"/>
    <w:rsid w:val="00BF0AEA"/>
    <w:rsid w:val="00BF0D51"/>
    <w:rsid w:val="00BF0FCA"/>
    <w:rsid w:val="00BF21CD"/>
    <w:rsid w:val="00BF2479"/>
    <w:rsid w:val="00BF27E9"/>
    <w:rsid w:val="00BF2CE4"/>
    <w:rsid w:val="00BF3505"/>
    <w:rsid w:val="00BF3A34"/>
    <w:rsid w:val="00BF3E75"/>
    <w:rsid w:val="00BF3F1C"/>
    <w:rsid w:val="00BF3FA2"/>
    <w:rsid w:val="00BF5518"/>
    <w:rsid w:val="00BF5CBE"/>
    <w:rsid w:val="00BF61AB"/>
    <w:rsid w:val="00BF6FB2"/>
    <w:rsid w:val="00BF715E"/>
    <w:rsid w:val="00BF736D"/>
    <w:rsid w:val="00BF744E"/>
    <w:rsid w:val="00C00830"/>
    <w:rsid w:val="00C00D0E"/>
    <w:rsid w:val="00C00F24"/>
    <w:rsid w:val="00C01526"/>
    <w:rsid w:val="00C015BF"/>
    <w:rsid w:val="00C01A84"/>
    <w:rsid w:val="00C02086"/>
    <w:rsid w:val="00C02E82"/>
    <w:rsid w:val="00C03364"/>
    <w:rsid w:val="00C034DF"/>
    <w:rsid w:val="00C03F68"/>
    <w:rsid w:val="00C044C9"/>
    <w:rsid w:val="00C048B2"/>
    <w:rsid w:val="00C052B5"/>
    <w:rsid w:val="00C054EC"/>
    <w:rsid w:val="00C05941"/>
    <w:rsid w:val="00C05BCD"/>
    <w:rsid w:val="00C06400"/>
    <w:rsid w:val="00C0671C"/>
    <w:rsid w:val="00C0675F"/>
    <w:rsid w:val="00C068CC"/>
    <w:rsid w:val="00C06A90"/>
    <w:rsid w:val="00C06E9C"/>
    <w:rsid w:val="00C0704C"/>
    <w:rsid w:val="00C104D5"/>
    <w:rsid w:val="00C10550"/>
    <w:rsid w:val="00C10FE0"/>
    <w:rsid w:val="00C11B8B"/>
    <w:rsid w:val="00C11BD2"/>
    <w:rsid w:val="00C12177"/>
    <w:rsid w:val="00C1326A"/>
    <w:rsid w:val="00C13424"/>
    <w:rsid w:val="00C136FB"/>
    <w:rsid w:val="00C141C3"/>
    <w:rsid w:val="00C14A64"/>
    <w:rsid w:val="00C15147"/>
    <w:rsid w:val="00C158B7"/>
    <w:rsid w:val="00C15CAA"/>
    <w:rsid w:val="00C15E7B"/>
    <w:rsid w:val="00C16C7B"/>
    <w:rsid w:val="00C17497"/>
    <w:rsid w:val="00C1760F"/>
    <w:rsid w:val="00C17675"/>
    <w:rsid w:val="00C17991"/>
    <w:rsid w:val="00C17A88"/>
    <w:rsid w:val="00C206CB"/>
    <w:rsid w:val="00C20824"/>
    <w:rsid w:val="00C20D74"/>
    <w:rsid w:val="00C210C9"/>
    <w:rsid w:val="00C218E4"/>
    <w:rsid w:val="00C21E86"/>
    <w:rsid w:val="00C21FC9"/>
    <w:rsid w:val="00C221E2"/>
    <w:rsid w:val="00C23299"/>
    <w:rsid w:val="00C24D96"/>
    <w:rsid w:val="00C2534D"/>
    <w:rsid w:val="00C25A62"/>
    <w:rsid w:val="00C25C24"/>
    <w:rsid w:val="00C265F2"/>
    <w:rsid w:val="00C2702B"/>
    <w:rsid w:val="00C27739"/>
    <w:rsid w:val="00C27E0C"/>
    <w:rsid w:val="00C30114"/>
    <w:rsid w:val="00C301D1"/>
    <w:rsid w:val="00C30392"/>
    <w:rsid w:val="00C30688"/>
    <w:rsid w:val="00C30805"/>
    <w:rsid w:val="00C30857"/>
    <w:rsid w:val="00C31148"/>
    <w:rsid w:val="00C312C6"/>
    <w:rsid w:val="00C31A41"/>
    <w:rsid w:val="00C31B7E"/>
    <w:rsid w:val="00C321EE"/>
    <w:rsid w:val="00C32CAA"/>
    <w:rsid w:val="00C32EA8"/>
    <w:rsid w:val="00C333CE"/>
    <w:rsid w:val="00C33765"/>
    <w:rsid w:val="00C33C7E"/>
    <w:rsid w:val="00C3453E"/>
    <w:rsid w:val="00C34B84"/>
    <w:rsid w:val="00C35187"/>
    <w:rsid w:val="00C352DB"/>
    <w:rsid w:val="00C35411"/>
    <w:rsid w:val="00C35807"/>
    <w:rsid w:val="00C3658B"/>
    <w:rsid w:val="00C36882"/>
    <w:rsid w:val="00C36C54"/>
    <w:rsid w:val="00C37A58"/>
    <w:rsid w:val="00C37A82"/>
    <w:rsid w:val="00C40679"/>
    <w:rsid w:val="00C41229"/>
    <w:rsid w:val="00C42061"/>
    <w:rsid w:val="00C42176"/>
    <w:rsid w:val="00C428DC"/>
    <w:rsid w:val="00C42A17"/>
    <w:rsid w:val="00C42BD9"/>
    <w:rsid w:val="00C43ACA"/>
    <w:rsid w:val="00C43CB1"/>
    <w:rsid w:val="00C44135"/>
    <w:rsid w:val="00C443B3"/>
    <w:rsid w:val="00C44C21"/>
    <w:rsid w:val="00C44DF7"/>
    <w:rsid w:val="00C457A0"/>
    <w:rsid w:val="00C4591E"/>
    <w:rsid w:val="00C45A72"/>
    <w:rsid w:val="00C45E77"/>
    <w:rsid w:val="00C46798"/>
    <w:rsid w:val="00C4685F"/>
    <w:rsid w:val="00C46C06"/>
    <w:rsid w:val="00C474EE"/>
    <w:rsid w:val="00C4763C"/>
    <w:rsid w:val="00C47663"/>
    <w:rsid w:val="00C476C4"/>
    <w:rsid w:val="00C4773C"/>
    <w:rsid w:val="00C478F9"/>
    <w:rsid w:val="00C503E8"/>
    <w:rsid w:val="00C5149C"/>
    <w:rsid w:val="00C5175C"/>
    <w:rsid w:val="00C51FDA"/>
    <w:rsid w:val="00C521BD"/>
    <w:rsid w:val="00C52F50"/>
    <w:rsid w:val="00C5339B"/>
    <w:rsid w:val="00C53851"/>
    <w:rsid w:val="00C53E01"/>
    <w:rsid w:val="00C546C7"/>
    <w:rsid w:val="00C5542A"/>
    <w:rsid w:val="00C55F36"/>
    <w:rsid w:val="00C5625F"/>
    <w:rsid w:val="00C56509"/>
    <w:rsid w:val="00C56DAA"/>
    <w:rsid w:val="00C56F8D"/>
    <w:rsid w:val="00C57BC3"/>
    <w:rsid w:val="00C603C8"/>
    <w:rsid w:val="00C6049A"/>
    <w:rsid w:val="00C607B4"/>
    <w:rsid w:val="00C60F92"/>
    <w:rsid w:val="00C612C2"/>
    <w:rsid w:val="00C61410"/>
    <w:rsid w:val="00C619FA"/>
    <w:rsid w:val="00C61FCA"/>
    <w:rsid w:val="00C62626"/>
    <w:rsid w:val="00C62F45"/>
    <w:rsid w:val="00C64162"/>
    <w:rsid w:val="00C641B4"/>
    <w:rsid w:val="00C641BA"/>
    <w:rsid w:val="00C643F4"/>
    <w:rsid w:val="00C64A12"/>
    <w:rsid w:val="00C64B8A"/>
    <w:rsid w:val="00C64DA3"/>
    <w:rsid w:val="00C64F66"/>
    <w:rsid w:val="00C6500D"/>
    <w:rsid w:val="00C65515"/>
    <w:rsid w:val="00C65D15"/>
    <w:rsid w:val="00C65ED9"/>
    <w:rsid w:val="00C665D4"/>
    <w:rsid w:val="00C66E35"/>
    <w:rsid w:val="00C679BC"/>
    <w:rsid w:val="00C67A02"/>
    <w:rsid w:val="00C7064B"/>
    <w:rsid w:val="00C71276"/>
    <w:rsid w:val="00C715FF"/>
    <w:rsid w:val="00C717C8"/>
    <w:rsid w:val="00C719B8"/>
    <w:rsid w:val="00C71AC1"/>
    <w:rsid w:val="00C71E79"/>
    <w:rsid w:val="00C727F3"/>
    <w:rsid w:val="00C72A56"/>
    <w:rsid w:val="00C7311A"/>
    <w:rsid w:val="00C731B8"/>
    <w:rsid w:val="00C73AE2"/>
    <w:rsid w:val="00C74097"/>
    <w:rsid w:val="00C744A6"/>
    <w:rsid w:val="00C74582"/>
    <w:rsid w:val="00C745E2"/>
    <w:rsid w:val="00C75019"/>
    <w:rsid w:val="00C753C8"/>
    <w:rsid w:val="00C75514"/>
    <w:rsid w:val="00C7568C"/>
    <w:rsid w:val="00C75FBD"/>
    <w:rsid w:val="00C761F0"/>
    <w:rsid w:val="00C77364"/>
    <w:rsid w:val="00C774D2"/>
    <w:rsid w:val="00C779FD"/>
    <w:rsid w:val="00C8006C"/>
    <w:rsid w:val="00C80C30"/>
    <w:rsid w:val="00C80DA7"/>
    <w:rsid w:val="00C80E75"/>
    <w:rsid w:val="00C814FC"/>
    <w:rsid w:val="00C818B0"/>
    <w:rsid w:val="00C81935"/>
    <w:rsid w:val="00C8255D"/>
    <w:rsid w:val="00C82663"/>
    <w:rsid w:val="00C835C0"/>
    <w:rsid w:val="00C8366F"/>
    <w:rsid w:val="00C83732"/>
    <w:rsid w:val="00C84446"/>
    <w:rsid w:val="00C84495"/>
    <w:rsid w:val="00C8465C"/>
    <w:rsid w:val="00C84B2B"/>
    <w:rsid w:val="00C85348"/>
    <w:rsid w:val="00C8539C"/>
    <w:rsid w:val="00C85A77"/>
    <w:rsid w:val="00C860A6"/>
    <w:rsid w:val="00C86286"/>
    <w:rsid w:val="00C8690E"/>
    <w:rsid w:val="00C90031"/>
    <w:rsid w:val="00C901D8"/>
    <w:rsid w:val="00C90B45"/>
    <w:rsid w:val="00C9104B"/>
    <w:rsid w:val="00C91D6E"/>
    <w:rsid w:val="00C9227F"/>
    <w:rsid w:val="00C92A3E"/>
    <w:rsid w:val="00C92D3F"/>
    <w:rsid w:val="00C92DBB"/>
    <w:rsid w:val="00C932D7"/>
    <w:rsid w:val="00C93F8D"/>
    <w:rsid w:val="00C949E7"/>
    <w:rsid w:val="00C94FDC"/>
    <w:rsid w:val="00C950C2"/>
    <w:rsid w:val="00C95438"/>
    <w:rsid w:val="00C9614F"/>
    <w:rsid w:val="00C96C62"/>
    <w:rsid w:val="00C97149"/>
    <w:rsid w:val="00C971B7"/>
    <w:rsid w:val="00C973AD"/>
    <w:rsid w:val="00C97934"/>
    <w:rsid w:val="00CA008D"/>
    <w:rsid w:val="00CA07A9"/>
    <w:rsid w:val="00CA0F64"/>
    <w:rsid w:val="00CA1330"/>
    <w:rsid w:val="00CA142D"/>
    <w:rsid w:val="00CA14DA"/>
    <w:rsid w:val="00CA1579"/>
    <w:rsid w:val="00CA1957"/>
    <w:rsid w:val="00CA1E4C"/>
    <w:rsid w:val="00CA1E9F"/>
    <w:rsid w:val="00CA2AFC"/>
    <w:rsid w:val="00CA33E5"/>
    <w:rsid w:val="00CA3861"/>
    <w:rsid w:val="00CA3F80"/>
    <w:rsid w:val="00CA4300"/>
    <w:rsid w:val="00CA4339"/>
    <w:rsid w:val="00CA4947"/>
    <w:rsid w:val="00CA5200"/>
    <w:rsid w:val="00CA5492"/>
    <w:rsid w:val="00CA598A"/>
    <w:rsid w:val="00CA5AEA"/>
    <w:rsid w:val="00CA5E62"/>
    <w:rsid w:val="00CA5F70"/>
    <w:rsid w:val="00CA60DC"/>
    <w:rsid w:val="00CA6889"/>
    <w:rsid w:val="00CA6BDA"/>
    <w:rsid w:val="00CA6E33"/>
    <w:rsid w:val="00CA76D2"/>
    <w:rsid w:val="00CA7865"/>
    <w:rsid w:val="00CB183B"/>
    <w:rsid w:val="00CB1CF9"/>
    <w:rsid w:val="00CB2486"/>
    <w:rsid w:val="00CB2697"/>
    <w:rsid w:val="00CB3AEE"/>
    <w:rsid w:val="00CB3B0C"/>
    <w:rsid w:val="00CB3B7D"/>
    <w:rsid w:val="00CB3ED7"/>
    <w:rsid w:val="00CB457E"/>
    <w:rsid w:val="00CB48BB"/>
    <w:rsid w:val="00CB4D05"/>
    <w:rsid w:val="00CB5260"/>
    <w:rsid w:val="00CB5682"/>
    <w:rsid w:val="00CB5E3B"/>
    <w:rsid w:val="00CB616C"/>
    <w:rsid w:val="00CB6CB2"/>
    <w:rsid w:val="00CB71C4"/>
    <w:rsid w:val="00CB7F56"/>
    <w:rsid w:val="00CB7F7D"/>
    <w:rsid w:val="00CC00F3"/>
    <w:rsid w:val="00CC021F"/>
    <w:rsid w:val="00CC044E"/>
    <w:rsid w:val="00CC08C0"/>
    <w:rsid w:val="00CC0957"/>
    <w:rsid w:val="00CC09D4"/>
    <w:rsid w:val="00CC0F1A"/>
    <w:rsid w:val="00CC109D"/>
    <w:rsid w:val="00CC16FA"/>
    <w:rsid w:val="00CC1762"/>
    <w:rsid w:val="00CC195D"/>
    <w:rsid w:val="00CC2BD4"/>
    <w:rsid w:val="00CC355A"/>
    <w:rsid w:val="00CC397E"/>
    <w:rsid w:val="00CC3B50"/>
    <w:rsid w:val="00CC3D0C"/>
    <w:rsid w:val="00CC4919"/>
    <w:rsid w:val="00CC52C9"/>
    <w:rsid w:val="00CC5314"/>
    <w:rsid w:val="00CC568E"/>
    <w:rsid w:val="00CC5EF1"/>
    <w:rsid w:val="00CC6223"/>
    <w:rsid w:val="00CC62C6"/>
    <w:rsid w:val="00CC63EB"/>
    <w:rsid w:val="00CC69AB"/>
    <w:rsid w:val="00CC6A4C"/>
    <w:rsid w:val="00CC6F28"/>
    <w:rsid w:val="00CC7046"/>
    <w:rsid w:val="00CC70A4"/>
    <w:rsid w:val="00CC71F6"/>
    <w:rsid w:val="00CC76C4"/>
    <w:rsid w:val="00CC7CD8"/>
    <w:rsid w:val="00CD0573"/>
    <w:rsid w:val="00CD1C10"/>
    <w:rsid w:val="00CD2B49"/>
    <w:rsid w:val="00CD30FF"/>
    <w:rsid w:val="00CD34C2"/>
    <w:rsid w:val="00CD4001"/>
    <w:rsid w:val="00CD40C9"/>
    <w:rsid w:val="00CD44FB"/>
    <w:rsid w:val="00CD4F9A"/>
    <w:rsid w:val="00CD53AA"/>
    <w:rsid w:val="00CD6D13"/>
    <w:rsid w:val="00CD6FD5"/>
    <w:rsid w:val="00CD7878"/>
    <w:rsid w:val="00CD7BF1"/>
    <w:rsid w:val="00CD7C71"/>
    <w:rsid w:val="00CE02AA"/>
    <w:rsid w:val="00CE0364"/>
    <w:rsid w:val="00CE12E3"/>
    <w:rsid w:val="00CE1525"/>
    <w:rsid w:val="00CE1E71"/>
    <w:rsid w:val="00CE27C4"/>
    <w:rsid w:val="00CE2A61"/>
    <w:rsid w:val="00CE3018"/>
    <w:rsid w:val="00CE38C5"/>
    <w:rsid w:val="00CE40A5"/>
    <w:rsid w:val="00CE4879"/>
    <w:rsid w:val="00CE4F51"/>
    <w:rsid w:val="00CE500B"/>
    <w:rsid w:val="00CE531D"/>
    <w:rsid w:val="00CE59FF"/>
    <w:rsid w:val="00CE6123"/>
    <w:rsid w:val="00CE69A7"/>
    <w:rsid w:val="00CE7499"/>
    <w:rsid w:val="00CE7A63"/>
    <w:rsid w:val="00CF0000"/>
    <w:rsid w:val="00CF0281"/>
    <w:rsid w:val="00CF0802"/>
    <w:rsid w:val="00CF0D54"/>
    <w:rsid w:val="00CF1736"/>
    <w:rsid w:val="00CF2299"/>
    <w:rsid w:val="00CF26C1"/>
    <w:rsid w:val="00CF2798"/>
    <w:rsid w:val="00CF2D2B"/>
    <w:rsid w:val="00CF2F2A"/>
    <w:rsid w:val="00CF396E"/>
    <w:rsid w:val="00CF4B1F"/>
    <w:rsid w:val="00CF5125"/>
    <w:rsid w:val="00CF5535"/>
    <w:rsid w:val="00CF5B0D"/>
    <w:rsid w:val="00CF6224"/>
    <w:rsid w:val="00CF7493"/>
    <w:rsid w:val="00CF7E3F"/>
    <w:rsid w:val="00CF7E56"/>
    <w:rsid w:val="00D0007E"/>
    <w:rsid w:val="00D00774"/>
    <w:rsid w:val="00D01CC5"/>
    <w:rsid w:val="00D02275"/>
    <w:rsid w:val="00D02B62"/>
    <w:rsid w:val="00D02D31"/>
    <w:rsid w:val="00D03042"/>
    <w:rsid w:val="00D031CC"/>
    <w:rsid w:val="00D04B53"/>
    <w:rsid w:val="00D04B59"/>
    <w:rsid w:val="00D04DE0"/>
    <w:rsid w:val="00D05073"/>
    <w:rsid w:val="00D05B0C"/>
    <w:rsid w:val="00D05C9C"/>
    <w:rsid w:val="00D05D99"/>
    <w:rsid w:val="00D05E10"/>
    <w:rsid w:val="00D06271"/>
    <w:rsid w:val="00D06557"/>
    <w:rsid w:val="00D066FE"/>
    <w:rsid w:val="00D06D66"/>
    <w:rsid w:val="00D07B2A"/>
    <w:rsid w:val="00D07BA3"/>
    <w:rsid w:val="00D1018C"/>
    <w:rsid w:val="00D103CC"/>
    <w:rsid w:val="00D10666"/>
    <w:rsid w:val="00D10F5E"/>
    <w:rsid w:val="00D11436"/>
    <w:rsid w:val="00D12394"/>
    <w:rsid w:val="00D124FF"/>
    <w:rsid w:val="00D12A14"/>
    <w:rsid w:val="00D12EC4"/>
    <w:rsid w:val="00D13218"/>
    <w:rsid w:val="00D1371D"/>
    <w:rsid w:val="00D13887"/>
    <w:rsid w:val="00D13B8A"/>
    <w:rsid w:val="00D13DA4"/>
    <w:rsid w:val="00D13FBD"/>
    <w:rsid w:val="00D142AC"/>
    <w:rsid w:val="00D14EA6"/>
    <w:rsid w:val="00D14F78"/>
    <w:rsid w:val="00D15404"/>
    <w:rsid w:val="00D155C2"/>
    <w:rsid w:val="00D157EE"/>
    <w:rsid w:val="00D158AF"/>
    <w:rsid w:val="00D158E9"/>
    <w:rsid w:val="00D1590E"/>
    <w:rsid w:val="00D15DEE"/>
    <w:rsid w:val="00D15EF7"/>
    <w:rsid w:val="00D17391"/>
    <w:rsid w:val="00D174BB"/>
    <w:rsid w:val="00D17BA8"/>
    <w:rsid w:val="00D17CC5"/>
    <w:rsid w:val="00D17D88"/>
    <w:rsid w:val="00D20A20"/>
    <w:rsid w:val="00D20D96"/>
    <w:rsid w:val="00D210A6"/>
    <w:rsid w:val="00D21410"/>
    <w:rsid w:val="00D21539"/>
    <w:rsid w:val="00D2173D"/>
    <w:rsid w:val="00D219CB"/>
    <w:rsid w:val="00D21FDF"/>
    <w:rsid w:val="00D220C8"/>
    <w:rsid w:val="00D2272E"/>
    <w:rsid w:val="00D22980"/>
    <w:rsid w:val="00D22D84"/>
    <w:rsid w:val="00D232D7"/>
    <w:rsid w:val="00D238A7"/>
    <w:rsid w:val="00D23BC6"/>
    <w:rsid w:val="00D23ED7"/>
    <w:rsid w:val="00D2479C"/>
    <w:rsid w:val="00D24AB3"/>
    <w:rsid w:val="00D2514B"/>
    <w:rsid w:val="00D25BE9"/>
    <w:rsid w:val="00D25FDA"/>
    <w:rsid w:val="00D26582"/>
    <w:rsid w:val="00D265BD"/>
    <w:rsid w:val="00D26690"/>
    <w:rsid w:val="00D2675A"/>
    <w:rsid w:val="00D26BED"/>
    <w:rsid w:val="00D27213"/>
    <w:rsid w:val="00D275E4"/>
    <w:rsid w:val="00D27D49"/>
    <w:rsid w:val="00D3047B"/>
    <w:rsid w:val="00D30825"/>
    <w:rsid w:val="00D30C40"/>
    <w:rsid w:val="00D30E9F"/>
    <w:rsid w:val="00D31132"/>
    <w:rsid w:val="00D31748"/>
    <w:rsid w:val="00D32189"/>
    <w:rsid w:val="00D32DED"/>
    <w:rsid w:val="00D331B1"/>
    <w:rsid w:val="00D33539"/>
    <w:rsid w:val="00D33702"/>
    <w:rsid w:val="00D34346"/>
    <w:rsid w:val="00D3436F"/>
    <w:rsid w:val="00D34D77"/>
    <w:rsid w:val="00D34F9D"/>
    <w:rsid w:val="00D35B1D"/>
    <w:rsid w:val="00D35C93"/>
    <w:rsid w:val="00D368C7"/>
    <w:rsid w:val="00D36A36"/>
    <w:rsid w:val="00D37237"/>
    <w:rsid w:val="00D379A3"/>
    <w:rsid w:val="00D37A1A"/>
    <w:rsid w:val="00D37FE9"/>
    <w:rsid w:val="00D401EF"/>
    <w:rsid w:val="00D40624"/>
    <w:rsid w:val="00D40DCA"/>
    <w:rsid w:val="00D4126C"/>
    <w:rsid w:val="00D4151E"/>
    <w:rsid w:val="00D4207E"/>
    <w:rsid w:val="00D422A7"/>
    <w:rsid w:val="00D42F83"/>
    <w:rsid w:val="00D4409A"/>
    <w:rsid w:val="00D44226"/>
    <w:rsid w:val="00D44479"/>
    <w:rsid w:val="00D44BF1"/>
    <w:rsid w:val="00D44F19"/>
    <w:rsid w:val="00D46164"/>
    <w:rsid w:val="00D46B5F"/>
    <w:rsid w:val="00D50188"/>
    <w:rsid w:val="00D5018B"/>
    <w:rsid w:val="00D50256"/>
    <w:rsid w:val="00D5085C"/>
    <w:rsid w:val="00D51EAC"/>
    <w:rsid w:val="00D52174"/>
    <w:rsid w:val="00D521D0"/>
    <w:rsid w:val="00D5273B"/>
    <w:rsid w:val="00D52B3C"/>
    <w:rsid w:val="00D53746"/>
    <w:rsid w:val="00D5412A"/>
    <w:rsid w:val="00D5462A"/>
    <w:rsid w:val="00D54E6F"/>
    <w:rsid w:val="00D5512A"/>
    <w:rsid w:val="00D55507"/>
    <w:rsid w:val="00D56E1C"/>
    <w:rsid w:val="00D56FB3"/>
    <w:rsid w:val="00D57A1C"/>
    <w:rsid w:val="00D57AAA"/>
    <w:rsid w:val="00D60A4C"/>
    <w:rsid w:val="00D60C65"/>
    <w:rsid w:val="00D60FDF"/>
    <w:rsid w:val="00D612C8"/>
    <w:rsid w:val="00D61588"/>
    <w:rsid w:val="00D616DF"/>
    <w:rsid w:val="00D619DB"/>
    <w:rsid w:val="00D61AC6"/>
    <w:rsid w:val="00D61B79"/>
    <w:rsid w:val="00D61E1D"/>
    <w:rsid w:val="00D61EFB"/>
    <w:rsid w:val="00D61FA4"/>
    <w:rsid w:val="00D620C7"/>
    <w:rsid w:val="00D627E6"/>
    <w:rsid w:val="00D6420C"/>
    <w:rsid w:val="00D643F1"/>
    <w:rsid w:val="00D6476F"/>
    <w:rsid w:val="00D647A9"/>
    <w:rsid w:val="00D64EC9"/>
    <w:rsid w:val="00D65F1B"/>
    <w:rsid w:val="00D66BBC"/>
    <w:rsid w:val="00D66E15"/>
    <w:rsid w:val="00D67287"/>
    <w:rsid w:val="00D67381"/>
    <w:rsid w:val="00D6796E"/>
    <w:rsid w:val="00D701D2"/>
    <w:rsid w:val="00D701F2"/>
    <w:rsid w:val="00D70C3A"/>
    <w:rsid w:val="00D7156F"/>
    <w:rsid w:val="00D71892"/>
    <w:rsid w:val="00D71ACC"/>
    <w:rsid w:val="00D7235C"/>
    <w:rsid w:val="00D72A19"/>
    <w:rsid w:val="00D7355A"/>
    <w:rsid w:val="00D7393A"/>
    <w:rsid w:val="00D74438"/>
    <w:rsid w:val="00D748CC"/>
    <w:rsid w:val="00D755E0"/>
    <w:rsid w:val="00D757AF"/>
    <w:rsid w:val="00D7580E"/>
    <w:rsid w:val="00D75858"/>
    <w:rsid w:val="00D76D2A"/>
    <w:rsid w:val="00D76E95"/>
    <w:rsid w:val="00D76EDB"/>
    <w:rsid w:val="00D77009"/>
    <w:rsid w:val="00D7729D"/>
    <w:rsid w:val="00D8075C"/>
    <w:rsid w:val="00D8082E"/>
    <w:rsid w:val="00D80ECE"/>
    <w:rsid w:val="00D80EF7"/>
    <w:rsid w:val="00D80F18"/>
    <w:rsid w:val="00D817B4"/>
    <w:rsid w:val="00D83466"/>
    <w:rsid w:val="00D83681"/>
    <w:rsid w:val="00D847EC"/>
    <w:rsid w:val="00D84B31"/>
    <w:rsid w:val="00D855B7"/>
    <w:rsid w:val="00D85A3F"/>
    <w:rsid w:val="00D85FAF"/>
    <w:rsid w:val="00D86582"/>
    <w:rsid w:val="00D86B15"/>
    <w:rsid w:val="00D86D75"/>
    <w:rsid w:val="00D8758A"/>
    <w:rsid w:val="00D87BE6"/>
    <w:rsid w:val="00D87CEC"/>
    <w:rsid w:val="00D912A4"/>
    <w:rsid w:val="00D91371"/>
    <w:rsid w:val="00D917B6"/>
    <w:rsid w:val="00D9190A"/>
    <w:rsid w:val="00D924C3"/>
    <w:rsid w:val="00D92C67"/>
    <w:rsid w:val="00D93127"/>
    <w:rsid w:val="00D93337"/>
    <w:rsid w:val="00D93561"/>
    <w:rsid w:val="00D935AC"/>
    <w:rsid w:val="00D93CBF"/>
    <w:rsid w:val="00D93D4C"/>
    <w:rsid w:val="00D93E09"/>
    <w:rsid w:val="00D94873"/>
    <w:rsid w:val="00D94AD6"/>
    <w:rsid w:val="00D95035"/>
    <w:rsid w:val="00D951A3"/>
    <w:rsid w:val="00D9542D"/>
    <w:rsid w:val="00D955BB"/>
    <w:rsid w:val="00D957C9"/>
    <w:rsid w:val="00D95E77"/>
    <w:rsid w:val="00D96B0F"/>
    <w:rsid w:val="00D96EB3"/>
    <w:rsid w:val="00D96EBF"/>
    <w:rsid w:val="00D9780A"/>
    <w:rsid w:val="00D97BD7"/>
    <w:rsid w:val="00D97CFE"/>
    <w:rsid w:val="00DA0567"/>
    <w:rsid w:val="00DA166B"/>
    <w:rsid w:val="00DA22B3"/>
    <w:rsid w:val="00DA2874"/>
    <w:rsid w:val="00DA3207"/>
    <w:rsid w:val="00DA322C"/>
    <w:rsid w:val="00DA3459"/>
    <w:rsid w:val="00DA3B5A"/>
    <w:rsid w:val="00DA3BBA"/>
    <w:rsid w:val="00DA4439"/>
    <w:rsid w:val="00DA49C4"/>
    <w:rsid w:val="00DA53E5"/>
    <w:rsid w:val="00DA6260"/>
    <w:rsid w:val="00DA65D7"/>
    <w:rsid w:val="00DA68E2"/>
    <w:rsid w:val="00DA6BA8"/>
    <w:rsid w:val="00DA6C41"/>
    <w:rsid w:val="00DA6D7E"/>
    <w:rsid w:val="00DA6DE4"/>
    <w:rsid w:val="00DA7959"/>
    <w:rsid w:val="00DA796D"/>
    <w:rsid w:val="00DB086C"/>
    <w:rsid w:val="00DB24B1"/>
    <w:rsid w:val="00DB26FF"/>
    <w:rsid w:val="00DB27C1"/>
    <w:rsid w:val="00DB27DE"/>
    <w:rsid w:val="00DB3A03"/>
    <w:rsid w:val="00DB480B"/>
    <w:rsid w:val="00DB4953"/>
    <w:rsid w:val="00DB517E"/>
    <w:rsid w:val="00DB5608"/>
    <w:rsid w:val="00DB5774"/>
    <w:rsid w:val="00DB57B4"/>
    <w:rsid w:val="00DB60D2"/>
    <w:rsid w:val="00DB683E"/>
    <w:rsid w:val="00DB6A13"/>
    <w:rsid w:val="00DB6FE0"/>
    <w:rsid w:val="00DB7476"/>
    <w:rsid w:val="00DB78E3"/>
    <w:rsid w:val="00DC032B"/>
    <w:rsid w:val="00DC13B1"/>
    <w:rsid w:val="00DC1727"/>
    <w:rsid w:val="00DC17D4"/>
    <w:rsid w:val="00DC242E"/>
    <w:rsid w:val="00DC24DA"/>
    <w:rsid w:val="00DC25BB"/>
    <w:rsid w:val="00DC28E6"/>
    <w:rsid w:val="00DC2EAB"/>
    <w:rsid w:val="00DC3103"/>
    <w:rsid w:val="00DC3705"/>
    <w:rsid w:val="00DC3BAA"/>
    <w:rsid w:val="00DC3D18"/>
    <w:rsid w:val="00DC591D"/>
    <w:rsid w:val="00DC60BB"/>
    <w:rsid w:val="00DC62D9"/>
    <w:rsid w:val="00DC62ED"/>
    <w:rsid w:val="00DC7610"/>
    <w:rsid w:val="00DC7C8C"/>
    <w:rsid w:val="00DD0870"/>
    <w:rsid w:val="00DD08BB"/>
    <w:rsid w:val="00DD0E78"/>
    <w:rsid w:val="00DD0F0B"/>
    <w:rsid w:val="00DD0FEA"/>
    <w:rsid w:val="00DD120E"/>
    <w:rsid w:val="00DD140B"/>
    <w:rsid w:val="00DD17D8"/>
    <w:rsid w:val="00DD1988"/>
    <w:rsid w:val="00DD1B92"/>
    <w:rsid w:val="00DD20C7"/>
    <w:rsid w:val="00DD2118"/>
    <w:rsid w:val="00DD3E52"/>
    <w:rsid w:val="00DD4B8B"/>
    <w:rsid w:val="00DD5AF1"/>
    <w:rsid w:val="00DD5BD2"/>
    <w:rsid w:val="00DD6234"/>
    <w:rsid w:val="00DD658D"/>
    <w:rsid w:val="00DD665A"/>
    <w:rsid w:val="00DD6BAF"/>
    <w:rsid w:val="00DD6C4F"/>
    <w:rsid w:val="00DD71A9"/>
    <w:rsid w:val="00DD7C8C"/>
    <w:rsid w:val="00DE049A"/>
    <w:rsid w:val="00DE078D"/>
    <w:rsid w:val="00DE0B3E"/>
    <w:rsid w:val="00DE29D0"/>
    <w:rsid w:val="00DE2D8D"/>
    <w:rsid w:val="00DE388D"/>
    <w:rsid w:val="00DE469F"/>
    <w:rsid w:val="00DE4BA3"/>
    <w:rsid w:val="00DE5375"/>
    <w:rsid w:val="00DE551B"/>
    <w:rsid w:val="00DE552E"/>
    <w:rsid w:val="00DE5FB1"/>
    <w:rsid w:val="00DE6586"/>
    <w:rsid w:val="00DE6D25"/>
    <w:rsid w:val="00DE6DEE"/>
    <w:rsid w:val="00DE7038"/>
    <w:rsid w:val="00DE74CD"/>
    <w:rsid w:val="00DE7E1B"/>
    <w:rsid w:val="00DE7E31"/>
    <w:rsid w:val="00DF02BA"/>
    <w:rsid w:val="00DF02CC"/>
    <w:rsid w:val="00DF0562"/>
    <w:rsid w:val="00DF05B6"/>
    <w:rsid w:val="00DF109D"/>
    <w:rsid w:val="00DF1928"/>
    <w:rsid w:val="00DF212D"/>
    <w:rsid w:val="00DF3274"/>
    <w:rsid w:val="00DF370C"/>
    <w:rsid w:val="00DF3DCF"/>
    <w:rsid w:val="00DF4EC5"/>
    <w:rsid w:val="00DF5192"/>
    <w:rsid w:val="00DF5807"/>
    <w:rsid w:val="00DF6412"/>
    <w:rsid w:val="00DF701C"/>
    <w:rsid w:val="00DF749A"/>
    <w:rsid w:val="00DF7B99"/>
    <w:rsid w:val="00DF7BF4"/>
    <w:rsid w:val="00DF7F2C"/>
    <w:rsid w:val="00E0068C"/>
    <w:rsid w:val="00E00ED5"/>
    <w:rsid w:val="00E012BC"/>
    <w:rsid w:val="00E01B24"/>
    <w:rsid w:val="00E01D43"/>
    <w:rsid w:val="00E01DE7"/>
    <w:rsid w:val="00E0200D"/>
    <w:rsid w:val="00E03525"/>
    <w:rsid w:val="00E038F1"/>
    <w:rsid w:val="00E03901"/>
    <w:rsid w:val="00E03AB0"/>
    <w:rsid w:val="00E03B6D"/>
    <w:rsid w:val="00E03E10"/>
    <w:rsid w:val="00E042B7"/>
    <w:rsid w:val="00E04306"/>
    <w:rsid w:val="00E04317"/>
    <w:rsid w:val="00E05080"/>
    <w:rsid w:val="00E05B95"/>
    <w:rsid w:val="00E0638A"/>
    <w:rsid w:val="00E06778"/>
    <w:rsid w:val="00E06794"/>
    <w:rsid w:val="00E06EE2"/>
    <w:rsid w:val="00E071C4"/>
    <w:rsid w:val="00E07890"/>
    <w:rsid w:val="00E07BAD"/>
    <w:rsid w:val="00E1098B"/>
    <w:rsid w:val="00E11029"/>
    <w:rsid w:val="00E11DF0"/>
    <w:rsid w:val="00E11EA9"/>
    <w:rsid w:val="00E12084"/>
    <w:rsid w:val="00E1217A"/>
    <w:rsid w:val="00E121F8"/>
    <w:rsid w:val="00E12D1F"/>
    <w:rsid w:val="00E12E86"/>
    <w:rsid w:val="00E133FE"/>
    <w:rsid w:val="00E13542"/>
    <w:rsid w:val="00E13770"/>
    <w:rsid w:val="00E13CA6"/>
    <w:rsid w:val="00E14792"/>
    <w:rsid w:val="00E153A2"/>
    <w:rsid w:val="00E15463"/>
    <w:rsid w:val="00E15692"/>
    <w:rsid w:val="00E15EDD"/>
    <w:rsid w:val="00E1758B"/>
    <w:rsid w:val="00E1773D"/>
    <w:rsid w:val="00E20091"/>
    <w:rsid w:val="00E2037E"/>
    <w:rsid w:val="00E20D38"/>
    <w:rsid w:val="00E21A2B"/>
    <w:rsid w:val="00E21E0F"/>
    <w:rsid w:val="00E21F19"/>
    <w:rsid w:val="00E21F5C"/>
    <w:rsid w:val="00E224CA"/>
    <w:rsid w:val="00E2380C"/>
    <w:rsid w:val="00E23A61"/>
    <w:rsid w:val="00E23D8E"/>
    <w:rsid w:val="00E24367"/>
    <w:rsid w:val="00E25211"/>
    <w:rsid w:val="00E257FD"/>
    <w:rsid w:val="00E25CD7"/>
    <w:rsid w:val="00E25EE3"/>
    <w:rsid w:val="00E25F05"/>
    <w:rsid w:val="00E2690B"/>
    <w:rsid w:val="00E26EAA"/>
    <w:rsid w:val="00E26F7C"/>
    <w:rsid w:val="00E274F5"/>
    <w:rsid w:val="00E3010F"/>
    <w:rsid w:val="00E30111"/>
    <w:rsid w:val="00E30639"/>
    <w:rsid w:val="00E308D4"/>
    <w:rsid w:val="00E30BEA"/>
    <w:rsid w:val="00E31251"/>
    <w:rsid w:val="00E31698"/>
    <w:rsid w:val="00E31D09"/>
    <w:rsid w:val="00E332F2"/>
    <w:rsid w:val="00E33D74"/>
    <w:rsid w:val="00E33D95"/>
    <w:rsid w:val="00E3400F"/>
    <w:rsid w:val="00E3420A"/>
    <w:rsid w:val="00E342F8"/>
    <w:rsid w:val="00E344A5"/>
    <w:rsid w:val="00E34A42"/>
    <w:rsid w:val="00E34B91"/>
    <w:rsid w:val="00E350B0"/>
    <w:rsid w:val="00E35106"/>
    <w:rsid w:val="00E353B8"/>
    <w:rsid w:val="00E3565B"/>
    <w:rsid w:val="00E35F58"/>
    <w:rsid w:val="00E367BC"/>
    <w:rsid w:val="00E372FD"/>
    <w:rsid w:val="00E37634"/>
    <w:rsid w:val="00E37A07"/>
    <w:rsid w:val="00E37EEC"/>
    <w:rsid w:val="00E37FA8"/>
    <w:rsid w:val="00E37FC8"/>
    <w:rsid w:val="00E4148B"/>
    <w:rsid w:val="00E4153F"/>
    <w:rsid w:val="00E41EA6"/>
    <w:rsid w:val="00E427D0"/>
    <w:rsid w:val="00E43104"/>
    <w:rsid w:val="00E43266"/>
    <w:rsid w:val="00E43308"/>
    <w:rsid w:val="00E434C1"/>
    <w:rsid w:val="00E43680"/>
    <w:rsid w:val="00E438CE"/>
    <w:rsid w:val="00E439DA"/>
    <w:rsid w:val="00E43E91"/>
    <w:rsid w:val="00E44A24"/>
    <w:rsid w:val="00E44A65"/>
    <w:rsid w:val="00E44A95"/>
    <w:rsid w:val="00E44D25"/>
    <w:rsid w:val="00E44FCC"/>
    <w:rsid w:val="00E459D7"/>
    <w:rsid w:val="00E45BEE"/>
    <w:rsid w:val="00E4605A"/>
    <w:rsid w:val="00E4623B"/>
    <w:rsid w:val="00E46520"/>
    <w:rsid w:val="00E46D6C"/>
    <w:rsid w:val="00E46E1D"/>
    <w:rsid w:val="00E47582"/>
    <w:rsid w:val="00E47BE1"/>
    <w:rsid w:val="00E47E58"/>
    <w:rsid w:val="00E503D2"/>
    <w:rsid w:val="00E50A82"/>
    <w:rsid w:val="00E50E7B"/>
    <w:rsid w:val="00E50FA0"/>
    <w:rsid w:val="00E51041"/>
    <w:rsid w:val="00E51100"/>
    <w:rsid w:val="00E51356"/>
    <w:rsid w:val="00E5187F"/>
    <w:rsid w:val="00E51A22"/>
    <w:rsid w:val="00E5365E"/>
    <w:rsid w:val="00E53BF3"/>
    <w:rsid w:val="00E53FED"/>
    <w:rsid w:val="00E544D0"/>
    <w:rsid w:val="00E54879"/>
    <w:rsid w:val="00E548C2"/>
    <w:rsid w:val="00E54922"/>
    <w:rsid w:val="00E54C1C"/>
    <w:rsid w:val="00E553F2"/>
    <w:rsid w:val="00E556FE"/>
    <w:rsid w:val="00E558BB"/>
    <w:rsid w:val="00E560B5"/>
    <w:rsid w:val="00E56397"/>
    <w:rsid w:val="00E56FD2"/>
    <w:rsid w:val="00E57200"/>
    <w:rsid w:val="00E573FA"/>
    <w:rsid w:val="00E57DBD"/>
    <w:rsid w:val="00E602A2"/>
    <w:rsid w:val="00E602F2"/>
    <w:rsid w:val="00E605D4"/>
    <w:rsid w:val="00E60654"/>
    <w:rsid w:val="00E60898"/>
    <w:rsid w:val="00E60913"/>
    <w:rsid w:val="00E60FE1"/>
    <w:rsid w:val="00E61193"/>
    <w:rsid w:val="00E6135C"/>
    <w:rsid w:val="00E61393"/>
    <w:rsid w:val="00E61477"/>
    <w:rsid w:val="00E61A28"/>
    <w:rsid w:val="00E61C73"/>
    <w:rsid w:val="00E62220"/>
    <w:rsid w:val="00E62FB8"/>
    <w:rsid w:val="00E63FC9"/>
    <w:rsid w:val="00E64234"/>
    <w:rsid w:val="00E6431A"/>
    <w:rsid w:val="00E64EBB"/>
    <w:rsid w:val="00E65003"/>
    <w:rsid w:val="00E6515C"/>
    <w:rsid w:val="00E651D1"/>
    <w:rsid w:val="00E65D3B"/>
    <w:rsid w:val="00E65E2B"/>
    <w:rsid w:val="00E66505"/>
    <w:rsid w:val="00E67457"/>
    <w:rsid w:val="00E70096"/>
    <w:rsid w:val="00E7017C"/>
    <w:rsid w:val="00E703BA"/>
    <w:rsid w:val="00E70853"/>
    <w:rsid w:val="00E714FF"/>
    <w:rsid w:val="00E72829"/>
    <w:rsid w:val="00E72A3B"/>
    <w:rsid w:val="00E72A72"/>
    <w:rsid w:val="00E73BFF"/>
    <w:rsid w:val="00E74516"/>
    <w:rsid w:val="00E74947"/>
    <w:rsid w:val="00E752E9"/>
    <w:rsid w:val="00E757D9"/>
    <w:rsid w:val="00E75C6B"/>
    <w:rsid w:val="00E75D59"/>
    <w:rsid w:val="00E75F7A"/>
    <w:rsid w:val="00E7693F"/>
    <w:rsid w:val="00E7713A"/>
    <w:rsid w:val="00E77558"/>
    <w:rsid w:val="00E77732"/>
    <w:rsid w:val="00E777D3"/>
    <w:rsid w:val="00E778B2"/>
    <w:rsid w:val="00E7798E"/>
    <w:rsid w:val="00E806A1"/>
    <w:rsid w:val="00E807A5"/>
    <w:rsid w:val="00E809B0"/>
    <w:rsid w:val="00E813A2"/>
    <w:rsid w:val="00E813EE"/>
    <w:rsid w:val="00E82075"/>
    <w:rsid w:val="00E82B5D"/>
    <w:rsid w:val="00E831C2"/>
    <w:rsid w:val="00E83252"/>
    <w:rsid w:val="00E83D1C"/>
    <w:rsid w:val="00E83D76"/>
    <w:rsid w:val="00E83F2C"/>
    <w:rsid w:val="00E843D4"/>
    <w:rsid w:val="00E8519F"/>
    <w:rsid w:val="00E855A4"/>
    <w:rsid w:val="00E856A1"/>
    <w:rsid w:val="00E85E92"/>
    <w:rsid w:val="00E863FA"/>
    <w:rsid w:val="00E86AEA"/>
    <w:rsid w:val="00E86C36"/>
    <w:rsid w:val="00E87006"/>
    <w:rsid w:val="00E87110"/>
    <w:rsid w:val="00E90643"/>
    <w:rsid w:val="00E90763"/>
    <w:rsid w:val="00E90E96"/>
    <w:rsid w:val="00E91A8B"/>
    <w:rsid w:val="00E91D2C"/>
    <w:rsid w:val="00E92178"/>
    <w:rsid w:val="00E9267C"/>
    <w:rsid w:val="00E926BB"/>
    <w:rsid w:val="00E92AB1"/>
    <w:rsid w:val="00E93BDA"/>
    <w:rsid w:val="00E93C28"/>
    <w:rsid w:val="00E93D01"/>
    <w:rsid w:val="00E94AE6"/>
    <w:rsid w:val="00E94BDE"/>
    <w:rsid w:val="00E94D55"/>
    <w:rsid w:val="00E9578D"/>
    <w:rsid w:val="00E9613A"/>
    <w:rsid w:val="00E96B08"/>
    <w:rsid w:val="00E96F69"/>
    <w:rsid w:val="00E97459"/>
    <w:rsid w:val="00E9767E"/>
    <w:rsid w:val="00E97A09"/>
    <w:rsid w:val="00E97D11"/>
    <w:rsid w:val="00E97DF2"/>
    <w:rsid w:val="00EA0077"/>
    <w:rsid w:val="00EA03B5"/>
    <w:rsid w:val="00EA0A47"/>
    <w:rsid w:val="00EA0DE6"/>
    <w:rsid w:val="00EA1107"/>
    <w:rsid w:val="00EA1831"/>
    <w:rsid w:val="00EA2925"/>
    <w:rsid w:val="00EA3589"/>
    <w:rsid w:val="00EA37F2"/>
    <w:rsid w:val="00EA3EAA"/>
    <w:rsid w:val="00EA4844"/>
    <w:rsid w:val="00EA4DF6"/>
    <w:rsid w:val="00EA5BD0"/>
    <w:rsid w:val="00EA6697"/>
    <w:rsid w:val="00EA66D8"/>
    <w:rsid w:val="00EA6981"/>
    <w:rsid w:val="00EA7022"/>
    <w:rsid w:val="00EA71CC"/>
    <w:rsid w:val="00EA769F"/>
    <w:rsid w:val="00EA77D7"/>
    <w:rsid w:val="00EA7BF7"/>
    <w:rsid w:val="00EB01AB"/>
    <w:rsid w:val="00EB04E9"/>
    <w:rsid w:val="00EB070F"/>
    <w:rsid w:val="00EB127A"/>
    <w:rsid w:val="00EB1505"/>
    <w:rsid w:val="00EB1AC8"/>
    <w:rsid w:val="00EB2078"/>
    <w:rsid w:val="00EB2ED0"/>
    <w:rsid w:val="00EB3043"/>
    <w:rsid w:val="00EB34A9"/>
    <w:rsid w:val="00EB3792"/>
    <w:rsid w:val="00EB3AB9"/>
    <w:rsid w:val="00EB5429"/>
    <w:rsid w:val="00EB5F01"/>
    <w:rsid w:val="00EB65D9"/>
    <w:rsid w:val="00EB73B8"/>
    <w:rsid w:val="00EB7718"/>
    <w:rsid w:val="00EB7C98"/>
    <w:rsid w:val="00EC08D7"/>
    <w:rsid w:val="00EC1FA9"/>
    <w:rsid w:val="00EC21DE"/>
    <w:rsid w:val="00EC28EB"/>
    <w:rsid w:val="00EC3701"/>
    <w:rsid w:val="00EC4202"/>
    <w:rsid w:val="00EC439D"/>
    <w:rsid w:val="00EC4576"/>
    <w:rsid w:val="00EC4D56"/>
    <w:rsid w:val="00EC4F1D"/>
    <w:rsid w:val="00EC54FC"/>
    <w:rsid w:val="00EC55B4"/>
    <w:rsid w:val="00EC56BB"/>
    <w:rsid w:val="00EC5845"/>
    <w:rsid w:val="00EC5991"/>
    <w:rsid w:val="00EC5C5C"/>
    <w:rsid w:val="00EC6108"/>
    <w:rsid w:val="00EC69AC"/>
    <w:rsid w:val="00EC6B83"/>
    <w:rsid w:val="00EC73C0"/>
    <w:rsid w:val="00EC7F12"/>
    <w:rsid w:val="00ED00E2"/>
    <w:rsid w:val="00ED1375"/>
    <w:rsid w:val="00ED16CF"/>
    <w:rsid w:val="00ED1A09"/>
    <w:rsid w:val="00ED1A8C"/>
    <w:rsid w:val="00ED1DA1"/>
    <w:rsid w:val="00ED20A6"/>
    <w:rsid w:val="00ED25DC"/>
    <w:rsid w:val="00ED2CBC"/>
    <w:rsid w:val="00ED2DB7"/>
    <w:rsid w:val="00ED2DFF"/>
    <w:rsid w:val="00ED2E13"/>
    <w:rsid w:val="00ED30E9"/>
    <w:rsid w:val="00ED3248"/>
    <w:rsid w:val="00ED374A"/>
    <w:rsid w:val="00ED3E92"/>
    <w:rsid w:val="00ED5B12"/>
    <w:rsid w:val="00ED5FA6"/>
    <w:rsid w:val="00ED642A"/>
    <w:rsid w:val="00ED6C81"/>
    <w:rsid w:val="00ED74DF"/>
    <w:rsid w:val="00EE086F"/>
    <w:rsid w:val="00EE0A59"/>
    <w:rsid w:val="00EE0C80"/>
    <w:rsid w:val="00EE104D"/>
    <w:rsid w:val="00EE19EC"/>
    <w:rsid w:val="00EE1C44"/>
    <w:rsid w:val="00EE3FE5"/>
    <w:rsid w:val="00EE4394"/>
    <w:rsid w:val="00EE4492"/>
    <w:rsid w:val="00EE4691"/>
    <w:rsid w:val="00EE4ADC"/>
    <w:rsid w:val="00EE4BC9"/>
    <w:rsid w:val="00EE5AA3"/>
    <w:rsid w:val="00EE6A99"/>
    <w:rsid w:val="00EE6BEE"/>
    <w:rsid w:val="00EE763C"/>
    <w:rsid w:val="00EE7D65"/>
    <w:rsid w:val="00EF054B"/>
    <w:rsid w:val="00EF10AD"/>
    <w:rsid w:val="00EF1320"/>
    <w:rsid w:val="00EF156F"/>
    <w:rsid w:val="00EF1D31"/>
    <w:rsid w:val="00EF21CC"/>
    <w:rsid w:val="00EF2F31"/>
    <w:rsid w:val="00EF35DA"/>
    <w:rsid w:val="00EF39DC"/>
    <w:rsid w:val="00EF3E15"/>
    <w:rsid w:val="00EF446D"/>
    <w:rsid w:val="00EF4BCD"/>
    <w:rsid w:val="00EF5042"/>
    <w:rsid w:val="00EF55B6"/>
    <w:rsid w:val="00EF56C7"/>
    <w:rsid w:val="00EF5EC1"/>
    <w:rsid w:val="00EF6BD7"/>
    <w:rsid w:val="00EF6C72"/>
    <w:rsid w:val="00EF6CA5"/>
    <w:rsid w:val="00EF727A"/>
    <w:rsid w:val="00F00497"/>
    <w:rsid w:val="00F008AE"/>
    <w:rsid w:val="00F00D3B"/>
    <w:rsid w:val="00F010D7"/>
    <w:rsid w:val="00F0161D"/>
    <w:rsid w:val="00F02072"/>
    <w:rsid w:val="00F023C1"/>
    <w:rsid w:val="00F0240E"/>
    <w:rsid w:val="00F02CA9"/>
    <w:rsid w:val="00F030AD"/>
    <w:rsid w:val="00F03F09"/>
    <w:rsid w:val="00F04EBB"/>
    <w:rsid w:val="00F052F5"/>
    <w:rsid w:val="00F05361"/>
    <w:rsid w:val="00F05CA4"/>
    <w:rsid w:val="00F06051"/>
    <w:rsid w:val="00F0643E"/>
    <w:rsid w:val="00F0672D"/>
    <w:rsid w:val="00F06CC0"/>
    <w:rsid w:val="00F06F47"/>
    <w:rsid w:val="00F07250"/>
    <w:rsid w:val="00F07372"/>
    <w:rsid w:val="00F07A37"/>
    <w:rsid w:val="00F1032D"/>
    <w:rsid w:val="00F104F6"/>
    <w:rsid w:val="00F10BA4"/>
    <w:rsid w:val="00F10EC1"/>
    <w:rsid w:val="00F1124B"/>
    <w:rsid w:val="00F11587"/>
    <w:rsid w:val="00F11D14"/>
    <w:rsid w:val="00F12151"/>
    <w:rsid w:val="00F12B35"/>
    <w:rsid w:val="00F12DC4"/>
    <w:rsid w:val="00F13632"/>
    <w:rsid w:val="00F13680"/>
    <w:rsid w:val="00F136D4"/>
    <w:rsid w:val="00F1519C"/>
    <w:rsid w:val="00F151D2"/>
    <w:rsid w:val="00F155BE"/>
    <w:rsid w:val="00F15A42"/>
    <w:rsid w:val="00F15EF7"/>
    <w:rsid w:val="00F15F56"/>
    <w:rsid w:val="00F16247"/>
    <w:rsid w:val="00F16456"/>
    <w:rsid w:val="00F165E4"/>
    <w:rsid w:val="00F1678B"/>
    <w:rsid w:val="00F16A65"/>
    <w:rsid w:val="00F16C61"/>
    <w:rsid w:val="00F16DED"/>
    <w:rsid w:val="00F16EFE"/>
    <w:rsid w:val="00F17CD0"/>
    <w:rsid w:val="00F20110"/>
    <w:rsid w:val="00F20415"/>
    <w:rsid w:val="00F20468"/>
    <w:rsid w:val="00F205AB"/>
    <w:rsid w:val="00F21704"/>
    <w:rsid w:val="00F22256"/>
    <w:rsid w:val="00F22516"/>
    <w:rsid w:val="00F2288C"/>
    <w:rsid w:val="00F228F0"/>
    <w:rsid w:val="00F22A60"/>
    <w:rsid w:val="00F22BED"/>
    <w:rsid w:val="00F22C61"/>
    <w:rsid w:val="00F22FAC"/>
    <w:rsid w:val="00F239CA"/>
    <w:rsid w:val="00F23A53"/>
    <w:rsid w:val="00F23B99"/>
    <w:rsid w:val="00F24120"/>
    <w:rsid w:val="00F24465"/>
    <w:rsid w:val="00F244A1"/>
    <w:rsid w:val="00F24E03"/>
    <w:rsid w:val="00F257E8"/>
    <w:rsid w:val="00F25DCC"/>
    <w:rsid w:val="00F268E6"/>
    <w:rsid w:val="00F26B66"/>
    <w:rsid w:val="00F27164"/>
    <w:rsid w:val="00F271FF"/>
    <w:rsid w:val="00F27710"/>
    <w:rsid w:val="00F3016E"/>
    <w:rsid w:val="00F3049A"/>
    <w:rsid w:val="00F30AD3"/>
    <w:rsid w:val="00F30FE9"/>
    <w:rsid w:val="00F3106C"/>
    <w:rsid w:val="00F3154E"/>
    <w:rsid w:val="00F31CB2"/>
    <w:rsid w:val="00F328E4"/>
    <w:rsid w:val="00F336DA"/>
    <w:rsid w:val="00F3374E"/>
    <w:rsid w:val="00F346F1"/>
    <w:rsid w:val="00F34FCD"/>
    <w:rsid w:val="00F35001"/>
    <w:rsid w:val="00F35A97"/>
    <w:rsid w:val="00F368ED"/>
    <w:rsid w:val="00F36AE7"/>
    <w:rsid w:val="00F37158"/>
    <w:rsid w:val="00F401F8"/>
    <w:rsid w:val="00F4046F"/>
    <w:rsid w:val="00F40A77"/>
    <w:rsid w:val="00F40B01"/>
    <w:rsid w:val="00F40D88"/>
    <w:rsid w:val="00F41CB2"/>
    <w:rsid w:val="00F41FDB"/>
    <w:rsid w:val="00F4256F"/>
    <w:rsid w:val="00F42C64"/>
    <w:rsid w:val="00F42D0C"/>
    <w:rsid w:val="00F4326A"/>
    <w:rsid w:val="00F44121"/>
    <w:rsid w:val="00F44589"/>
    <w:rsid w:val="00F448B3"/>
    <w:rsid w:val="00F44AE0"/>
    <w:rsid w:val="00F458A9"/>
    <w:rsid w:val="00F45A8A"/>
    <w:rsid w:val="00F45D70"/>
    <w:rsid w:val="00F45E7E"/>
    <w:rsid w:val="00F46BC8"/>
    <w:rsid w:val="00F46DAE"/>
    <w:rsid w:val="00F46EBD"/>
    <w:rsid w:val="00F47F97"/>
    <w:rsid w:val="00F5053E"/>
    <w:rsid w:val="00F50C2A"/>
    <w:rsid w:val="00F50C97"/>
    <w:rsid w:val="00F511CD"/>
    <w:rsid w:val="00F51B20"/>
    <w:rsid w:val="00F5238C"/>
    <w:rsid w:val="00F52585"/>
    <w:rsid w:val="00F52696"/>
    <w:rsid w:val="00F52987"/>
    <w:rsid w:val="00F52ABE"/>
    <w:rsid w:val="00F52F70"/>
    <w:rsid w:val="00F53F0C"/>
    <w:rsid w:val="00F54F0F"/>
    <w:rsid w:val="00F55915"/>
    <w:rsid w:val="00F55C55"/>
    <w:rsid w:val="00F55D90"/>
    <w:rsid w:val="00F55E22"/>
    <w:rsid w:val="00F56353"/>
    <w:rsid w:val="00F56476"/>
    <w:rsid w:val="00F5688F"/>
    <w:rsid w:val="00F57174"/>
    <w:rsid w:val="00F57389"/>
    <w:rsid w:val="00F6002F"/>
    <w:rsid w:val="00F60AE1"/>
    <w:rsid w:val="00F60B24"/>
    <w:rsid w:val="00F60E8D"/>
    <w:rsid w:val="00F6205A"/>
    <w:rsid w:val="00F624E7"/>
    <w:rsid w:val="00F62955"/>
    <w:rsid w:val="00F62A98"/>
    <w:rsid w:val="00F62DDE"/>
    <w:rsid w:val="00F62E15"/>
    <w:rsid w:val="00F62E5C"/>
    <w:rsid w:val="00F63030"/>
    <w:rsid w:val="00F63446"/>
    <w:rsid w:val="00F6377B"/>
    <w:rsid w:val="00F644F4"/>
    <w:rsid w:val="00F645C8"/>
    <w:rsid w:val="00F649A7"/>
    <w:rsid w:val="00F6573F"/>
    <w:rsid w:val="00F659DA"/>
    <w:rsid w:val="00F65C96"/>
    <w:rsid w:val="00F664BA"/>
    <w:rsid w:val="00F6691C"/>
    <w:rsid w:val="00F66B41"/>
    <w:rsid w:val="00F671C8"/>
    <w:rsid w:val="00F67BC3"/>
    <w:rsid w:val="00F67EBB"/>
    <w:rsid w:val="00F67F72"/>
    <w:rsid w:val="00F70045"/>
    <w:rsid w:val="00F70136"/>
    <w:rsid w:val="00F704BB"/>
    <w:rsid w:val="00F70758"/>
    <w:rsid w:val="00F7079A"/>
    <w:rsid w:val="00F7079F"/>
    <w:rsid w:val="00F707EB"/>
    <w:rsid w:val="00F70AB4"/>
    <w:rsid w:val="00F70B7F"/>
    <w:rsid w:val="00F70BCD"/>
    <w:rsid w:val="00F70DDB"/>
    <w:rsid w:val="00F71009"/>
    <w:rsid w:val="00F7124F"/>
    <w:rsid w:val="00F7131C"/>
    <w:rsid w:val="00F71738"/>
    <w:rsid w:val="00F71767"/>
    <w:rsid w:val="00F72077"/>
    <w:rsid w:val="00F72407"/>
    <w:rsid w:val="00F72A37"/>
    <w:rsid w:val="00F73507"/>
    <w:rsid w:val="00F736B5"/>
    <w:rsid w:val="00F73ABB"/>
    <w:rsid w:val="00F73CCB"/>
    <w:rsid w:val="00F742F7"/>
    <w:rsid w:val="00F754FE"/>
    <w:rsid w:val="00F7555F"/>
    <w:rsid w:val="00F75641"/>
    <w:rsid w:val="00F76A1F"/>
    <w:rsid w:val="00F76D26"/>
    <w:rsid w:val="00F7709E"/>
    <w:rsid w:val="00F770F8"/>
    <w:rsid w:val="00F77558"/>
    <w:rsid w:val="00F7762B"/>
    <w:rsid w:val="00F77B1B"/>
    <w:rsid w:val="00F77D4A"/>
    <w:rsid w:val="00F77EEF"/>
    <w:rsid w:val="00F806FD"/>
    <w:rsid w:val="00F80A62"/>
    <w:rsid w:val="00F817A9"/>
    <w:rsid w:val="00F8195E"/>
    <w:rsid w:val="00F81FAC"/>
    <w:rsid w:val="00F8221E"/>
    <w:rsid w:val="00F824A9"/>
    <w:rsid w:val="00F826F1"/>
    <w:rsid w:val="00F82E08"/>
    <w:rsid w:val="00F8333F"/>
    <w:rsid w:val="00F833C5"/>
    <w:rsid w:val="00F83585"/>
    <w:rsid w:val="00F836A6"/>
    <w:rsid w:val="00F83C6F"/>
    <w:rsid w:val="00F84218"/>
    <w:rsid w:val="00F84250"/>
    <w:rsid w:val="00F84A82"/>
    <w:rsid w:val="00F851AB"/>
    <w:rsid w:val="00F857B5"/>
    <w:rsid w:val="00F85994"/>
    <w:rsid w:val="00F861E7"/>
    <w:rsid w:val="00F86B25"/>
    <w:rsid w:val="00F86BEA"/>
    <w:rsid w:val="00F8797A"/>
    <w:rsid w:val="00F87A4C"/>
    <w:rsid w:val="00F90258"/>
    <w:rsid w:val="00F903FD"/>
    <w:rsid w:val="00F9166D"/>
    <w:rsid w:val="00F91B95"/>
    <w:rsid w:val="00F91DFA"/>
    <w:rsid w:val="00F92175"/>
    <w:rsid w:val="00F9352A"/>
    <w:rsid w:val="00F9394A"/>
    <w:rsid w:val="00F93B64"/>
    <w:rsid w:val="00F945AE"/>
    <w:rsid w:val="00F94C89"/>
    <w:rsid w:val="00F950E1"/>
    <w:rsid w:val="00F959FD"/>
    <w:rsid w:val="00F9698B"/>
    <w:rsid w:val="00F96A32"/>
    <w:rsid w:val="00F97571"/>
    <w:rsid w:val="00F97686"/>
    <w:rsid w:val="00F978C7"/>
    <w:rsid w:val="00FA0157"/>
    <w:rsid w:val="00FA04E6"/>
    <w:rsid w:val="00FA14AB"/>
    <w:rsid w:val="00FA2417"/>
    <w:rsid w:val="00FA273E"/>
    <w:rsid w:val="00FA2760"/>
    <w:rsid w:val="00FA302A"/>
    <w:rsid w:val="00FA3863"/>
    <w:rsid w:val="00FA39E4"/>
    <w:rsid w:val="00FA3A7D"/>
    <w:rsid w:val="00FA3CFB"/>
    <w:rsid w:val="00FA402E"/>
    <w:rsid w:val="00FA4359"/>
    <w:rsid w:val="00FA49D7"/>
    <w:rsid w:val="00FA4B52"/>
    <w:rsid w:val="00FA4DB6"/>
    <w:rsid w:val="00FA5820"/>
    <w:rsid w:val="00FA597F"/>
    <w:rsid w:val="00FA5CC1"/>
    <w:rsid w:val="00FA60C5"/>
    <w:rsid w:val="00FA63CF"/>
    <w:rsid w:val="00FA730B"/>
    <w:rsid w:val="00FA7895"/>
    <w:rsid w:val="00FA7F28"/>
    <w:rsid w:val="00FB0986"/>
    <w:rsid w:val="00FB0F24"/>
    <w:rsid w:val="00FB0F5E"/>
    <w:rsid w:val="00FB0F60"/>
    <w:rsid w:val="00FB12D6"/>
    <w:rsid w:val="00FB1625"/>
    <w:rsid w:val="00FB2044"/>
    <w:rsid w:val="00FB2310"/>
    <w:rsid w:val="00FB26FE"/>
    <w:rsid w:val="00FB2C3E"/>
    <w:rsid w:val="00FB2DE2"/>
    <w:rsid w:val="00FB320C"/>
    <w:rsid w:val="00FB3253"/>
    <w:rsid w:val="00FB3D31"/>
    <w:rsid w:val="00FB403A"/>
    <w:rsid w:val="00FB43B5"/>
    <w:rsid w:val="00FB472E"/>
    <w:rsid w:val="00FB4A31"/>
    <w:rsid w:val="00FB505D"/>
    <w:rsid w:val="00FB5ED3"/>
    <w:rsid w:val="00FB6027"/>
    <w:rsid w:val="00FB69D4"/>
    <w:rsid w:val="00FB7205"/>
    <w:rsid w:val="00FB723B"/>
    <w:rsid w:val="00FB75E2"/>
    <w:rsid w:val="00FB7BCE"/>
    <w:rsid w:val="00FC0475"/>
    <w:rsid w:val="00FC04D0"/>
    <w:rsid w:val="00FC0A8F"/>
    <w:rsid w:val="00FC1B0F"/>
    <w:rsid w:val="00FC20EC"/>
    <w:rsid w:val="00FC2130"/>
    <w:rsid w:val="00FC3046"/>
    <w:rsid w:val="00FC354E"/>
    <w:rsid w:val="00FC3A9D"/>
    <w:rsid w:val="00FC3B00"/>
    <w:rsid w:val="00FC3CFD"/>
    <w:rsid w:val="00FC3E59"/>
    <w:rsid w:val="00FC4A6B"/>
    <w:rsid w:val="00FC5793"/>
    <w:rsid w:val="00FC5AA8"/>
    <w:rsid w:val="00FC5BA6"/>
    <w:rsid w:val="00FC5ED2"/>
    <w:rsid w:val="00FC5FDF"/>
    <w:rsid w:val="00FC6241"/>
    <w:rsid w:val="00FC6EBF"/>
    <w:rsid w:val="00FC7F30"/>
    <w:rsid w:val="00FD0247"/>
    <w:rsid w:val="00FD0360"/>
    <w:rsid w:val="00FD0625"/>
    <w:rsid w:val="00FD1576"/>
    <w:rsid w:val="00FD1F02"/>
    <w:rsid w:val="00FD2ACC"/>
    <w:rsid w:val="00FD2D20"/>
    <w:rsid w:val="00FD323D"/>
    <w:rsid w:val="00FD34E4"/>
    <w:rsid w:val="00FD390E"/>
    <w:rsid w:val="00FD398E"/>
    <w:rsid w:val="00FD3DB4"/>
    <w:rsid w:val="00FD473B"/>
    <w:rsid w:val="00FD5096"/>
    <w:rsid w:val="00FD5155"/>
    <w:rsid w:val="00FD542E"/>
    <w:rsid w:val="00FD565B"/>
    <w:rsid w:val="00FD5AA5"/>
    <w:rsid w:val="00FD637A"/>
    <w:rsid w:val="00FD6FB9"/>
    <w:rsid w:val="00FD6FC7"/>
    <w:rsid w:val="00FD78C1"/>
    <w:rsid w:val="00FE00D8"/>
    <w:rsid w:val="00FE0771"/>
    <w:rsid w:val="00FE083D"/>
    <w:rsid w:val="00FE1753"/>
    <w:rsid w:val="00FE1ADE"/>
    <w:rsid w:val="00FE1FC0"/>
    <w:rsid w:val="00FE290A"/>
    <w:rsid w:val="00FE30A9"/>
    <w:rsid w:val="00FE38DC"/>
    <w:rsid w:val="00FE3BFC"/>
    <w:rsid w:val="00FE41CF"/>
    <w:rsid w:val="00FE4884"/>
    <w:rsid w:val="00FE56A5"/>
    <w:rsid w:val="00FE5863"/>
    <w:rsid w:val="00FE5BEF"/>
    <w:rsid w:val="00FE5CC9"/>
    <w:rsid w:val="00FE62EE"/>
    <w:rsid w:val="00FE68A2"/>
    <w:rsid w:val="00FE6EAE"/>
    <w:rsid w:val="00FE72BB"/>
    <w:rsid w:val="00FE75F1"/>
    <w:rsid w:val="00FE7EF1"/>
    <w:rsid w:val="00FF012D"/>
    <w:rsid w:val="00FF0D9D"/>
    <w:rsid w:val="00FF1274"/>
    <w:rsid w:val="00FF1DC0"/>
    <w:rsid w:val="00FF1F05"/>
    <w:rsid w:val="00FF2585"/>
    <w:rsid w:val="00FF25DF"/>
    <w:rsid w:val="00FF34AA"/>
    <w:rsid w:val="00FF3BAC"/>
    <w:rsid w:val="00FF43E9"/>
    <w:rsid w:val="00FF4434"/>
    <w:rsid w:val="00FF45CD"/>
    <w:rsid w:val="00FF5154"/>
    <w:rsid w:val="00FF5314"/>
    <w:rsid w:val="00FF6054"/>
    <w:rsid w:val="00FF6176"/>
    <w:rsid w:val="00FF6B2A"/>
    <w:rsid w:val="00FF6DC0"/>
    <w:rsid w:val="00FF6E5E"/>
    <w:rsid w:val="00FF7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4FE31D6"/>
  <w15:docId w15:val="{5F0AF9C7-0FEE-4F84-A88F-A0DA20DE1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615ECD"/>
    <w:pPr>
      <w:widowControl w:val="0"/>
      <w:jc w:val="both"/>
    </w:pPr>
  </w:style>
  <w:style w:type="paragraph" w:styleId="1">
    <w:name w:val="heading 1"/>
    <w:basedOn w:val="a0"/>
    <w:next w:val="a0"/>
    <w:link w:val="10"/>
    <w:uiPriority w:val="9"/>
    <w:qFormat/>
    <w:rsid w:val="00CA008D"/>
    <w:pPr>
      <w:keepNext/>
      <w:numPr>
        <w:numId w:val="2"/>
      </w:numPr>
      <w:topLinePunct/>
      <w:outlineLvl w:val="0"/>
    </w:pPr>
    <w:rPr>
      <w:rFonts w:asciiTheme="minorEastAsia" w:hAnsiTheme="minorEastAsia" w:cstheme="majorBidi"/>
      <w:b/>
      <w:sz w:val="24"/>
      <w:szCs w:val="24"/>
    </w:rPr>
  </w:style>
  <w:style w:type="paragraph" w:styleId="2">
    <w:name w:val="heading 2"/>
    <w:basedOn w:val="a0"/>
    <w:next w:val="a0"/>
    <w:link w:val="20"/>
    <w:uiPriority w:val="9"/>
    <w:unhideWhenUsed/>
    <w:qFormat/>
    <w:rsid w:val="00CA008D"/>
    <w:pPr>
      <w:numPr>
        <w:ilvl w:val="1"/>
        <w:numId w:val="2"/>
      </w:numPr>
      <w:topLinePunct/>
      <w:outlineLvl w:val="1"/>
    </w:pPr>
    <w:rPr>
      <w:rFonts w:asciiTheme="minorEastAsia" w:hAnsiTheme="majorHAnsi" w:cstheme="majorBidi"/>
      <w:b/>
    </w:rPr>
  </w:style>
  <w:style w:type="paragraph" w:styleId="3">
    <w:name w:val="heading 3"/>
    <w:basedOn w:val="a0"/>
    <w:next w:val="a0"/>
    <w:link w:val="30"/>
    <w:uiPriority w:val="9"/>
    <w:unhideWhenUsed/>
    <w:qFormat/>
    <w:rsid w:val="005868E0"/>
    <w:pPr>
      <w:numPr>
        <w:ilvl w:val="2"/>
        <w:numId w:val="2"/>
      </w:numPr>
      <w:ind w:left="993"/>
      <w:outlineLvl w:val="2"/>
    </w:pPr>
    <w:rPr>
      <w:rFonts w:ascii="ＭＳ 明朝" w:eastAsia="ＭＳ 明朝" w:hAnsiTheme="majorHAnsi" w:cstheme="majorBidi"/>
    </w:rPr>
  </w:style>
  <w:style w:type="paragraph" w:styleId="4">
    <w:name w:val="heading 4"/>
    <w:basedOn w:val="a0"/>
    <w:next w:val="a0"/>
    <w:link w:val="40"/>
    <w:uiPriority w:val="9"/>
    <w:unhideWhenUsed/>
    <w:qFormat/>
    <w:rsid w:val="00615ECD"/>
    <w:pPr>
      <w:numPr>
        <w:ilvl w:val="3"/>
        <w:numId w:val="2"/>
      </w:numPr>
      <w:topLinePunct/>
      <w:outlineLvl w:val="3"/>
    </w:pPr>
    <w:rPr>
      <w:rFonts w:asciiTheme="minorEastAsia" w:hAnsiTheme="minorEastAsia"/>
      <w:bCs/>
    </w:rPr>
  </w:style>
  <w:style w:type="paragraph" w:styleId="5">
    <w:name w:val="heading 5"/>
    <w:basedOn w:val="a0"/>
    <w:next w:val="a0"/>
    <w:link w:val="50"/>
    <w:uiPriority w:val="9"/>
    <w:semiHidden/>
    <w:unhideWhenUsed/>
    <w:qFormat/>
    <w:rsid w:val="00615ECD"/>
    <w:pPr>
      <w:keepNext/>
      <w:ind w:leftChars="800" w:left="800"/>
      <w:outlineLvl w:val="4"/>
    </w:pPr>
    <w:rPr>
      <w:rFonts w:asciiTheme="majorHAnsi" w:eastAsiaTheme="majorEastAsia" w:hAnsiTheme="majorHAnsi" w:cstheme="majorBidi"/>
    </w:rPr>
  </w:style>
  <w:style w:type="paragraph" w:styleId="6">
    <w:name w:val="heading 6"/>
    <w:basedOn w:val="a0"/>
    <w:next w:val="a0"/>
    <w:link w:val="60"/>
    <w:uiPriority w:val="9"/>
    <w:semiHidden/>
    <w:unhideWhenUsed/>
    <w:qFormat/>
    <w:rsid w:val="006233B5"/>
    <w:pPr>
      <w:keepNext/>
      <w:ind w:left="2551" w:hanging="425"/>
      <w:outlineLvl w:val="5"/>
    </w:pPr>
    <w:rPr>
      <w:rFonts w:ascii="ＭＳ 明朝" w:eastAsia="ＭＳ 明朝"/>
      <w:b/>
      <w:bCs/>
    </w:rPr>
  </w:style>
  <w:style w:type="paragraph" w:styleId="7">
    <w:name w:val="heading 7"/>
    <w:basedOn w:val="a0"/>
    <w:next w:val="a0"/>
    <w:link w:val="70"/>
    <w:uiPriority w:val="9"/>
    <w:semiHidden/>
    <w:unhideWhenUsed/>
    <w:qFormat/>
    <w:rsid w:val="006233B5"/>
    <w:pPr>
      <w:keepNext/>
      <w:ind w:left="2976" w:hanging="425"/>
      <w:outlineLvl w:val="6"/>
    </w:pPr>
    <w:rPr>
      <w:rFonts w:ascii="ＭＳ 明朝" w:eastAsia="ＭＳ 明朝"/>
    </w:rPr>
  </w:style>
  <w:style w:type="paragraph" w:styleId="8">
    <w:name w:val="heading 8"/>
    <w:basedOn w:val="a0"/>
    <w:next w:val="a0"/>
    <w:link w:val="80"/>
    <w:uiPriority w:val="9"/>
    <w:semiHidden/>
    <w:unhideWhenUsed/>
    <w:qFormat/>
    <w:rsid w:val="006233B5"/>
    <w:pPr>
      <w:keepNext/>
      <w:ind w:left="3402" w:hanging="426"/>
      <w:outlineLvl w:val="7"/>
    </w:pPr>
    <w:rPr>
      <w:rFonts w:ascii="ＭＳ 明朝" w:eastAsia="ＭＳ 明朝"/>
    </w:rPr>
  </w:style>
  <w:style w:type="paragraph" w:styleId="9">
    <w:name w:val="heading 9"/>
    <w:basedOn w:val="a0"/>
    <w:next w:val="a0"/>
    <w:link w:val="90"/>
    <w:uiPriority w:val="9"/>
    <w:semiHidden/>
    <w:unhideWhenUsed/>
    <w:qFormat/>
    <w:rsid w:val="006233B5"/>
    <w:pPr>
      <w:keepNext/>
      <w:ind w:left="3827" w:hanging="425"/>
      <w:outlineLvl w:val="8"/>
    </w:pPr>
    <w:rPr>
      <w:rFonts w:ascii="ＭＳ 明朝" w:eastAsia="ＭＳ 明朝"/>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uiPriority w:val="99"/>
    <w:unhideWhenUsed/>
    <w:rsid w:val="00831D04"/>
    <w:pPr>
      <w:tabs>
        <w:tab w:val="center" w:pos="4252"/>
        <w:tab w:val="right" w:pos="8504"/>
      </w:tabs>
      <w:snapToGrid w:val="0"/>
    </w:pPr>
    <w:rPr>
      <w:rFonts w:ascii="ＭＳ 明朝" w:eastAsia="ＭＳ 明朝"/>
    </w:rPr>
  </w:style>
  <w:style w:type="character" w:customStyle="1" w:styleId="a5">
    <w:name w:val="フッター (文字)"/>
    <w:basedOn w:val="a1"/>
    <w:link w:val="a4"/>
    <w:uiPriority w:val="99"/>
    <w:rsid w:val="00831D04"/>
    <w:rPr>
      <w:rFonts w:ascii="ＭＳ 明朝" w:eastAsia="ＭＳ 明朝"/>
    </w:rPr>
  </w:style>
  <w:style w:type="paragraph" w:styleId="a6">
    <w:name w:val="Balloon Text"/>
    <w:basedOn w:val="a0"/>
    <w:link w:val="a7"/>
    <w:uiPriority w:val="99"/>
    <w:semiHidden/>
    <w:unhideWhenUsed/>
    <w:rsid w:val="00831D04"/>
    <w:rPr>
      <w:rFonts w:asciiTheme="majorHAnsi" w:eastAsiaTheme="majorEastAsia" w:hAnsiTheme="majorHAnsi" w:cstheme="majorBidi"/>
      <w:sz w:val="18"/>
      <w:szCs w:val="18"/>
    </w:rPr>
  </w:style>
  <w:style w:type="character" w:customStyle="1" w:styleId="a7">
    <w:name w:val="吹き出し (文字)"/>
    <w:basedOn w:val="a1"/>
    <w:link w:val="a6"/>
    <w:uiPriority w:val="99"/>
    <w:semiHidden/>
    <w:rsid w:val="00831D04"/>
    <w:rPr>
      <w:rFonts w:asciiTheme="majorHAnsi" w:eastAsiaTheme="majorEastAsia" w:hAnsiTheme="majorHAnsi" w:cstheme="majorBidi"/>
      <w:sz w:val="18"/>
      <w:szCs w:val="18"/>
    </w:rPr>
  </w:style>
  <w:style w:type="character" w:styleId="a8">
    <w:name w:val="Hyperlink"/>
    <w:basedOn w:val="a1"/>
    <w:uiPriority w:val="99"/>
    <w:unhideWhenUsed/>
    <w:rsid w:val="00710235"/>
    <w:rPr>
      <w:color w:val="0000FF" w:themeColor="hyperlink"/>
      <w:u w:val="single"/>
    </w:rPr>
  </w:style>
  <w:style w:type="paragraph" w:styleId="a9">
    <w:name w:val="List Paragraph"/>
    <w:basedOn w:val="a0"/>
    <w:uiPriority w:val="34"/>
    <w:qFormat/>
    <w:rsid w:val="00615ECD"/>
    <w:pPr>
      <w:ind w:leftChars="400" w:left="840"/>
    </w:pPr>
  </w:style>
  <w:style w:type="paragraph" w:styleId="11">
    <w:name w:val="toc 1"/>
    <w:basedOn w:val="a0"/>
    <w:next w:val="a0"/>
    <w:autoRedefine/>
    <w:uiPriority w:val="39"/>
    <w:unhideWhenUsed/>
    <w:qFormat/>
    <w:rsid w:val="006233B5"/>
  </w:style>
  <w:style w:type="character" w:customStyle="1" w:styleId="10">
    <w:name w:val="見出し 1 (文字)"/>
    <w:basedOn w:val="a1"/>
    <w:link w:val="1"/>
    <w:uiPriority w:val="9"/>
    <w:rsid w:val="00CA008D"/>
    <w:rPr>
      <w:rFonts w:asciiTheme="minorEastAsia" w:hAnsiTheme="minorEastAsia" w:cstheme="majorBidi"/>
      <w:b/>
      <w:sz w:val="24"/>
      <w:szCs w:val="24"/>
    </w:rPr>
  </w:style>
  <w:style w:type="paragraph" w:styleId="aa">
    <w:name w:val="header"/>
    <w:basedOn w:val="a0"/>
    <w:link w:val="ab"/>
    <w:uiPriority w:val="99"/>
    <w:unhideWhenUsed/>
    <w:rsid w:val="006F65BC"/>
    <w:pPr>
      <w:tabs>
        <w:tab w:val="center" w:pos="4252"/>
        <w:tab w:val="right" w:pos="8504"/>
      </w:tabs>
      <w:snapToGrid w:val="0"/>
    </w:pPr>
  </w:style>
  <w:style w:type="character" w:customStyle="1" w:styleId="ab">
    <w:name w:val="ヘッダー (文字)"/>
    <w:basedOn w:val="a1"/>
    <w:link w:val="aa"/>
    <w:uiPriority w:val="99"/>
    <w:rsid w:val="006F65BC"/>
  </w:style>
  <w:style w:type="paragraph" w:customStyle="1" w:styleId="12">
    <w:name w:val="スタイル1"/>
    <w:basedOn w:val="1"/>
    <w:link w:val="13"/>
    <w:rsid w:val="00F945AE"/>
    <w:rPr>
      <w:b w:val="0"/>
    </w:rPr>
  </w:style>
  <w:style w:type="character" w:customStyle="1" w:styleId="13">
    <w:name w:val="スタイル1 (文字)"/>
    <w:basedOn w:val="10"/>
    <w:link w:val="12"/>
    <w:rsid w:val="00F945AE"/>
    <w:rPr>
      <w:rFonts w:asciiTheme="minorEastAsia" w:hAnsiTheme="minorEastAsia" w:cstheme="majorBidi"/>
      <w:b w:val="0"/>
      <w:sz w:val="24"/>
      <w:szCs w:val="24"/>
    </w:rPr>
  </w:style>
  <w:style w:type="paragraph" w:customStyle="1" w:styleId="21">
    <w:name w:val="スタイル2"/>
    <w:basedOn w:val="2"/>
    <w:link w:val="22"/>
    <w:rsid w:val="00F945AE"/>
    <w:pPr>
      <w:ind w:rightChars="100" w:right="210"/>
    </w:pPr>
    <w:rPr>
      <w:b w:val="0"/>
      <w:sz w:val="22"/>
    </w:rPr>
  </w:style>
  <w:style w:type="character" w:customStyle="1" w:styleId="22">
    <w:name w:val="スタイル2 (文字)"/>
    <w:basedOn w:val="20"/>
    <w:link w:val="21"/>
    <w:rsid w:val="00F945AE"/>
    <w:rPr>
      <w:rFonts w:asciiTheme="minorEastAsia" w:hAnsiTheme="majorHAnsi" w:cstheme="majorBidi"/>
      <w:b w:val="0"/>
      <w:sz w:val="22"/>
    </w:rPr>
  </w:style>
  <w:style w:type="character" w:customStyle="1" w:styleId="20">
    <w:name w:val="見出し 2 (文字)"/>
    <w:basedOn w:val="a1"/>
    <w:link w:val="2"/>
    <w:uiPriority w:val="9"/>
    <w:rsid w:val="00CA008D"/>
    <w:rPr>
      <w:rFonts w:asciiTheme="minorEastAsia" w:hAnsiTheme="majorHAnsi" w:cstheme="majorBidi"/>
      <w:b/>
    </w:rPr>
  </w:style>
  <w:style w:type="paragraph" w:customStyle="1" w:styleId="31">
    <w:name w:val="スタイル3"/>
    <w:basedOn w:val="3"/>
    <w:link w:val="32"/>
    <w:rsid w:val="00CA33E5"/>
    <w:pPr>
      <w:ind w:left="0"/>
    </w:pPr>
  </w:style>
  <w:style w:type="character" w:customStyle="1" w:styleId="32">
    <w:name w:val="スタイル3 (文字)"/>
    <w:basedOn w:val="30"/>
    <w:link w:val="31"/>
    <w:rsid w:val="00CA33E5"/>
    <w:rPr>
      <w:rFonts w:ascii="ＭＳ 明朝" w:eastAsia="ＭＳ 明朝" w:hAnsiTheme="majorHAnsi" w:cstheme="majorBidi"/>
    </w:rPr>
  </w:style>
  <w:style w:type="character" w:customStyle="1" w:styleId="30">
    <w:name w:val="見出し 3 (文字)"/>
    <w:basedOn w:val="a1"/>
    <w:link w:val="3"/>
    <w:uiPriority w:val="9"/>
    <w:rsid w:val="005868E0"/>
    <w:rPr>
      <w:rFonts w:ascii="ＭＳ 明朝" w:eastAsia="ＭＳ 明朝" w:hAnsiTheme="majorHAnsi" w:cstheme="majorBidi"/>
    </w:rPr>
  </w:style>
  <w:style w:type="paragraph" w:styleId="ac">
    <w:name w:val="caption"/>
    <w:basedOn w:val="a0"/>
    <w:next w:val="a0"/>
    <w:link w:val="ad"/>
    <w:unhideWhenUsed/>
    <w:qFormat/>
    <w:rsid w:val="00615ECD"/>
    <w:rPr>
      <w:b/>
      <w:bCs/>
      <w:szCs w:val="21"/>
    </w:rPr>
  </w:style>
  <w:style w:type="paragraph" w:styleId="23">
    <w:name w:val="toc 2"/>
    <w:basedOn w:val="a0"/>
    <w:next w:val="a0"/>
    <w:autoRedefine/>
    <w:uiPriority w:val="39"/>
    <w:unhideWhenUsed/>
    <w:rsid w:val="00C731B8"/>
    <w:pPr>
      <w:ind w:leftChars="100" w:left="210"/>
    </w:pPr>
  </w:style>
  <w:style w:type="character" w:customStyle="1" w:styleId="ad">
    <w:name w:val="図表番号 (文字)"/>
    <w:link w:val="ac"/>
    <w:rsid w:val="00615ECD"/>
    <w:rPr>
      <w:b/>
      <w:bCs/>
      <w:szCs w:val="21"/>
    </w:rPr>
  </w:style>
  <w:style w:type="character" w:customStyle="1" w:styleId="40">
    <w:name w:val="見出し 4 (文字)"/>
    <w:basedOn w:val="a1"/>
    <w:link w:val="4"/>
    <w:uiPriority w:val="9"/>
    <w:rsid w:val="00615ECD"/>
    <w:rPr>
      <w:rFonts w:asciiTheme="minorEastAsia" w:hAnsiTheme="minorEastAsia"/>
      <w:bCs/>
    </w:rPr>
  </w:style>
  <w:style w:type="character" w:styleId="ae">
    <w:name w:val="FollowedHyperlink"/>
    <w:basedOn w:val="a1"/>
    <w:uiPriority w:val="99"/>
    <w:semiHidden/>
    <w:unhideWhenUsed/>
    <w:rsid w:val="00817243"/>
    <w:rPr>
      <w:color w:val="800080" w:themeColor="followedHyperlink"/>
      <w:u w:val="single"/>
    </w:rPr>
  </w:style>
  <w:style w:type="numbering" w:customStyle="1" w:styleId="Excel">
    <w:name w:val="Excel家計簿"/>
    <w:basedOn w:val="a3"/>
    <w:rsid w:val="00526F4A"/>
    <w:pPr>
      <w:numPr>
        <w:numId w:val="1"/>
      </w:numPr>
    </w:pPr>
  </w:style>
  <w:style w:type="numbering" w:customStyle="1" w:styleId="Excel1">
    <w:name w:val="Excel家計簿1"/>
    <w:basedOn w:val="a3"/>
    <w:rsid w:val="00652F9F"/>
  </w:style>
  <w:style w:type="numbering" w:customStyle="1" w:styleId="Excel2">
    <w:name w:val="Excel家計簿2"/>
    <w:basedOn w:val="a3"/>
    <w:rsid w:val="00C42BD9"/>
  </w:style>
  <w:style w:type="numbering" w:customStyle="1" w:styleId="Excel3">
    <w:name w:val="Excel家計簿3"/>
    <w:basedOn w:val="a3"/>
    <w:rsid w:val="00A71353"/>
  </w:style>
  <w:style w:type="numbering" w:customStyle="1" w:styleId="Excel4">
    <w:name w:val="Excel家計簿4"/>
    <w:basedOn w:val="a3"/>
    <w:rsid w:val="008B78BF"/>
  </w:style>
  <w:style w:type="numbering" w:customStyle="1" w:styleId="Excel5">
    <w:name w:val="Excel家計簿5"/>
    <w:basedOn w:val="a3"/>
    <w:rsid w:val="002E00EB"/>
  </w:style>
  <w:style w:type="numbering" w:customStyle="1" w:styleId="Excel6">
    <w:name w:val="Excel家計簿6"/>
    <w:basedOn w:val="a3"/>
    <w:rsid w:val="00BF21CD"/>
  </w:style>
  <w:style w:type="paragraph" w:styleId="af">
    <w:name w:val="Date"/>
    <w:basedOn w:val="a0"/>
    <w:next w:val="a0"/>
    <w:link w:val="af0"/>
    <w:uiPriority w:val="99"/>
    <w:semiHidden/>
    <w:unhideWhenUsed/>
    <w:rsid w:val="00723EFD"/>
  </w:style>
  <w:style w:type="character" w:customStyle="1" w:styleId="af0">
    <w:name w:val="日付 (文字)"/>
    <w:basedOn w:val="a1"/>
    <w:link w:val="af"/>
    <w:uiPriority w:val="99"/>
    <w:semiHidden/>
    <w:rsid w:val="00723EFD"/>
  </w:style>
  <w:style w:type="paragraph" w:styleId="Web">
    <w:name w:val="Normal (Web)"/>
    <w:basedOn w:val="a0"/>
    <w:uiPriority w:val="99"/>
    <w:semiHidden/>
    <w:unhideWhenUsed/>
    <w:rsid w:val="00DC62D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1">
    <w:name w:val="Emphasis"/>
    <w:basedOn w:val="a1"/>
    <w:uiPriority w:val="20"/>
    <w:qFormat/>
    <w:rsid w:val="00615ECD"/>
    <w:rPr>
      <w:b/>
      <w:bCs/>
      <w:i w:val="0"/>
      <w:iCs w:val="0"/>
    </w:rPr>
  </w:style>
  <w:style w:type="character" w:customStyle="1" w:styleId="st1">
    <w:name w:val="st1"/>
    <w:basedOn w:val="a1"/>
    <w:rsid w:val="00074676"/>
  </w:style>
  <w:style w:type="numbering" w:customStyle="1" w:styleId="Excel7">
    <w:name w:val="Excel家計簿7"/>
    <w:basedOn w:val="a3"/>
    <w:rsid w:val="006D2AA1"/>
  </w:style>
  <w:style w:type="paragraph" w:styleId="33">
    <w:name w:val="toc 3"/>
    <w:basedOn w:val="a0"/>
    <w:next w:val="a0"/>
    <w:autoRedefine/>
    <w:uiPriority w:val="39"/>
    <w:unhideWhenUsed/>
    <w:rsid w:val="009F3C02"/>
    <w:pPr>
      <w:ind w:leftChars="200" w:left="420"/>
    </w:pPr>
  </w:style>
  <w:style w:type="paragraph" w:styleId="41">
    <w:name w:val="toc 4"/>
    <w:basedOn w:val="a0"/>
    <w:next w:val="a0"/>
    <w:autoRedefine/>
    <w:uiPriority w:val="39"/>
    <w:unhideWhenUsed/>
    <w:rsid w:val="009F3C02"/>
    <w:pPr>
      <w:ind w:leftChars="300" w:left="630"/>
    </w:pPr>
  </w:style>
  <w:style w:type="paragraph" w:styleId="51">
    <w:name w:val="toc 5"/>
    <w:basedOn w:val="a0"/>
    <w:next w:val="a0"/>
    <w:autoRedefine/>
    <w:uiPriority w:val="39"/>
    <w:unhideWhenUsed/>
    <w:rsid w:val="009F3C02"/>
    <w:pPr>
      <w:ind w:leftChars="400" w:left="840"/>
    </w:pPr>
  </w:style>
  <w:style w:type="paragraph" w:styleId="61">
    <w:name w:val="toc 6"/>
    <w:basedOn w:val="a0"/>
    <w:next w:val="a0"/>
    <w:autoRedefine/>
    <w:uiPriority w:val="39"/>
    <w:unhideWhenUsed/>
    <w:rsid w:val="009F3C02"/>
    <w:pPr>
      <w:ind w:leftChars="500" w:left="1050"/>
    </w:pPr>
  </w:style>
  <w:style w:type="paragraph" w:styleId="71">
    <w:name w:val="toc 7"/>
    <w:basedOn w:val="a0"/>
    <w:next w:val="a0"/>
    <w:autoRedefine/>
    <w:uiPriority w:val="39"/>
    <w:unhideWhenUsed/>
    <w:rsid w:val="009F3C02"/>
    <w:pPr>
      <w:ind w:leftChars="600" w:left="1260"/>
    </w:pPr>
  </w:style>
  <w:style w:type="paragraph" w:styleId="81">
    <w:name w:val="toc 8"/>
    <w:basedOn w:val="a0"/>
    <w:next w:val="a0"/>
    <w:autoRedefine/>
    <w:uiPriority w:val="39"/>
    <w:unhideWhenUsed/>
    <w:rsid w:val="009F3C02"/>
    <w:pPr>
      <w:ind w:leftChars="700" w:left="1470"/>
    </w:pPr>
  </w:style>
  <w:style w:type="paragraph" w:styleId="91">
    <w:name w:val="toc 9"/>
    <w:basedOn w:val="a0"/>
    <w:next w:val="a0"/>
    <w:autoRedefine/>
    <w:uiPriority w:val="39"/>
    <w:unhideWhenUsed/>
    <w:rsid w:val="009F3C02"/>
    <w:pPr>
      <w:ind w:leftChars="800" w:left="1680"/>
    </w:pPr>
  </w:style>
  <w:style w:type="numbering" w:customStyle="1" w:styleId="Excel8">
    <w:name w:val="Excel家計簿8"/>
    <w:basedOn w:val="a3"/>
    <w:rsid w:val="00FE290A"/>
  </w:style>
  <w:style w:type="numbering" w:customStyle="1" w:styleId="Excel9">
    <w:name w:val="Excel家計簿9"/>
    <w:basedOn w:val="a3"/>
    <w:rsid w:val="00BE2BAA"/>
  </w:style>
  <w:style w:type="character" w:customStyle="1" w:styleId="50">
    <w:name w:val="見出し 5 (文字)"/>
    <w:basedOn w:val="a1"/>
    <w:link w:val="5"/>
    <w:uiPriority w:val="9"/>
    <w:rsid w:val="00615ECD"/>
    <w:rPr>
      <w:rFonts w:asciiTheme="majorHAnsi" w:eastAsiaTheme="majorEastAsia" w:hAnsiTheme="majorHAnsi" w:cstheme="majorBidi"/>
    </w:rPr>
  </w:style>
  <w:style w:type="numbering" w:customStyle="1" w:styleId="Excel10">
    <w:name w:val="Excel家計簿10"/>
    <w:basedOn w:val="a3"/>
    <w:rsid w:val="003736ED"/>
  </w:style>
  <w:style w:type="numbering" w:customStyle="1" w:styleId="Excel11">
    <w:name w:val="Excel家計簿11"/>
    <w:basedOn w:val="a3"/>
    <w:rsid w:val="00F72077"/>
  </w:style>
  <w:style w:type="character" w:styleId="af2">
    <w:name w:val="Unresolved Mention"/>
    <w:basedOn w:val="a1"/>
    <w:uiPriority w:val="99"/>
    <w:semiHidden/>
    <w:unhideWhenUsed/>
    <w:rsid w:val="00993802"/>
    <w:rPr>
      <w:color w:val="605E5C"/>
      <w:shd w:val="clear" w:color="auto" w:fill="E1DFDD"/>
    </w:rPr>
  </w:style>
  <w:style w:type="character" w:customStyle="1" w:styleId="60">
    <w:name w:val="見出し 6 (文字)"/>
    <w:basedOn w:val="a1"/>
    <w:link w:val="6"/>
    <w:uiPriority w:val="9"/>
    <w:semiHidden/>
    <w:rsid w:val="006233B5"/>
    <w:rPr>
      <w:rFonts w:ascii="ＭＳ 明朝" w:eastAsia="ＭＳ 明朝"/>
      <w:b/>
      <w:bCs/>
    </w:rPr>
  </w:style>
  <w:style w:type="character" w:customStyle="1" w:styleId="70">
    <w:name w:val="見出し 7 (文字)"/>
    <w:basedOn w:val="a1"/>
    <w:link w:val="7"/>
    <w:uiPriority w:val="9"/>
    <w:semiHidden/>
    <w:rsid w:val="006233B5"/>
    <w:rPr>
      <w:rFonts w:ascii="ＭＳ 明朝" w:eastAsia="ＭＳ 明朝"/>
    </w:rPr>
  </w:style>
  <w:style w:type="character" w:customStyle="1" w:styleId="80">
    <w:name w:val="見出し 8 (文字)"/>
    <w:basedOn w:val="a1"/>
    <w:link w:val="8"/>
    <w:uiPriority w:val="9"/>
    <w:semiHidden/>
    <w:rsid w:val="006233B5"/>
    <w:rPr>
      <w:rFonts w:ascii="ＭＳ 明朝" w:eastAsia="ＭＳ 明朝"/>
    </w:rPr>
  </w:style>
  <w:style w:type="character" w:customStyle="1" w:styleId="90">
    <w:name w:val="見出し 9 (文字)"/>
    <w:basedOn w:val="a1"/>
    <w:link w:val="9"/>
    <w:uiPriority w:val="9"/>
    <w:semiHidden/>
    <w:rsid w:val="006233B5"/>
    <w:rPr>
      <w:rFonts w:ascii="ＭＳ 明朝" w:eastAsia="ＭＳ 明朝"/>
    </w:rPr>
  </w:style>
  <w:style w:type="numbering" w:customStyle="1" w:styleId="14">
    <w:name w:val="リストなし1"/>
    <w:next w:val="a3"/>
    <w:uiPriority w:val="99"/>
    <w:semiHidden/>
    <w:unhideWhenUsed/>
    <w:rsid w:val="006233B5"/>
  </w:style>
  <w:style w:type="paragraph" w:styleId="af3">
    <w:name w:val="No Spacing"/>
    <w:link w:val="af4"/>
    <w:uiPriority w:val="1"/>
    <w:qFormat/>
    <w:rsid w:val="006233B5"/>
    <w:rPr>
      <w:rFonts w:ascii="ＭＳ 明朝" w:eastAsia="ＭＳ 明朝"/>
      <w:kern w:val="0"/>
      <w:sz w:val="22"/>
    </w:rPr>
  </w:style>
  <w:style w:type="character" w:customStyle="1" w:styleId="af4">
    <w:name w:val="行間詰め (文字)"/>
    <w:basedOn w:val="a1"/>
    <w:link w:val="af3"/>
    <w:uiPriority w:val="1"/>
    <w:rsid w:val="006233B5"/>
    <w:rPr>
      <w:rFonts w:ascii="ＭＳ 明朝" w:eastAsia="ＭＳ 明朝"/>
      <w:kern w:val="0"/>
      <w:sz w:val="22"/>
    </w:rPr>
  </w:style>
  <w:style w:type="paragraph" w:styleId="a">
    <w:name w:val="TOC Heading"/>
    <w:basedOn w:val="1"/>
    <w:next w:val="a0"/>
    <w:uiPriority w:val="39"/>
    <w:semiHidden/>
    <w:unhideWhenUsed/>
    <w:qFormat/>
    <w:rsid w:val="006233B5"/>
    <w:pPr>
      <w:keepLines/>
      <w:widowControl/>
      <w:numPr>
        <w:numId w:val="3"/>
      </w:numPr>
      <w:topLinePunct w:val="0"/>
      <w:spacing w:before="480" w:line="276" w:lineRule="auto"/>
      <w:jc w:val="left"/>
      <w:outlineLvl w:val="9"/>
    </w:pPr>
    <w:rPr>
      <w:rFonts w:asciiTheme="majorHAnsi" w:eastAsiaTheme="majorEastAsia" w:hAnsiTheme="majorHAnsi"/>
      <w:b w:val="0"/>
      <w:bCs/>
      <w:color w:val="365F91" w:themeColor="accent1" w:themeShade="BF"/>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550715">
      <w:bodyDiv w:val="1"/>
      <w:marLeft w:val="0"/>
      <w:marRight w:val="0"/>
      <w:marTop w:val="0"/>
      <w:marBottom w:val="0"/>
      <w:divBdr>
        <w:top w:val="none" w:sz="0" w:space="0" w:color="auto"/>
        <w:left w:val="none" w:sz="0" w:space="0" w:color="auto"/>
        <w:bottom w:val="none" w:sz="0" w:space="0" w:color="auto"/>
        <w:right w:val="none" w:sz="0" w:space="0" w:color="auto"/>
      </w:divBdr>
    </w:div>
    <w:div w:id="148250551">
      <w:bodyDiv w:val="1"/>
      <w:marLeft w:val="0"/>
      <w:marRight w:val="0"/>
      <w:marTop w:val="0"/>
      <w:marBottom w:val="0"/>
      <w:divBdr>
        <w:top w:val="none" w:sz="0" w:space="0" w:color="auto"/>
        <w:left w:val="none" w:sz="0" w:space="0" w:color="auto"/>
        <w:bottom w:val="none" w:sz="0" w:space="0" w:color="auto"/>
        <w:right w:val="none" w:sz="0" w:space="0" w:color="auto"/>
      </w:divBdr>
    </w:div>
    <w:div w:id="576591587">
      <w:bodyDiv w:val="1"/>
      <w:marLeft w:val="0"/>
      <w:marRight w:val="0"/>
      <w:marTop w:val="0"/>
      <w:marBottom w:val="0"/>
      <w:divBdr>
        <w:top w:val="none" w:sz="0" w:space="0" w:color="auto"/>
        <w:left w:val="none" w:sz="0" w:space="0" w:color="auto"/>
        <w:bottom w:val="none" w:sz="0" w:space="0" w:color="auto"/>
        <w:right w:val="none" w:sz="0" w:space="0" w:color="auto"/>
      </w:divBdr>
    </w:div>
    <w:div w:id="619537272">
      <w:bodyDiv w:val="1"/>
      <w:marLeft w:val="0"/>
      <w:marRight w:val="0"/>
      <w:marTop w:val="0"/>
      <w:marBottom w:val="0"/>
      <w:divBdr>
        <w:top w:val="none" w:sz="0" w:space="0" w:color="auto"/>
        <w:left w:val="none" w:sz="0" w:space="0" w:color="auto"/>
        <w:bottom w:val="none" w:sz="0" w:space="0" w:color="auto"/>
        <w:right w:val="none" w:sz="0" w:space="0" w:color="auto"/>
      </w:divBdr>
    </w:div>
    <w:div w:id="15271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footer" Target="footer3.xml"/><Relationship Id="rId21" Type="http://schemas.openxmlformats.org/officeDocument/2006/relationships/image" Target="media/image6.jpg"/><Relationship Id="rId34" Type="http://schemas.openxmlformats.org/officeDocument/2006/relationships/image" Target="media/image24.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0.jp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14.jpg"/><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image" Target="media/image7.jp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footer" Target="footer2.xml"/><Relationship Id="rId19" Type="http://schemas.openxmlformats.org/officeDocument/2006/relationships/image" Target="media/image5.jpg"/><Relationship Id="rId31" Type="http://schemas.openxmlformats.org/officeDocument/2006/relationships/image" Target="media/image11.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9.jpg"/><Relationship Id="rId30" Type="http://schemas.openxmlformats.org/officeDocument/2006/relationships/image" Target="media/image20.jpeg"/><Relationship Id="rId35" Type="http://schemas.openxmlformats.org/officeDocument/2006/relationships/image" Target="media/image13.jpg"/><Relationship Id="rId8" Type="http://schemas.openxmlformats.org/officeDocument/2006/relationships/hyperlink" Target="mailto:w-tatsu14a@nifty.com"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4.jpg"/><Relationship Id="rId25" Type="http://schemas.openxmlformats.org/officeDocument/2006/relationships/image" Target="media/image8.jpg"/><Relationship Id="rId33" Type="http://schemas.openxmlformats.org/officeDocument/2006/relationships/image" Target="media/image12.jpg"/><Relationship Id="rId38" Type="http://schemas.openxmlformats.org/officeDocument/2006/relationships/image" Target="media/image28.jpeg"/></Relationships>
</file>

<file path=word/_rels/settings.xml.rels><?xml version="1.0" encoding="UTF-8" standalone="yes"?>
<Relationships xmlns="http://schemas.openxmlformats.org/package/2006/relationships"><Relationship Id="rId1" Type="http://schemas.openxmlformats.org/officeDocument/2006/relationships/attachedTemplate" Target="file:///D:\&#12489;&#12461;&#12517;&#12513;&#12531;&#12488;\Word&#12473;&#12479;&#12452;&#12523;&#12486;&#12531;&#12503;&#12524;&#12540;&#12488;\Word&#23478;&#35336;&#31807;&#12473;&#12479;&#12452;&#12523;1.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3DF8D-65A5-4195-9508-52D133464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Word家計簿スタイル1.dotx</Template>
  <TotalTime>316</TotalTime>
  <Pages>18</Pages>
  <Words>3276</Words>
  <Characters>18675</Characters>
  <Application>Microsoft Office Word</Application>
  <DocSecurity>8</DocSecurity>
  <Lines>155</Lines>
  <Paragraphs>43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tatsu-2</dc:creator>
  <cp:lastModifiedBy>tatsu sasaki</cp:lastModifiedBy>
  <cp:revision>33</cp:revision>
  <cp:lastPrinted>2023-08-02T02:19:00Z</cp:lastPrinted>
  <dcterms:created xsi:type="dcterms:W3CDTF">2023-08-01T02:37:00Z</dcterms:created>
  <dcterms:modified xsi:type="dcterms:W3CDTF">2025-09-28T06:08:00Z</dcterms:modified>
</cp:coreProperties>
</file>