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sdt>
      <w:sdtPr>
        <w:rPr>
          <w:rFonts w:ascii="ＭＳ 明朝" w:eastAsia="ＭＳ 明朝"/>
          <w:b/>
          <w:bCs/>
          <w:color w:val="FF0000"/>
          <w:sz w:val="28"/>
          <w:szCs w:val="28"/>
        </w:rPr>
        <w:id w:val="1351837804"/>
        <w:docPartObj>
          <w:docPartGallery w:val="Cover Pages"/>
          <w:docPartUnique/>
        </w:docPartObj>
      </w:sdtPr>
      <w:sdtEndPr>
        <w:rPr>
          <w:b w:val="0"/>
          <w:bCs w:val="0"/>
          <w:color w:val="auto"/>
          <w:sz w:val="21"/>
          <w:szCs w:val="22"/>
        </w:rPr>
      </w:sdtEndPr>
      <w:sdtContent>
        <w:p w14:paraId="0BF54C71" w14:textId="77777777" w:rsidR="002C18FA" w:rsidRPr="00046AC9" w:rsidRDefault="002C18FA" w:rsidP="002C18FA">
          <w:pPr>
            <w:rPr>
              <w:rFonts w:ascii="ＭＳ 明朝" w:eastAsia="ＭＳ 明朝"/>
            </w:rPr>
          </w:pPr>
          <w:r w:rsidRPr="00E34E8B">
            <w:rPr>
              <w:b/>
              <w:bCs/>
              <w:noProof/>
            </w:rPr>
            <mc:AlternateContent>
              <mc:Choice Requires="wps">
                <w:drawing>
                  <wp:anchor distT="0" distB="0" distL="114300" distR="114300" simplePos="0" relativeHeight="251679744" behindDoc="0" locked="0" layoutInCell="1" allowOverlap="1" wp14:anchorId="5983870D" wp14:editId="527FB710">
                    <wp:simplePos x="0" y="0"/>
                    <wp:positionH relativeFrom="leftMargin">
                      <wp:posOffset>752272</wp:posOffset>
                    </wp:positionH>
                    <wp:positionV relativeFrom="paragraph">
                      <wp:posOffset>287763</wp:posOffset>
                    </wp:positionV>
                    <wp:extent cx="815340" cy="353683"/>
                    <wp:effectExtent l="0" t="0" r="0" b="0"/>
                    <wp:wrapNone/>
                    <wp:docPr id="488" name="テキスト ボックス 488"/>
                    <wp:cNvGraphicFramePr/>
                    <a:graphic xmlns:a="http://schemas.openxmlformats.org/drawingml/2006/main">
                      <a:graphicData uri="http://schemas.microsoft.com/office/word/2010/wordprocessingShape">
                        <wps:wsp>
                          <wps:cNvSpPr txBox="1"/>
                          <wps:spPr>
                            <a:xfrm>
                              <a:off x="0" y="0"/>
                              <a:ext cx="815340" cy="353683"/>
                            </a:xfrm>
                            <a:prstGeom prst="rect">
                              <a:avLst/>
                            </a:prstGeom>
                            <a:noFill/>
                            <a:ln w="6350">
                              <a:noFill/>
                            </a:ln>
                            <a:effectLst/>
                          </wps:spPr>
                          <wps:txbx>
                            <w:txbxContent>
                              <w:p w14:paraId="4462D62B" w14:textId="77777777" w:rsidR="002C18FA" w:rsidRPr="002B26D8" w:rsidRDefault="002C18FA" w:rsidP="002C18FA">
                                <w:pPr>
                                  <w:snapToGrid w:val="0"/>
                                  <w:rPr>
                                    <w:b/>
                                    <w:color w:val="F2F2F2" w:themeColor="background1" w:themeShade="F2"/>
                                    <w:sz w:val="32"/>
                                    <w:szCs w:val="32"/>
                                  </w:rPr>
                                </w:pPr>
                                <w:r w:rsidRPr="002B26D8">
                                  <w:rPr>
                                    <w:rFonts w:hint="eastAsia"/>
                                    <w:b/>
                                    <w:color w:val="F2F2F2" w:themeColor="background1" w:themeShade="F2"/>
                                    <w:sz w:val="32"/>
                                    <w:szCs w:val="32"/>
                                    <w:highlight w:val="blue"/>
                                  </w:rPr>
                                  <w:t>重要</w:t>
                                </w:r>
                                <w:r w:rsidRPr="002B26D8">
                                  <w:rPr>
                                    <w:rFonts w:hint="eastAsia"/>
                                    <w:b/>
                                    <w:color w:val="F2F2F2" w:themeColor="background1" w:themeShade="F2"/>
                                    <w:sz w:val="32"/>
                                    <w:szCs w:val="32"/>
                                    <w:highlight w:val="darkBlue"/>
                                  </w:rPr>
                                  <w:t>！</w:t>
                                </w:r>
                                <w:r>
                                  <w:rPr>
                                    <w:b/>
                                    <w:color w:val="F2F2F2" w:themeColor="background1" w:themeShade="F2"/>
                                    <w:sz w:val="32"/>
                                    <w:szCs w:val="32"/>
                                  </w:rPr>
                                  <w:tab/>
                                </w:r>
                                <w:r>
                                  <w:rPr>
                                    <w:b/>
                                    <w:color w:val="F2F2F2" w:themeColor="background1" w:themeShade="F2"/>
                                    <w:sz w:val="32"/>
                                    <w:szCs w:val="32"/>
                                  </w:rPr>
                                  <w:tab/>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983870D" id="_x0000_t202" coordsize="21600,21600" o:spt="202" path="m,l,21600r21600,l21600,xe">
                    <v:stroke joinstyle="miter"/>
                    <v:path gradientshapeok="t" o:connecttype="rect"/>
                  </v:shapetype>
                  <v:shape id="テキスト ボックス 488" o:spid="_x0000_s1026" type="#_x0000_t202" style="position:absolute;margin-left:59.25pt;margin-top:22.65pt;width:64.2pt;height:27.85pt;z-index:251679744;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" filled="f" stroked="f" strokeweight=".5pt">
                    <v:textbox>
                      <w:txbxContent>
                        <w:p w14:paraId="4462D62B" w14:textId="77777777" w:rsidR="002C18FA" w:rsidRPr="002B26D8" w:rsidRDefault="002C18FA" w:rsidP="002C18FA">
                          <w:pPr>
                            <w:snapToGrid w:val="0"/>
                            <w:rPr>
                              <w:b/>
                              <w:color w:val="F2F2F2" w:themeColor="background1" w:themeShade="F2"/>
                              <w:sz w:val="32"/>
                              <w:szCs w:val="32"/>
                            </w:rPr>
                          </w:pPr>
                          <w:r w:rsidRPr="002B26D8">
                            <w:rPr>
                              <w:rFonts w:hint="eastAsia"/>
                              <w:b/>
                              <w:color w:val="F2F2F2" w:themeColor="background1" w:themeShade="F2"/>
                              <w:sz w:val="32"/>
                              <w:szCs w:val="32"/>
                              <w:highlight w:val="blue"/>
                            </w:rPr>
                            <w:t>重要</w:t>
                          </w:r>
                          <w:r w:rsidRPr="002B26D8">
                            <w:rPr>
                              <w:rFonts w:hint="eastAsia"/>
                              <w:b/>
                              <w:color w:val="F2F2F2" w:themeColor="background1" w:themeShade="F2"/>
                              <w:sz w:val="32"/>
                              <w:szCs w:val="32"/>
                              <w:highlight w:val="darkBlue"/>
                            </w:rPr>
                            <w:t>！</w:t>
                          </w:r>
                          <w:r>
                            <w:rPr>
                              <w:b/>
                              <w:color w:val="F2F2F2" w:themeColor="background1" w:themeShade="F2"/>
                              <w:sz w:val="32"/>
                              <w:szCs w:val="32"/>
                            </w:rPr>
                            <w:tab/>
                          </w:r>
                          <w:r>
                            <w:rPr>
                              <w:b/>
                              <w:color w:val="F2F2F2" w:themeColor="background1" w:themeShade="F2"/>
                              <w:sz w:val="32"/>
                              <w:szCs w:val="32"/>
                            </w:rPr>
                            <w:tab/>
                          </w:r>
                        </w:p>
                      </w:txbxContent>
                    </v:textbox>
                    <w10:wrap anchorx="margin"/>
                  </v:shape>
                </w:pict>
              </mc:Fallback>
            </mc:AlternateContent>
          </w:r>
        </w:p>
        <w:p w14:paraId="5C823C6D" w14:textId="77777777" w:rsidR="002C18FA" w:rsidRPr="00043ABE" w:rsidRDefault="002C18FA" w:rsidP="002C18FA">
          <w:pPr>
            <w:ind w:leftChars="337" w:left="708"/>
            <w:rPr>
              <w:rFonts w:ascii="ＭＳ 明朝" w:eastAsia="ＭＳ 明朝"/>
              <w:b/>
              <w:bCs/>
              <w:color w:val="FF0000"/>
              <w:sz w:val="28"/>
              <w:szCs w:val="28"/>
            </w:rPr>
          </w:pPr>
          <w:r w:rsidRPr="00043ABE">
            <w:rPr>
              <w:rFonts w:ascii="ＭＳ 明朝" w:eastAsia="ＭＳ 明朝" w:hint="eastAsia"/>
              <w:b/>
              <w:bCs/>
              <w:sz w:val="28"/>
              <w:szCs w:val="28"/>
            </w:rPr>
            <w:t>旧バージョンをご使用の場合は「</w:t>
          </w:r>
          <w:r w:rsidRPr="00030674">
            <w:rPr>
              <w:rFonts w:ascii="ＭＳ 明朝" w:eastAsia="ＭＳ 明朝"/>
              <w:b/>
              <w:bCs/>
              <w:color w:val="0070C0"/>
              <w:sz w:val="28"/>
              <w:szCs w:val="28"/>
            </w:rPr>
            <w:fldChar w:fldCharType="begin"/>
          </w:r>
          <w:r w:rsidRPr="00030674">
            <w:rPr>
              <w:rFonts w:ascii="ＭＳ 明朝" w:eastAsia="ＭＳ 明朝"/>
              <w:b/>
              <w:bCs/>
              <w:color w:val="0070C0"/>
              <w:sz w:val="28"/>
              <w:szCs w:val="28"/>
            </w:rPr>
            <w:instrText xml:space="preserve"> </w:instrText>
          </w:r>
          <w:r w:rsidRPr="00030674">
            <w:rPr>
              <w:rFonts w:ascii="ＭＳ 明朝" w:eastAsia="ＭＳ 明朝" w:hint="eastAsia"/>
              <w:b/>
              <w:bCs/>
              <w:color w:val="0070C0"/>
              <w:sz w:val="28"/>
              <w:szCs w:val="28"/>
            </w:rPr>
            <w:instrText>REF _Ref57146026 \r \h</w:instrText>
          </w:r>
          <w:r w:rsidRPr="00030674">
            <w:rPr>
              <w:rFonts w:ascii="ＭＳ 明朝" w:eastAsia="ＭＳ 明朝"/>
              <w:b/>
              <w:bCs/>
              <w:color w:val="0070C0"/>
              <w:sz w:val="28"/>
              <w:szCs w:val="28"/>
            </w:rPr>
            <w:instrText xml:space="preserve">  \* MERGEFORMAT </w:instrText>
          </w:r>
          <w:r w:rsidRPr="00030674">
            <w:rPr>
              <w:rFonts w:ascii="ＭＳ 明朝" w:eastAsia="ＭＳ 明朝"/>
              <w:b/>
              <w:bCs/>
              <w:color w:val="0070C0"/>
              <w:sz w:val="28"/>
              <w:szCs w:val="28"/>
            </w:rPr>
          </w:r>
          <w:r w:rsidRPr="00030674">
            <w:rPr>
              <w:rFonts w:ascii="ＭＳ 明朝" w:eastAsia="ＭＳ 明朝"/>
              <w:b/>
              <w:bCs/>
              <w:color w:val="0070C0"/>
              <w:sz w:val="28"/>
              <w:szCs w:val="28"/>
            </w:rPr>
            <w:fldChar w:fldCharType="separate"/>
          </w:r>
          <w:r w:rsidR="001928B1" w:rsidRPr="00030674">
            <w:rPr>
              <w:rFonts w:ascii="ＭＳ 明朝" w:eastAsia="ＭＳ 明朝" w:hint="eastAsia"/>
              <w:b/>
              <w:bCs/>
              <w:color w:val="0070C0"/>
              <w:sz w:val="28"/>
              <w:szCs w:val="28"/>
            </w:rPr>
            <w:t>１０</w:t>
          </w:r>
          <w:r w:rsidR="001928B1" w:rsidRPr="00030674">
            <w:rPr>
              <w:rFonts w:ascii="ＭＳ 明朝" w:eastAsia="ＭＳ 明朝"/>
              <w:b/>
              <w:bCs/>
              <w:color w:val="0070C0"/>
              <w:sz w:val="28"/>
              <w:szCs w:val="28"/>
            </w:rPr>
            <w:t>3)</w:t>
          </w:r>
          <w:r w:rsidRPr="00030674">
            <w:rPr>
              <w:rFonts w:ascii="ＭＳ 明朝" w:eastAsia="ＭＳ 明朝"/>
              <w:b/>
              <w:bCs/>
              <w:color w:val="0070C0"/>
              <w:sz w:val="28"/>
              <w:szCs w:val="28"/>
            </w:rPr>
            <w:fldChar w:fldCharType="end"/>
          </w:r>
          <w:r w:rsidRPr="00043ABE">
            <w:rPr>
              <w:rFonts w:ascii="ＭＳ 明朝" w:eastAsia="ＭＳ 明朝" w:hint="eastAsia"/>
              <w:b/>
              <w:bCs/>
              <w:sz w:val="28"/>
              <w:szCs w:val="28"/>
            </w:rPr>
            <w:t>」</w:t>
          </w:r>
          <w:r>
            <w:rPr>
              <w:rFonts w:ascii="ＭＳ 明朝" w:eastAsia="ＭＳ 明朝" w:hint="eastAsia"/>
              <w:b/>
              <w:bCs/>
              <w:sz w:val="28"/>
              <w:szCs w:val="28"/>
            </w:rPr>
            <w:t>項</w:t>
          </w:r>
          <w:r w:rsidRPr="00043ABE">
            <w:rPr>
              <w:rFonts w:ascii="ＭＳ 明朝" w:eastAsia="ＭＳ 明朝" w:hint="eastAsia"/>
              <w:b/>
              <w:bCs/>
              <w:sz w:val="28"/>
              <w:szCs w:val="28"/>
            </w:rPr>
            <w:t>をご覧ください。</w:t>
          </w:r>
        </w:p>
        <w:p w14:paraId="0B551657" w14:textId="77777777" w:rsidR="002C18FA" w:rsidRPr="00046AC9" w:rsidRDefault="00000000" w:rsidP="002C18FA">
          <w:pPr>
            <w:rPr>
              <w:rFonts w:ascii="ＭＳ 明朝" w:eastAsia="ＭＳ 明朝"/>
            </w:rPr>
          </w:pPr>
        </w:p>
      </w:sdtContent>
    </w:sdt>
    <w:p w14:paraId="5A46BAEE" w14:textId="77777777" w:rsidR="002C18FA" w:rsidRPr="00046AC9" w:rsidRDefault="002C18FA" w:rsidP="002C18FA">
      <w:pPr>
        <w:widowControl/>
        <w:rPr>
          <w:rFonts w:ascii="ＭＳ 明朝" w:eastAsia="ＭＳ 明朝"/>
        </w:rPr>
      </w:pPr>
    </w:p>
    <w:p w14:paraId="667E268F" w14:textId="77777777" w:rsidR="002C18FA" w:rsidRPr="00046AC9" w:rsidRDefault="002C18FA" w:rsidP="002C18FA">
      <w:pPr>
        <w:widowControl/>
        <w:rPr>
          <w:rFonts w:ascii="ＭＳ 明朝" w:eastAsia="ＭＳ 明朝"/>
        </w:rPr>
      </w:pPr>
    </w:p>
    <w:p w14:paraId="109A1D96" w14:textId="77777777" w:rsidR="002C18FA" w:rsidRPr="00046AC9" w:rsidRDefault="002C18FA" w:rsidP="002C18FA">
      <w:pPr>
        <w:widowControl/>
        <w:rPr>
          <w:rFonts w:ascii="ＭＳ 明朝" w:eastAsia="ＭＳ 明朝"/>
        </w:rPr>
      </w:pPr>
    </w:p>
    <w:p w14:paraId="036DAA9C" w14:textId="77777777" w:rsidR="002C18FA" w:rsidRPr="00046AC9" w:rsidRDefault="002C18FA" w:rsidP="002C18FA">
      <w:pPr>
        <w:widowControl/>
        <w:rPr>
          <w:rFonts w:ascii="ＭＳ 明朝" w:eastAsia="ＭＳ 明朝"/>
        </w:rPr>
      </w:pPr>
      <w:r w:rsidRPr="00046AC9">
        <w:rPr>
          <w:rFonts w:ascii="ＭＳ 明朝" w:eastAsia="ＭＳ 明朝"/>
          <w:noProof/>
        </w:rPr>
        <mc:AlternateContent>
          <mc:Choice Requires="wps">
            <w:drawing>
              <wp:anchor distT="0" distB="0" distL="114300" distR="114300" simplePos="0" relativeHeight="251678720" behindDoc="0" locked="0" layoutInCell="1" allowOverlap="1" wp14:anchorId="412179CD" wp14:editId="428DBC5B">
                <wp:simplePos x="0" y="0"/>
                <wp:positionH relativeFrom="column">
                  <wp:posOffset>-203835</wp:posOffset>
                </wp:positionH>
                <wp:positionV relativeFrom="paragraph">
                  <wp:posOffset>31115</wp:posOffset>
                </wp:positionV>
                <wp:extent cx="6210300" cy="1422400"/>
                <wp:effectExtent l="0" t="38100" r="0" b="44450"/>
                <wp:wrapNone/>
                <wp:docPr id="1" name="テキスト ボックス 1"/>
                <wp:cNvGraphicFramePr/>
                <a:graphic xmlns:a="http://schemas.openxmlformats.org/drawingml/2006/main">
                  <a:graphicData uri="http://schemas.microsoft.com/office/word/2010/wordprocessingShape">
                    <wps:wsp>
                      <wps:cNvSpPr txBox="1"/>
                      <wps:spPr>
                        <a:xfrm>
                          <a:off x="0" y="0"/>
                          <a:ext cx="6210300" cy="1422400"/>
                        </a:xfrm>
                        <a:prstGeom prst="rect">
                          <a:avLst/>
                        </a:prstGeom>
                        <a:noFill/>
                        <a:ln>
                          <a:noFill/>
                        </a:ln>
                        <a:effectLst/>
                      </wps:spPr>
                      <wps:txbx>
                        <w:txbxContent>
                          <w:p w14:paraId="1FCF9D14" w14:textId="77777777" w:rsidR="002C18FA" w:rsidRPr="009A2241" w:rsidRDefault="002C18FA" w:rsidP="002C18FA">
                            <w:pPr>
                              <w:widowControl/>
                              <w:snapToGrid w:val="0"/>
                              <w:jc w:val="center"/>
                              <w:rPr>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pPr>
                            <w:r w:rsidRPr="009A2241">
                              <w:rPr>
                                <w:rFonts w:hint="eastAsia"/>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t>Panasonic電話帳編集</w:t>
                            </w:r>
                          </w:p>
                          <w:p w14:paraId="7AC9D06B" w14:textId="77777777" w:rsidR="002C18FA" w:rsidRPr="009A2241" w:rsidRDefault="002C18FA" w:rsidP="002C18FA">
                            <w:pPr>
                              <w:widowControl/>
                              <w:snapToGrid w:val="0"/>
                              <w:jc w:val="center"/>
                              <w:rPr>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pPr>
                            <w:r w:rsidRPr="009A2241">
                              <w:rPr>
                                <w:rFonts w:hint="eastAsia"/>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t>(Excel版)</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noAutofit/>
                        <a:scene3d>
                          <a:camera prst="orthographicFront"/>
                          <a:lightRig rig="soft" dir="tl">
                            <a:rot lat="0" lon="0" rev="0"/>
                          </a:lightRig>
                        </a:scene3d>
                        <a:sp3d contourW="25400" prstMaterial="matte">
                          <a:bevelT w="25400" h="55880" prst="artDeco"/>
                          <a:contourClr>
                            <a:schemeClr val="accent2">
                              <a:tint val="20000"/>
                            </a:schemeClr>
                          </a:contourClr>
                        </a:sp3d>
                      </wps:bodyPr>
                    </wps:wsp>
                  </a:graphicData>
                </a:graphic>
                <wp14:sizeRelH relativeFrom="margin">
                  <wp14:pctWidth>0</wp14:pctWidth>
                </wp14:sizeRelH>
                <wp14:sizeRelV relativeFrom="margin">
                  <wp14:pctHeight>0</wp14:pctHeight>
                </wp14:sizeRelV>
              </wp:anchor>
            </w:drawing>
          </mc:Choice>
          <mc:Fallback>
            <w:pict>
              <v:shape w14:anchorId="412179CD" id="テキスト ボックス 1" o:spid="_x0000_s1027" type="#_x0000_t202" style="position:absolute;margin-left:-16.05pt;margin-top:2.45pt;width:489pt;height:112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" filled="f" stroked="f">
                <v:textbox inset="5.85pt,.7pt,5.85pt,.7pt">
                  <w:txbxContent>
                    <w:p w14:paraId="1FCF9D14" w14:textId="77777777" w:rsidR="002C18FA" w:rsidRPr="009A2241" w:rsidRDefault="002C18FA" w:rsidP="002C18FA">
                      <w:pPr>
                        <w:widowControl/>
                        <w:snapToGrid w:val="0"/>
                        <w:jc w:val="center"/>
                        <w:rPr>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pPr>
                      <w:r w:rsidRPr="009A2241">
                        <w:rPr>
                          <w:rFonts w:hint="eastAsia"/>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t>Panasonic電話帳編集</w:t>
                      </w:r>
                    </w:p>
                    <w:p w14:paraId="7AC9D06B" w14:textId="77777777" w:rsidR="002C18FA" w:rsidRPr="009A2241" w:rsidRDefault="002C18FA" w:rsidP="002C18FA">
                      <w:pPr>
                        <w:widowControl/>
                        <w:snapToGrid w:val="0"/>
                        <w:jc w:val="center"/>
                        <w:rPr>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pPr>
                      <w:r w:rsidRPr="009A2241">
                        <w:rPr>
                          <w:rFonts w:hint="eastAsia"/>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t>(Excel版)</w:t>
                      </w:r>
                    </w:p>
                  </w:txbxContent>
                </v:textbox>
              </v:shape>
            </w:pict>
          </mc:Fallback>
        </mc:AlternateContent>
      </w:r>
    </w:p>
    <w:p w14:paraId="2136CF1B" w14:textId="77777777" w:rsidR="002C18FA" w:rsidRPr="00046AC9" w:rsidRDefault="002C18FA" w:rsidP="002C18FA">
      <w:pPr>
        <w:widowControl/>
        <w:rPr>
          <w:rFonts w:ascii="ＭＳ 明朝" w:eastAsia="ＭＳ 明朝"/>
        </w:rPr>
      </w:pPr>
    </w:p>
    <w:p w14:paraId="4EB40DA2" w14:textId="77777777" w:rsidR="002C18FA" w:rsidRPr="00046AC9" w:rsidRDefault="002C18FA" w:rsidP="002C18FA">
      <w:pPr>
        <w:widowControl/>
        <w:rPr>
          <w:rFonts w:ascii="ＭＳ 明朝" w:eastAsia="ＭＳ 明朝"/>
        </w:rPr>
      </w:pPr>
    </w:p>
    <w:p w14:paraId="6C7BDCFC" w14:textId="77777777" w:rsidR="002C18FA" w:rsidRPr="00046AC9" w:rsidRDefault="002C18FA" w:rsidP="002C18FA">
      <w:pPr>
        <w:widowControl/>
        <w:rPr>
          <w:rFonts w:ascii="ＭＳ 明朝" w:eastAsia="ＭＳ 明朝"/>
        </w:rPr>
      </w:pPr>
    </w:p>
    <w:p w14:paraId="66D9A748" w14:textId="77777777" w:rsidR="002C18FA" w:rsidRPr="00046AC9" w:rsidRDefault="002C18FA" w:rsidP="002C18FA">
      <w:pPr>
        <w:widowControl/>
        <w:rPr>
          <w:rFonts w:ascii="ＭＳ 明朝" w:eastAsia="ＭＳ 明朝"/>
        </w:rPr>
      </w:pPr>
    </w:p>
    <w:p w14:paraId="46F3592F" w14:textId="77777777" w:rsidR="002C18FA" w:rsidRPr="00046AC9" w:rsidRDefault="002C18FA" w:rsidP="002C18FA">
      <w:pPr>
        <w:widowControl/>
        <w:rPr>
          <w:rFonts w:ascii="ＭＳ 明朝" w:eastAsia="ＭＳ 明朝"/>
        </w:rPr>
      </w:pPr>
    </w:p>
    <w:p w14:paraId="00B14CB9" w14:textId="77777777" w:rsidR="002C18FA" w:rsidRPr="00046AC9" w:rsidRDefault="002C18FA" w:rsidP="002C18FA">
      <w:pPr>
        <w:widowControl/>
        <w:rPr>
          <w:rFonts w:ascii="ＭＳ 明朝" w:eastAsia="ＭＳ 明朝"/>
        </w:rPr>
      </w:pPr>
    </w:p>
    <w:p w14:paraId="2CD91738" w14:textId="77777777" w:rsidR="002C18FA" w:rsidRPr="00AE2785" w:rsidRDefault="000A6191" w:rsidP="002C18FA">
      <w:pPr>
        <w:widowControl/>
        <w:jc w:val="center"/>
        <w:rPr>
          <w:rFonts w:ascii="ＭＳ 明朝" w:eastAsia="ＭＳ 明朝"/>
        </w:rPr>
      </w:pPr>
      <w:r>
        <w:rPr>
          <w:rFonts w:ascii="ＭＳ 明朝" w:hAnsi="ＭＳ 明朝" w:hint="eastAsia"/>
          <w:b/>
          <w:i/>
          <w:sz w:val="36"/>
          <w:szCs w:val="36"/>
        </w:rPr>
        <w:t>(</w:t>
      </w:r>
      <w:r w:rsidR="002C18FA" w:rsidRPr="00AE2785">
        <w:rPr>
          <w:rFonts w:ascii="ＭＳ 明朝" w:hAnsi="ＭＳ 明朝" w:hint="eastAsia"/>
          <w:b/>
          <w:i/>
          <w:sz w:val="36"/>
          <w:szCs w:val="36"/>
        </w:rPr>
        <w:t>Excel 2021，2016に対応）</w:t>
      </w:r>
    </w:p>
    <w:p w14:paraId="1F5C9A29" w14:textId="77777777" w:rsidR="002C18FA" w:rsidRPr="00046AC9" w:rsidRDefault="002C18FA" w:rsidP="002C18FA">
      <w:pPr>
        <w:widowControl/>
        <w:rPr>
          <w:rFonts w:ascii="ＭＳ 明朝" w:eastAsia="ＭＳ 明朝"/>
        </w:rPr>
      </w:pPr>
    </w:p>
    <w:p w14:paraId="3E92DB91" w14:textId="77777777" w:rsidR="002C18FA" w:rsidRPr="005E687D" w:rsidRDefault="002C18FA" w:rsidP="002C18FA">
      <w:pPr>
        <w:widowControl/>
        <w:jc w:val="center"/>
        <w:rPr>
          <w:rFonts w:ascii="ＭＳ 明朝" w:eastAsia="ＭＳ 明朝"/>
          <w:color w:val="FFFFFF" w:themeColor="background1"/>
          <w:sz w:val="32"/>
          <w:szCs w:val="32"/>
        </w:rPr>
      </w:pPr>
      <w:r w:rsidRPr="005E687D">
        <w:rPr>
          <w:rFonts w:ascii="ＭＳ 明朝" w:eastAsia="ＭＳ 明朝" w:hint="eastAsia"/>
          <w:color w:val="FFFFFF" w:themeColor="background1"/>
          <w:sz w:val="32"/>
          <w:szCs w:val="32"/>
          <w:highlight w:val="blue"/>
        </w:rPr>
        <w:t>（説明</w:t>
      </w:r>
      <w:r>
        <w:rPr>
          <w:rFonts w:ascii="ＭＳ 明朝" w:eastAsia="ＭＳ 明朝" w:hint="eastAsia"/>
          <w:color w:val="FFFFFF" w:themeColor="background1"/>
          <w:sz w:val="32"/>
          <w:szCs w:val="32"/>
          <w:highlight w:val="blue"/>
        </w:rPr>
        <w:t>修正）</w:t>
      </w:r>
      <w:r w:rsidRPr="005E687D">
        <w:rPr>
          <w:rFonts w:ascii="ＭＳ 明朝" w:eastAsia="ＭＳ 明朝" w:hint="eastAsia"/>
          <w:color w:val="FFFFFF" w:themeColor="background1"/>
          <w:sz w:val="32"/>
          <w:szCs w:val="32"/>
          <w:highlight w:val="blue"/>
        </w:rPr>
        <w:t>202</w:t>
      </w:r>
      <w:r>
        <w:rPr>
          <w:rFonts w:ascii="ＭＳ 明朝" w:eastAsia="ＭＳ 明朝" w:hint="eastAsia"/>
          <w:color w:val="FFFFFF" w:themeColor="background1"/>
          <w:sz w:val="32"/>
          <w:szCs w:val="32"/>
          <w:highlight w:val="blue"/>
        </w:rPr>
        <w:t>6</w:t>
      </w:r>
      <w:r w:rsidRPr="005E687D">
        <w:rPr>
          <w:rFonts w:ascii="ＭＳ 明朝" w:eastAsia="ＭＳ 明朝" w:hint="eastAsia"/>
          <w:color w:val="FFFFFF" w:themeColor="background1"/>
          <w:sz w:val="32"/>
          <w:szCs w:val="32"/>
          <w:highlight w:val="blue"/>
        </w:rPr>
        <w:t>/0</w:t>
      </w:r>
      <w:r>
        <w:rPr>
          <w:rFonts w:ascii="ＭＳ 明朝" w:eastAsia="ＭＳ 明朝" w:hint="eastAsia"/>
          <w:color w:val="FFFFFF" w:themeColor="background1"/>
          <w:sz w:val="32"/>
          <w:szCs w:val="32"/>
          <w:highlight w:val="blue"/>
        </w:rPr>
        <w:t>4</w:t>
      </w:r>
      <w:r w:rsidRPr="005E687D">
        <w:rPr>
          <w:rFonts w:ascii="ＭＳ 明朝" w:eastAsia="ＭＳ 明朝" w:hint="eastAsia"/>
          <w:color w:val="FFFFFF" w:themeColor="background1"/>
          <w:sz w:val="32"/>
          <w:szCs w:val="32"/>
          <w:highlight w:val="blue"/>
        </w:rPr>
        <w:t>/</w:t>
      </w:r>
      <w:r>
        <w:rPr>
          <w:rFonts w:ascii="ＭＳ 明朝" w:eastAsia="ＭＳ 明朝" w:hint="eastAsia"/>
          <w:color w:val="FFFFFF" w:themeColor="background1"/>
          <w:sz w:val="32"/>
          <w:szCs w:val="32"/>
          <w:highlight w:val="blue"/>
        </w:rPr>
        <w:t>20</w:t>
      </w:r>
      <w:r w:rsidRPr="005E687D">
        <w:rPr>
          <w:rFonts w:ascii="ＭＳ 明朝" w:eastAsia="ＭＳ 明朝" w:hint="eastAsia"/>
          <w:color w:val="FFFFFF" w:themeColor="background1"/>
          <w:sz w:val="32"/>
          <w:szCs w:val="32"/>
          <w:highlight w:val="blue"/>
        </w:rPr>
        <w:t>）</w:t>
      </w:r>
    </w:p>
    <w:p w14:paraId="22FE2281" w14:textId="77777777" w:rsidR="002C18FA" w:rsidRDefault="002C18FA" w:rsidP="002C18FA">
      <w:pPr>
        <w:widowControl/>
        <w:rPr>
          <w:rFonts w:ascii="ＭＳ 明朝" w:eastAsia="ＭＳ 明朝"/>
          <w:b/>
          <w:bCs/>
          <w:color w:val="EE0000"/>
        </w:rPr>
      </w:pPr>
    </w:p>
    <w:p w14:paraId="0A7E8256" w14:textId="77777777" w:rsidR="002C18FA" w:rsidRPr="00046AC9" w:rsidRDefault="002C18FA" w:rsidP="002C18FA">
      <w:pPr>
        <w:widowControl/>
        <w:rPr>
          <w:rFonts w:ascii="ＭＳ 明朝" w:eastAsia="ＭＳ 明朝"/>
        </w:rPr>
      </w:pPr>
    </w:p>
    <w:p w14:paraId="325ADE0E" w14:textId="77777777" w:rsidR="002C18FA" w:rsidRPr="00046AC9" w:rsidRDefault="002C18FA" w:rsidP="002C18FA">
      <w:pPr>
        <w:widowControl/>
        <w:snapToGrid w:val="0"/>
        <w:jc w:val="center"/>
        <w:rPr>
          <w:rFonts w:ascii="ＭＳ 明朝" w:eastAsia="ＭＳ 明朝"/>
          <w:b/>
          <w:bCs/>
          <w:sz w:val="40"/>
          <w:szCs w:val="40"/>
        </w:rPr>
      </w:pPr>
      <w:r w:rsidRPr="00046AC9">
        <w:rPr>
          <w:rFonts w:ascii="ＭＳ 明朝" w:eastAsia="ＭＳ 明朝" w:hint="eastAsia"/>
          <w:b/>
          <w:bCs/>
          <w:sz w:val="40"/>
          <w:szCs w:val="40"/>
        </w:rPr>
        <w:t>202</w:t>
      </w:r>
      <w:r>
        <w:rPr>
          <w:rFonts w:ascii="ＭＳ 明朝" w:eastAsia="ＭＳ 明朝" w:hint="eastAsia"/>
          <w:b/>
          <w:bCs/>
          <w:sz w:val="40"/>
          <w:szCs w:val="40"/>
        </w:rPr>
        <w:t>1</w:t>
      </w:r>
      <w:r w:rsidRPr="00046AC9">
        <w:rPr>
          <w:rFonts w:ascii="ＭＳ 明朝" w:eastAsia="ＭＳ 明朝" w:hint="eastAsia"/>
          <w:b/>
          <w:bCs/>
          <w:sz w:val="40"/>
          <w:szCs w:val="40"/>
        </w:rPr>
        <w:t>/</w:t>
      </w:r>
      <w:r>
        <w:rPr>
          <w:rFonts w:ascii="ＭＳ 明朝" w:eastAsia="ＭＳ 明朝" w:hint="eastAsia"/>
          <w:b/>
          <w:bCs/>
          <w:sz w:val="40"/>
          <w:szCs w:val="40"/>
        </w:rPr>
        <w:t>0</w:t>
      </w:r>
      <w:r w:rsidRPr="00046AC9">
        <w:rPr>
          <w:rFonts w:ascii="ＭＳ 明朝" w:eastAsia="ＭＳ 明朝" w:hint="eastAsia"/>
          <w:b/>
          <w:bCs/>
          <w:sz w:val="40"/>
          <w:szCs w:val="40"/>
        </w:rPr>
        <w:t>1/</w:t>
      </w:r>
      <w:r>
        <w:rPr>
          <w:rFonts w:ascii="ＭＳ 明朝" w:eastAsia="ＭＳ 明朝" w:hint="eastAsia"/>
          <w:b/>
          <w:bCs/>
          <w:sz w:val="40"/>
          <w:szCs w:val="40"/>
        </w:rPr>
        <w:t>22</w:t>
      </w:r>
    </w:p>
    <w:p w14:paraId="63059D7E" w14:textId="77777777" w:rsidR="002C18FA" w:rsidRPr="00046AC9" w:rsidRDefault="002C18FA" w:rsidP="002C18FA">
      <w:pPr>
        <w:widowControl/>
        <w:snapToGrid w:val="0"/>
        <w:rPr>
          <w:rFonts w:ascii="ＭＳ 明朝" w:eastAsia="ＭＳ 明朝"/>
          <w:sz w:val="36"/>
          <w:szCs w:val="36"/>
        </w:rPr>
      </w:pPr>
    </w:p>
    <w:p w14:paraId="6977E5E1" w14:textId="77777777" w:rsidR="002C18FA" w:rsidRPr="00046AC9" w:rsidRDefault="002C18FA" w:rsidP="002C18FA">
      <w:pPr>
        <w:widowControl/>
        <w:snapToGrid w:val="0"/>
        <w:jc w:val="center"/>
        <w:rPr>
          <w:rFonts w:ascii="ＭＳ 明朝" w:eastAsia="ＭＳ 明朝"/>
          <w:b/>
          <w:bCs/>
          <w:sz w:val="36"/>
          <w:szCs w:val="36"/>
        </w:rPr>
      </w:pPr>
      <w:r w:rsidRPr="00046AC9">
        <w:rPr>
          <w:rFonts w:ascii="ＭＳ 明朝" w:eastAsia="ＭＳ 明朝" w:hint="eastAsia"/>
          <w:b/>
          <w:bCs/>
          <w:sz w:val="36"/>
          <w:szCs w:val="36"/>
        </w:rPr>
        <w:t>Version：2.0</w:t>
      </w:r>
      <w:r>
        <w:rPr>
          <w:rFonts w:ascii="ＭＳ 明朝" w:eastAsia="ＭＳ 明朝" w:hint="eastAsia"/>
          <w:b/>
          <w:bCs/>
          <w:sz w:val="36"/>
          <w:szCs w:val="36"/>
        </w:rPr>
        <w:t>1</w:t>
      </w:r>
    </w:p>
    <w:p w14:paraId="37BAD34A" w14:textId="77777777" w:rsidR="002C18FA" w:rsidRDefault="002C18FA" w:rsidP="002C18FA">
      <w:pPr>
        <w:widowControl/>
        <w:snapToGrid w:val="0"/>
        <w:rPr>
          <w:rFonts w:ascii="ＭＳ 明朝" w:eastAsia="ＭＳ 明朝"/>
          <w:color w:val="0000FF" w:themeColor="hyperlink"/>
          <w:sz w:val="40"/>
          <w:szCs w:val="40"/>
          <w:u w:val="single"/>
        </w:rPr>
      </w:pPr>
    </w:p>
    <w:p w14:paraId="15487C9A" w14:textId="77777777" w:rsidR="002C18FA" w:rsidRDefault="002C18FA" w:rsidP="002C18FA">
      <w:pPr>
        <w:widowControl/>
        <w:snapToGrid w:val="0"/>
        <w:rPr>
          <w:rFonts w:ascii="ＭＳ 明朝" w:eastAsia="ＭＳ 明朝"/>
          <w:color w:val="0000FF" w:themeColor="hyperlink"/>
          <w:sz w:val="40"/>
          <w:szCs w:val="40"/>
          <w:u w:val="single"/>
        </w:rPr>
      </w:pPr>
    </w:p>
    <w:p w14:paraId="18E0D4B3" w14:textId="77777777" w:rsidR="002C18FA" w:rsidRPr="00046AC9" w:rsidRDefault="002C18FA" w:rsidP="002C18FA">
      <w:pPr>
        <w:widowControl/>
        <w:snapToGrid w:val="0"/>
        <w:rPr>
          <w:rFonts w:ascii="ＭＳ 明朝" w:eastAsia="ＭＳ 明朝"/>
          <w:color w:val="0000FF" w:themeColor="hyperlink"/>
          <w:sz w:val="40"/>
          <w:szCs w:val="40"/>
          <w:u w:val="single"/>
        </w:rPr>
      </w:pPr>
    </w:p>
    <w:p w14:paraId="044C85B6" w14:textId="77777777" w:rsidR="002C18FA" w:rsidRPr="00046AC9" w:rsidRDefault="002C18FA" w:rsidP="002C18FA">
      <w:pPr>
        <w:widowControl/>
        <w:snapToGrid w:val="0"/>
        <w:rPr>
          <w:rFonts w:ascii="ＭＳ 明朝" w:eastAsia="ＭＳ 明朝"/>
          <w:sz w:val="36"/>
          <w:szCs w:val="36"/>
        </w:rPr>
      </w:pPr>
    </w:p>
    <w:p w14:paraId="06B250D1" w14:textId="77777777" w:rsidR="002C18FA" w:rsidRPr="00046AC9" w:rsidRDefault="002C18FA" w:rsidP="002C18FA">
      <w:pPr>
        <w:widowControl/>
        <w:snapToGrid w:val="0"/>
        <w:jc w:val="center"/>
        <w:rPr>
          <w:rFonts w:ascii="ＭＳ 明朝" w:eastAsia="ＭＳ 明朝"/>
          <w:sz w:val="36"/>
          <w:szCs w:val="36"/>
        </w:rPr>
      </w:pPr>
      <w:r w:rsidRPr="00046AC9">
        <w:rPr>
          <w:rFonts w:ascii="ＭＳ 明朝" w:eastAsia="ＭＳ 明朝" w:hint="eastAsia"/>
          <w:b/>
          <w:i/>
          <w:sz w:val="36"/>
          <w:szCs w:val="36"/>
        </w:rPr>
        <w:t>By Tatsu</w:t>
      </w:r>
    </w:p>
    <w:p w14:paraId="01D31029" w14:textId="77777777" w:rsidR="002C18FA" w:rsidRPr="00046AC9" w:rsidRDefault="002C18FA" w:rsidP="002C18FA">
      <w:pPr>
        <w:widowControl/>
        <w:snapToGrid w:val="0"/>
        <w:rPr>
          <w:rFonts w:ascii="ＭＳ 明朝" w:eastAsia="ＭＳ 明朝"/>
          <w:sz w:val="36"/>
          <w:szCs w:val="36"/>
        </w:rPr>
      </w:pPr>
    </w:p>
    <w:p w14:paraId="191FAB25" w14:textId="77777777" w:rsidR="002C18FA" w:rsidRPr="00046AC9" w:rsidRDefault="002C18FA" w:rsidP="002C18FA">
      <w:pPr>
        <w:widowControl/>
        <w:snapToGrid w:val="0"/>
        <w:rPr>
          <w:rFonts w:ascii="ＭＳ 明朝" w:eastAsia="ＭＳ 明朝"/>
          <w:sz w:val="36"/>
          <w:szCs w:val="36"/>
        </w:rPr>
      </w:pPr>
    </w:p>
    <w:p w14:paraId="6EF57166" w14:textId="77777777" w:rsidR="002C18FA" w:rsidRPr="00046AC9" w:rsidRDefault="002C18FA" w:rsidP="002C18FA">
      <w:pPr>
        <w:widowControl/>
        <w:snapToGrid w:val="0"/>
        <w:rPr>
          <w:rFonts w:ascii="ＭＳ 明朝" w:eastAsia="ＭＳ 明朝"/>
          <w:sz w:val="28"/>
          <w:szCs w:val="28"/>
        </w:rPr>
      </w:pPr>
      <w:r w:rsidRPr="00046AC9">
        <w:rPr>
          <w:rFonts w:ascii="ＭＳ 明朝" w:eastAsia="ＭＳ 明朝" w:hint="eastAsia"/>
          <w:sz w:val="28"/>
          <w:szCs w:val="28"/>
        </w:rPr>
        <w:t>著作権：　　　 著作権は本プログラムの作成者にあります。</w:t>
      </w:r>
    </w:p>
    <w:p w14:paraId="590C476C" w14:textId="77777777" w:rsidR="002C18FA" w:rsidRPr="00046AC9" w:rsidRDefault="002C18FA" w:rsidP="002C18FA">
      <w:pPr>
        <w:widowControl/>
        <w:snapToGrid w:val="0"/>
        <w:rPr>
          <w:rFonts w:ascii="ＭＳ 明朝" w:eastAsia="ＭＳ 明朝"/>
          <w:sz w:val="28"/>
          <w:szCs w:val="28"/>
        </w:rPr>
      </w:pPr>
      <w:r w:rsidRPr="00046AC9">
        <w:rPr>
          <w:rFonts w:ascii="ＭＳ 明朝" w:eastAsia="ＭＳ 明朝" w:hint="eastAsia"/>
          <w:sz w:val="28"/>
          <w:szCs w:val="28"/>
        </w:rPr>
        <w:t>配布・転載：　 プログラムの配布、転載等は一切お断りします。</w:t>
      </w:r>
    </w:p>
    <w:p w14:paraId="471CCD54" w14:textId="77777777" w:rsidR="00333C4D" w:rsidRPr="00D03215" w:rsidRDefault="00333C4D" w:rsidP="00541B31">
      <w:pPr>
        <w:rPr>
          <w:rFonts w:ascii="ＭＳ 明朝" w:eastAsia="ＭＳ 明朝" w:hAnsiTheme="minorHAnsi"/>
          <w:color w:val="0000FF" w:themeColor="hyperlink"/>
          <w:sz w:val="28"/>
          <w:szCs w:val="28"/>
          <w:u w:val="single"/>
        </w:rPr>
      </w:pPr>
    </w:p>
    <w:p w14:paraId="36FDFA37" w14:textId="77777777" w:rsidR="00E672CB" w:rsidRPr="00D03215" w:rsidRDefault="00E672CB" w:rsidP="00245F57">
      <w:pPr>
        <w:jc w:val="center"/>
        <w:rPr>
          <w:b/>
          <w:bCs/>
          <w:sz w:val="28"/>
          <w:szCs w:val="28"/>
        </w:rPr>
      </w:pPr>
      <w:bookmarkStart w:id="0" w:name="_Hlk47423208"/>
      <w:bookmarkStart w:id="1" w:name="_Toc484530234"/>
      <w:r w:rsidRPr="00D03215">
        <w:rPr>
          <w:rFonts w:hint="eastAsia"/>
          <w:b/>
          <w:bCs/>
          <w:sz w:val="28"/>
          <w:szCs w:val="28"/>
        </w:rPr>
        <w:lastRenderedPageBreak/>
        <w:t>目　　次</w:t>
      </w:r>
      <w:bookmarkEnd w:id="0"/>
    </w:p>
    <w:p w14:paraId="4874DCA2" w14:textId="77777777" w:rsidR="00E672CB" w:rsidRPr="00D03215" w:rsidRDefault="00E672CB" w:rsidP="00AC71EA">
      <w:bookmarkStart w:id="2" w:name="_Hlk53856841"/>
    </w:p>
    <w:bookmarkStart w:id="3" w:name="_Hlk47379326"/>
    <w:p w14:paraId="4AD15901" w14:textId="305A620A" w:rsidR="008B63A8" w:rsidRDefault="00E672CB">
      <w:pPr>
        <w:pStyle w:val="11"/>
        <w:rPr>
          <w:rFonts w:asciiTheme="minorHAnsi" w:hAnsiTheme="minorHAnsi" w:cstheme="minorBidi"/>
          <w:szCs w:val="24"/>
          <w:lang w:val="en-US"/>
          <w14:ligatures w14:val="standardContextual"/>
        </w:rPr>
      </w:pPr>
      <w:r w:rsidRPr="00D03215">
        <w:rPr>
          <w:rFonts w:asciiTheme="minorHAnsi" w:hAnsiTheme="minorHAnsi"/>
          <w:noProof w:val="0"/>
          <w:sz w:val="22"/>
          <w:szCs w:val="28"/>
        </w:rPr>
        <w:fldChar w:fldCharType="begin"/>
      </w:r>
      <w:r w:rsidRPr="00D03215">
        <w:rPr>
          <w:rFonts w:asciiTheme="minorHAnsi" w:hAnsiTheme="minorHAnsi"/>
          <w:noProof w:val="0"/>
          <w:sz w:val="22"/>
          <w:szCs w:val="28"/>
        </w:rPr>
        <w:instrText xml:space="preserve"> TOC \o "1-2" \h \z \u </w:instrText>
      </w:r>
      <w:r w:rsidRPr="00D03215">
        <w:rPr>
          <w:rFonts w:asciiTheme="minorHAnsi" w:hAnsiTheme="minorHAnsi"/>
          <w:noProof w:val="0"/>
          <w:sz w:val="22"/>
          <w:szCs w:val="28"/>
        </w:rPr>
        <w:fldChar w:fldCharType="separate"/>
      </w:r>
      <w:hyperlink w:anchor="_Toc220013338" w:history="1">
        <w:r w:rsidR="008B63A8" w:rsidRPr="00213484">
          <w:rPr>
            <w:rStyle w:val="a7"/>
            <w:lang w:val="en-US"/>
          </w:rPr>
          <w:t>１</w:t>
        </w:r>
        <w:r w:rsidR="008B63A8" w:rsidRPr="00213484">
          <w:rPr>
            <w:rStyle w:val="a7"/>
          </w:rPr>
          <w:t xml:space="preserve"> この説明書の使用方法</w:t>
        </w:r>
        <w:r w:rsidR="008B63A8">
          <w:rPr>
            <w:webHidden/>
          </w:rPr>
          <w:tab/>
        </w:r>
        <w:r w:rsidR="008B63A8">
          <w:rPr>
            <w:webHidden/>
          </w:rPr>
          <w:fldChar w:fldCharType="begin"/>
        </w:r>
        <w:r w:rsidR="008B63A8">
          <w:rPr>
            <w:webHidden/>
          </w:rPr>
          <w:instrText xml:space="preserve"> PAGEREF _Toc220013338 \h </w:instrText>
        </w:r>
        <w:r w:rsidR="008B63A8">
          <w:rPr>
            <w:webHidden/>
          </w:rPr>
        </w:r>
        <w:r w:rsidR="008B63A8">
          <w:rPr>
            <w:webHidden/>
          </w:rPr>
          <w:fldChar w:fldCharType="separate"/>
        </w:r>
        <w:r w:rsidR="008B63A8">
          <w:rPr>
            <w:webHidden/>
          </w:rPr>
          <w:t>- 1 -</w:t>
        </w:r>
        <w:r w:rsidR="008B63A8">
          <w:rPr>
            <w:webHidden/>
          </w:rPr>
          <w:fldChar w:fldCharType="end"/>
        </w:r>
      </w:hyperlink>
    </w:p>
    <w:p w14:paraId="5C50501B" w14:textId="5BF3E7A2" w:rsidR="008B63A8" w:rsidRDefault="008B63A8">
      <w:pPr>
        <w:pStyle w:val="23"/>
        <w:tabs>
          <w:tab w:val="right" w:leader="dot" w:pos="9061"/>
        </w:tabs>
        <w:rPr>
          <w:rFonts w:asciiTheme="minorHAnsi" w:hAnsiTheme="minorHAnsi"/>
          <w:noProof/>
          <w:szCs w:val="24"/>
          <w:lang w:val="en-US"/>
          <w14:ligatures w14:val="standardContextual"/>
        </w:rPr>
      </w:pPr>
      <w:hyperlink w:anchor="_Toc220013339" w:history="1">
        <w:r w:rsidRPr="00213484">
          <w:rPr>
            <w:rStyle w:val="a7"/>
            <w:noProof/>
          </w:rPr>
          <w:t>(1) ペーパーレスで使用すると図や説明文の参照が簡単になります。</w:t>
        </w:r>
        <w:r>
          <w:rPr>
            <w:noProof/>
            <w:webHidden/>
          </w:rPr>
          <w:tab/>
        </w:r>
        <w:r>
          <w:rPr>
            <w:noProof/>
            <w:webHidden/>
          </w:rPr>
          <w:fldChar w:fldCharType="begin"/>
        </w:r>
        <w:r>
          <w:rPr>
            <w:noProof/>
            <w:webHidden/>
          </w:rPr>
          <w:instrText xml:space="preserve"> PAGEREF _Toc220013339 \h </w:instrText>
        </w:r>
        <w:r>
          <w:rPr>
            <w:noProof/>
            <w:webHidden/>
          </w:rPr>
        </w:r>
        <w:r>
          <w:rPr>
            <w:noProof/>
            <w:webHidden/>
          </w:rPr>
          <w:fldChar w:fldCharType="separate"/>
        </w:r>
        <w:r>
          <w:rPr>
            <w:noProof/>
            <w:webHidden/>
          </w:rPr>
          <w:t>- 1 -</w:t>
        </w:r>
        <w:r>
          <w:rPr>
            <w:noProof/>
            <w:webHidden/>
          </w:rPr>
          <w:fldChar w:fldCharType="end"/>
        </w:r>
      </w:hyperlink>
    </w:p>
    <w:p w14:paraId="101E065C" w14:textId="19917E67" w:rsidR="008B63A8" w:rsidRDefault="008B63A8">
      <w:pPr>
        <w:pStyle w:val="23"/>
        <w:tabs>
          <w:tab w:val="right" w:leader="dot" w:pos="9061"/>
        </w:tabs>
        <w:rPr>
          <w:rFonts w:asciiTheme="minorHAnsi" w:hAnsiTheme="minorHAnsi"/>
          <w:noProof/>
          <w:szCs w:val="24"/>
          <w:lang w:val="en-US"/>
          <w14:ligatures w14:val="standardContextual"/>
        </w:rPr>
      </w:pPr>
      <w:hyperlink w:anchor="_Toc220013340" w:history="1">
        <w:r w:rsidRPr="00213484">
          <w:rPr>
            <w:rStyle w:val="a7"/>
            <w:noProof/>
          </w:rPr>
          <w:t>(2) Wordの「戻る」、「進む」ボタンを表示する方法：</w:t>
        </w:r>
        <w:r>
          <w:rPr>
            <w:noProof/>
            <w:webHidden/>
          </w:rPr>
          <w:tab/>
        </w:r>
        <w:r>
          <w:rPr>
            <w:noProof/>
            <w:webHidden/>
          </w:rPr>
          <w:fldChar w:fldCharType="begin"/>
        </w:r>
        <w:r>
          <w:rPr>
            <w:noProof/>
            <w:webHidden/>
          </w:rPr>
          <w:instrText xml:space="preserve"> PAGEREF _Toc220013340 \h </w:instrText>
        </w:r>
        <w:r>
          <w:rPr>
            <w:noProof/>
            <w:webHidden/>
          </w:rPr>
        </w:r>
        <w:r>
          <w:rPr>
            <w:noProof/>
            <w:webHidden/>
          </w:rPr>
          <w:fldChar w:fldCharType="separate"/>
        </w:r>
        <w:r>
          <w:rPr>
            <w:noProof/>
            <w:webHidden/>
          </w:rPr>
          <w:t>- 1 -</w:t>
        </w:r>
        <w:r>
          <w:rPr>
            <w:noProof/>
            <w:webHidden/>
          </w:rPr>
          <w:fldChar w:fldCharType="end"/>
        </w:r>
      </w:hyperlink>
    </w:p>
    <w:p w14:paraId="6AE6B622" w14:textId="24084496" w:rsidR="008B63A8" w:rsidRDefault="008B63A8">
      <w:pPr>
        <w:pStyle w:val="23"/>
        <w:tabs>
          <w:tab w:val="right" w:leader="dot" w:pos="9061"/>
        </w:tabs>
        <w:rPr>
          <w:rFonts w:asciiTheme="minorHAnsi" w:hAnsiTheme="minorHAnsi"/>
          <w:noProof/>
          <w:szCs w:val="24"/>
          <w:lang w:val="en-US"/>
          <w14:ligatures w14:val="standardContextual"/>
        </w:rPr>
      </w:pPr>
      <w:hyperlink w:anchor="_Toc220013341" w:history="1">
        <w:r w:rsidRPr="00213484">
          <w:rPr>
            <w:rStyle w:val="a7"/>
            <w:noProof/>
          </w:rPr>
          <w:t>(3) 図の文字が小さくて読めない場合は次のようにしてください。</w:t>
        </w:r>
        <w:r>
          <w:rPr>
            <w:noProof/>
            <w:webHidden/>
          </w:rPr>
          <w:tab/>
        </w:r>
        <w:r>
          <w:rPr>
            <w:noProof/>
            <w:webHidden/>
          </w:rPr>
          <w:fldChar w:fldCharType="begin"/>
        </w:r>
        <w:r>
          <w:rPr>
            <w:noProof/>
            <w:webHidden/>
          </w:rPr>
          <w:instrText xml:space="preserve"> PAGEREF _Toc220013341 \h </w:instrText>
        </w:r>
        <w:r>
          <w:rPr>
            <w:noProof/>
            <w:webHidden/>
          </w:rPr>
        </w:r>
        <w:r>
          <w:rPr>
            <w:noProof/>
            <w:webHidden/>
          </w:rPr>
          <w:fldChar w:fldCharType="separate"/>
        </w:r>
        <w:r>
          <w:rPr>
            <w:noProof/>
            <w:webHidden/>
          </w:rPr>
          <w:t>- 2 -</w:t>
        </w:r>
        <w:r>
          <w:rPr>
            <w:noProof/>
            <w:webHidden/>
          </w:rPr>
          <w:fldChar w:fldCharType="end"/>
        </w:r>
      </w:hyperlink>
    </w:p>
    <w:p w14:paraId="2FE637D4" w14:textId="51782BD5" w:rsidR="008B63A8" w:rsidRDefault="008B63A8">
      <w:pPr>
        <w:pStyle w:val="23"/>
        <w:tabs>
          <w:tab w:val="right" w:leader="dot" w:pos="9061"/>
        </w:tabs>
        <w:rPr>
          <w:rFonts w:asciiTheme="minorHAnsi" w:hAnsiTheme="minorHAnsi"/>
          <w:noProof/>
          <w:szCs w:val="24"/>
          <w:lang w:val="en-US"/>
          <w14:ligatures w14:val="standardContextual"/>
        </w:rPr>
      </w:pPr>
      <w:hyperlink w:anchor="_Toc220013342" w:history="1">
        <w:r w:rsidRPr="00213484">
          <w:rPr>
            <w:rStyle w:val="a7"/>
            <w:noProof/>
          </w:rPr>
          <w:t>(4) この説明書の文字を検索する場合は次のようになります。</w:t>
        </w:r>
        <w:r>
          <w:rPr>
            <w:noProof/>
            <w:webHidden/>
          </w:rPr>
          <w:tab/>
        </w:r>
        <w:r>
          <w:rPr>
            <w:noProof/>
            <w:webHidden/>
          </w:rPr>
          <w:fldChar w:fldCharType="begin"/>
        </w:r>
        <w:r>
          <w:rPr>
            <w:noProof/>
            <w:webHidden/>
          </w:rPr>
          <w:instrText xml:space="preserve"> PAGEREF _Toc220013342 \h </w:instrText>
        </w:r>
        <w:r>
          <w:rPr>
            <w:noProof/>
            <w:webHidden/>
          </w:rPr>
        </w:r>
        <w:r>
          <w:rPr>
            <w:noProof/>
            <w:webHidden/>
          </w:rPr>
          <w:fldChar w:fldCharType="separate"/>
        </w:r>
        <w:r>
          <w:rPr>
            <w:noProof/>
            <w:webHidden/>
          </w:rPr>
          <w:t>- 2 -</w:t>
        </w:r>
        <w:r>
          <w:rPr>
            <w:noProof/>
            <w:webHidden/>
          </w:rPr>
          <w:fldChar w:fldCharType="end"/>
        </w:r>
      </w:hyperlink>
    </w:p>
    <w:p w14:paraId="2DF89510" w14:textId="651F7976" w:rsidR="008B63A8" w:rsidRDefault="008B63A8">
      <w:pPr>
        <w:pStyle w:val="23"/>
        <w:tabs>
          <w:tab w:val="right" w:leader="dot" w:pos="9061"/>
        </w:tabs>
        <w:rPr>
          <w:rFonts w:asciiTheme="minorHAnsi" w:hAnsiTheme="minorHAnsi"/>
          <w:noProof/>
          <w:szCs w:val="24"/>
          <w:lang w:val="en-US"/>
          <w14:ligatures w14:val="standardContextual"/>
        </w:rPr>
      </w:pPr>
      <w:hyperlink w:anchor="_Toc220013343" w:history="1">
        <w:r w:rsidRPr="00213484">
          <w:rPr>
            <w:rStyle w:val="a7"/>
            <w:noProof/>
          </w:rPr>
          <w:t>(5) ソフトの使用にあたってのご注意</w:t>
        </w:r>
        <w:r>
          <w:rPr>
            <w:noProof/>
            <w:webHidden/>
          </w:rPr>
          <w:tab/>
        </w:r>
        <w:r>
          <w:rPr>
            <w:noProof/>
            <w:webHidden/>
          </w:rPr>
          <w:fldChar w:fldCharType="begin"/>
        </w:r>
        <w:r>
          <w:rPr>
            <w:noProof/>
            <w:webHidden/>
          </w:rPr>
          <w:instrText xml:space="preserve"> PAGEREF _Toc220013343 \h </w:instrText>
        </w:r>
        <w:r>
          <w:rPr>
            <w:noProof/>
            <w:webHidden/>
          </w:rPr>
        </w:r>
        <w:r>
          <w:rPr>
            <w:noProof/>
            <w:webHidden/>
          </w:rPr>
          <w:fldChar w:fldCharType="separate"/>
        </w:r>
        <w:r>
          <w:rPr>
            <w:noProof/>
            <w:webHidden/>
          </w:rPr>
          <w:t>- 2 -</w:t>
        </w:r>
        <w:r>
          <w:rPr>
            <w:noProof/>
            <w:webHidden/>
          </w:rPr>
          <w:fldChar w:fldCharType="end"/>
        </w:r>
      </w:hyperlink>
    </w:p>
    <w:p w14:paraId="347B4082" w14:textId="67D90AA5" w:rsidR="008B63A8" w:rsidRDefault="008B63A8">
      <w:pPr>
        <w:pStyle w:val="11"/>
        <w:rPr>
          <w:rFonts w:asciiTheme="minorHAnsi" w:hAnsiTheme="minorHAnsi" w:cstheme="minorBidi"/>
          <w:szCs w:val="24"/>
          <w:lang w:val="en-US"/>
          <w14:ligatures w14:val="standardContextual"/>
        </w:rPr>
      </w:pPr>
      <w:hyperlink w:anchor="_Toc220013344" w:history="1">
        <w:r w:rsidRPr="00213484">
          <w:rPr>
            <w:rStyle w:val="a7"/>
            <w:lang w:val="en-US"/>
          </w:rPr>
          <w:t>２</w:t>
        </w:r>
        <w:r w:rsidRPr="00213484">
          <w:rPr>
            <w:rStyle w:val="a7"/>
          </w:rPr>
          <w:t xml:space="preserve"> ソフトの概要</w:t>
        </w:r>
        <w:r>
          <w:rPr>
            <w:webHidden/>
          </w:rPr>
          <w:tab/>
        </w:r>
        <w:r>
          <w:rPr>
            <w:webHidden/>
          </w:rPr>
          <w:fldChar w:fldCharType="begin"/>
        </w:r>
        <w:r>
          <w:rPr>
            <w:webHidden/>
          </w:rPr>
          <w:instrText xml:space="preserve"> PAGEREF _Toc220013344 \h </w:instrText>
        </w:r>
        <w:r>
          <w:rPr>
            <w:webHidden/>
          </w:rPr>
        </w:r>
        <w:r>
          <w:rPr>
            <w:webHidden/>
          </w:rPr>
          <w:fldChar w:fldCharType="separate"/>
        </w:r>
        <w:r>
          <w:rPr>
            <w:webHidden/>
          </w:rPr>
          <w:t>- 3 -</w:t>
        </w:r>
        <w:r>
          <w:rPr>
            <w:webHidden/>
          </w:rPr>
          <w:fldChar w:fldCharType="end"/>
        </w:r>
      </w:hyperlink>
    </w:p>
    <w:p w14:paraId="77668FD1" w14:textId="4C8150DF" w:rsidR="008B63A8" w:rsidRDefault="008B63A8">
      <w:pPr>
        <w:pStyle w:val="11"/>
        <w:rPr>
          <w:rFonts w:asciiTheme="minorHAnsi" w:hAnsiTheme="minorHAnsi" w:cstheme="minorBidi"/>
          <w:szCs w:val="24"/>
          <w:lang w:val="en-US"/>
          <w14:ligatures w14:val="standardContextual"/>
        </w:rPr>
      </w:pPr>
      <w:hyperlink w:anchor="_Toc220013345" w:history="1">
        <w:r w:rsidRPr="00213484">
          <w:rPr>
            <w:rStyle w:val="a7"/>
            <w:lang w:val="en-US"/>
          </w:rPr>
          <w:t>３</w:t>
        </w:r>
        <w:r w:rsidRPr="00213484">
          <w:rPr>
            <w:rStyle w:val="a7"/>
          </w:rPr>
          <w:t xml:space="preserve"> 配布ファイルと使用可能なExcelのバージョン</w:t>
        </w:r>
        <w:r>
          <w:rPr>
            <w:webHidden/>
          </w:rPr>
          <w:tab/>
        </w:r>
        <w:r>
          <w:rPr>
            <w:webHidden/>
          </w:rPr>
          <w:fldChar w:fldCharType="begin"/>
        </w:r>
        <w:r>
          <w:rPr>
            <w:webHidden/>
          </w:rPr>
          <w:instrText xml:space="preserve"> PAGEREF _Toc220013345 \h </w:instrText>
        </w:r>
        <w:r>
          <w:rPr>
            <w:webHidden/>
          </w:rPr>
        </w:r>
        <w:r>
          <w:rPr>
            <w:webHidden/>
          </w:rPr>
          <w:fldChar w:fldCharType="separate"/>
        </w:r>
        <w:r>
          <w:rPr>
            <w:webHidden/>
          </w:rPr>
          <w:t>- 3 -</w:t>
        </w:r>
        <w:r>
          <w:rPr>
            <w:webHidden/>
          </w:rPr>
          <w:fldChar w:fldCharType="end"/>
        </w:r>
      </w:hyperlink>
    </w:p>
    <w:p w14:paraId="34A847E7" w14:textId="152A2429" w:rsidR="008B63A8" w:rsidRDefault="008B63A8">
      <w:pPr>
        <w:pStyle w:val="23"/>
        <w:tabs>
          <w:tab w:val="right" w:leader="dot" w:pos="9061"/>
        </w:tabs>
        <w:rPr>
          <w:rFonts w:asciiTheme="minorHAnsi" w:hAnsiTheme="minorHAnsi"/>
          <w:noProof/>
          <w:szCs w:val="24"/>
          <w:lang w:val="en-US"/>
          <w14:ligatures w14:val="standardContextual"/>
        </w:rPr>
      </w:pPr>
      <w:hyperlink w:anchor="_Toc220013346" w:history="1">
        <w:r w:rsidRPr="00213484">
          <w:rPr>
            <w:rStyle w:val="a7"/>
            <w:noProof/>
          </w:rPr>
          <w:t>(1) 配布ファイル</w:t>
        </w:r>
        <w:r>
          <w:rPr>
            <w:noProof/>
            <w:webHidden/>
          </w:rPr>
          <w:tab/>
        </w:r>
        <w:r>
          <w:rPr>
            <w:noProof/>
            <w:webHidden/>
          </w:rPr>
          <w:fldChar w:fldCharType="begin"/>
        </w:r>
        <w:r>
          <w:rPr>
            <w:noProof/>
            <w:webHidden/>
          </w:rPr>
          <w:instrText xml:space="preserve"> PAGEREF _Toc220013346 \h </w:instrText>
        </w:r>
        <w:r>
          <w:rPr>
            <w:noProof/>
            <w:webHidden/>
          </w:rPr>
        </w:r>
        <w:r>
          <w:rPr>
            <w:noProof/>
            <w:webHidden/>
          </w:rPr>
          <w:fldChar w:fldCharType="separate"/>
        </w:r>
        <w:r>
          <w:rPr>
            <w:noProof/>
            <w:webHidden/>
          </w:rPr>
          <w:t>- 3 -</w:t>
        </w:r>
        <w:r>
          <w:rPr>
            <w:noProof/>
            <w:webHidden/>
          </w:rPr>
          <w:fldChar w:fldCharType="end"/>
        </w:r>
      </w:hyperlink>
    </w:p>
    <w:p w14:paraId="36DB2FE0" w14:textId="547CC0DF" w:rsidR="008B63A8" w:rsidRDefault="008B63A8">
      <w:pPr>
        <w:pStyle w:val="23"/>
        <w:tabs>
          <w:tab w:val="right" w:leader="dot" w:pos="9061"/>
        </w:tabs>
        <w:rPr>
          <w:rFonts w:asciiTheme="minorHAnsi" w:hAnsiTheme="minorHAnsi"/>
          <w:noProof/>
          <w:szCs w:val="24"/>
          <w:lang w:val="en-US"/>
          <w14:ligatures w14:val="standardContextual"/>
        </w:rPr>
      </w:pPr>
      <w:hyperlink w:anchor="_Toc220013347" w:history="1">
        <w:r w:rsidRPr="00213484">
          <w:rPr>
            <w:rStyle w:val="a7"/>
            <w:noProof/>
          </w:rPr>
          <w:t>(2) 使用可能なExcelのバージョン</w:t>
        </w:r>
        <w:r>
          <w:rPr>
            <w:noProof/>
            <w:webHidden/>
          </w:rPr>
          <w:tab/>
        </w:r>
        <w:r>
          <w:rPr>
            <w:noProof/>
            <w:webHidden/>
          </w:rPr>
          <w:fldChar w:fldCharType="begin"/>
        </w:r>
        <w:r>
          <w:rPr>
            <w:noProof/>
            <w:webHidden/>
          </w:rPr>
          <w:instrText xml:space="preserve"> PAGEREF _Toc220013347 \h </w:instrText>
        </w:r>
        <w:r>
          <w:rPr>
            <w:noProof/>
            <w:webHidden/>
          </w:rPr>
        </w:r>
        <w:r>
          <w:rPr>
            <w:noProof/>
            <w:webHidden/>
          </w:rPr>
          <w:fldChar w:fldCharType="separate"/>
        </w:r>
        <w:r>
          <w:rPr>
            <w:noProof/>
            <w:webHidden/>
          </w:rPr>
          <w:t>- 3 -</w:t>
        </w:r>
        <w:r>
          <w:rPr>
            <w:noProof/>
            <w:webHidden/>
          </w:rPr>
          <w:fldChar w:fldCharType="end"/>
        </w:r>
      </w:hyperlink>
    </w:p>
    <w:p w14:paraId="11C87EBE" w14:textId="0A3CA00F" w:rsidR="008B63A8" w:rsidRDefault="008B63A8">
      <w:pPr>
        <w:pStyle w:val="11"/>
        <w:rPr>
          <w:rFonts w:asciiTheme="minorHAnsi" w:hAnsiTheme="minorHAnsi" w:cstheme="minorBidi"/>
          <w:szCs w:val="24"/>
          <w:lang w:val="en-US"/>
          <w14:ligatures w14:val="standardContextual"/>
        </w:rPr>
      </w:pPr>
      <w:hyperlink w:anchor="_Toc220013348" w:history="1">
        <w:r w:rsidRPr="00213484">
          <w:rPr>
            <w:rStyle w:val="a7"/>
            <w:lang w:val="en-US"/>
          </w:rPr>
          <w:t>４</w:t>
        </w:r>
        <w:r w:rsidRPr="00213484">
          <w:rPr>
            <w:rStyle w:val="a7"/>
          </w:rPr>
          <w:t xml:space="preserve"> インストール／アンインストールの手順：</w:t>
        </w:r>
        <w:r>
          <w:rPr>
            <w:webHidden/>
          </w:rPr>
          <w:tab/>
        </w:r>
        <w:r>
          <w:rPr>
            <w:webHidden/>
          </w:rPr>
          <w:fldChar w:fldCharType="begin"/>
        </w:r>
        <w:r>
          <w:rPr>
            <w:webHidden/>
          </w:rPr>
          <w:instrText xml:space="preserve"> PAGEREF _Toc220013348 \h </w:instrText>
        </w:r>
        <w:r>
          <w:rPr>
            <w:webHidden/>
          </w:rPr>
        </w:r>
        <w:r>
          <w:rPr>
            <w:webHidden/>
          </w:rPr>
          <w:fldChar w:fldCharType="separate"/>
        </w:r>
        <w:r>
          <w:rPr>
            <w:webHidden/>
          </w:rPr>
          <w:t>- 4 -</w:t>
        </w:r>
        <w:r>
          <w:rPr>
            <w:webHidden/>
          </w:rPr>
          <w:fldChar w:fldCharType="end"/>
        </w:r>
      </w:hyperlink>
    </w:p>
    <w:p w14:paraId="53B2F4BF" w14:textId="53665E37" w:rsidR="008B63A8" w:rsidRDefault="008B63A8">
      <w:pPr>
        <w:pStyle w:val="23"/>
        <w:tabs>
          <w:tab w:val="right" w:leader="dot" w:pos="9061"/>
        </w:tabs>
        <w:rPr>
          <w:rFonts w:asciiTheme="minorHAnsi" w:hAnsiTheme="minorHAnsi"/>
          <w:noProof/>
          <w:szCs w:val="24"/>
          <w:lang w:val="en-US"/>
          <w14:ligatures w14:val="standardContextual"/>
        </w:rPr>
      </w:pPr>
      <w:hyperlink w:anchor="_Toc220013349" w:history="1">
        <w:r w:rsidRPr="00213484">
          <w:rPr>
            <w:rStyle w:val="a7"/>
            <w:noProof/>
          </w:rPr>
          <w:t>(1) インストール方法</w:t>
        </w:r>
        <w:r>
          <w:rPr>
            <w:noProof/>
            <w:webHidden/>
          </w:rPr>
          <w:tab/>
        </w:r>
        <w:r>
          <w:rPr>
            <w:noProof/>
            <w:webHidden/>
          </w:rPr>
          <w:fldChar w:fldCharType="begin"/>
        </w:r>
        <w:r>
          <w:rPr>
            <w:noProof/>
            <w:webHidden/>
          </w:rPr>
          <w:instrText xml:space="preserve"> PAGEREF _Toc220013349 \h </w:instrText>
        </w:r>
        <w:r>
          <w:rPr>
            <w:noProof/>
            <w:webHidden/>
          </w:rPr>
        </w:r>
        <w:r>
          <w:rPr>
            <w:noProof/>
            <w:webHidden/>
          </w:rPr>
          <w:fldChar w:fldCharType="separate"/>
        </w:r>
        <w:r>
          <w:rPr>
            <w:noProof/>
            <w:webHidden/>
          </w:rPr>
          <w:t>- 4 -</w:t>
        </w:r>
        <w:r>
          <w:rPr>
            <w:noProof/>
            <w:webHidden/>
          </w:rPr>
          <w:fldChar w:fldCharType="end"/>
        </w:r>
      </w:hyperlink>
    </w:p>
    <w:p w14:paraId="1364264C" w14:textId="480A84A9" w:rsidR="008B63A8" w:rsidRDefault="008B63A8">
      <w:pPr>
        <w:pStyle w:val="23"/>
        <w:tabs>
          <w:tab w:val="right" w:leader="dot" w:pos="9061"/>
        </w:tabs>
        <w:rPr>
          <w:rFonts w:asciiTheme="minorHAnsi" w:hAnsiTheme="minorHAnsi"/>
          <w:noProof/>
          <w:szCs w:val="24"/>
          <w:lang w:val="en-US"/>
          <w14:ligatures w14:val="standardContextual"/>
        </w:rPr>
      </w:pPr>
      <w:hyperlink w:anchor="_Toc220013350" w:history="1">
        <w:r w:rsidRPr="00213484">
          <w:rPr>
            <w:rStyle w:val="a7"/>
            <w:noProof/>
          </w:rPr>
          <w:t>(2) アンインストールについて</w:t>
        </w:r>
        <w:r>
          <w:rPr>
            <w:noProof/>
            <w:webHidden/>
          </w:rPr>
          <w:tab/>
        </w:r>
        <w:r>
          <w:rPr>
            <w:noProof/>
            <w:webHidden/>
          </w:rPr>
          <w:fldChar w:fldCharType="begin"/>
        </w:r>
        <w:r>
          <w:rPr>
            <w:noProof/>
            <w:webHidden/>
          </w:rPr>
          <w:instrText xml:space="preserve"> PAGEREF _Toc220013350 \h </w:instrText>
        </w:r>
        <w:r>
          <w:rPr>
            <w:noProof/>
            <w:webHidden/>
          </w:rPr>
        </w:r>
        <w:r>
          <w:rPr>
            <w:noProof/>
            <w:webHidden/>
          </w:rPr>
          <w:fldChar w:fldCharType="separate"/>
        </w:r>
        <w:r>
          <w:rPr>
            <w:noProof/>
            <w:webHidden/>
          </w:rPr>
          <w:t>- 4 -</w:t>
        </w:r>
        <w:r>
          <w:rPr>
            <w:noProof/>
            <w:webHidden/>
          </w:rPr>
          <w:fldChar w:fldCharType="end"/>
        </w:r>
      </w:hyperlink>
    </w:p>
    <w:p w14:paraId="041DDC19" w14:textId="7565A94A" w:rsidR="008B63A8" w:rsidRDefault="008B63A8">
      <w:pPr>
        <w:pStyle w:val="11"/>
        <w:rPr>
          <w:rFonts w:asciiTheme="minorHAnsi" w:hAnsiTheme="minorHAnsi" w:cstheme="minorBidi"/>
          <w:szCs w:val="24"/>
          <w:lang w:val="en-US"/>
          <w14:ligatures w14:val="standardContextual"/>
        </w:rPr>
      </w:pPr>
      <w:hyperlink w:anchor="_Toc220013351" w:history="1">
        <w:r w:rsidRPr="00213484">
          <w:rPr>
            <w:rStyle w:val="a7"/>
            <w:lang w:val="en-US"/>
          </w:rPr>
          <w:t>５</w:t>
        </w:r>
        <w:r w:rsidRPr="00213484">
          <w:rPr>
            <w:rStyle w:val="a7"/>
          </w:rPr>
          <w:t xml:space="preserve"> 使用にあたって</w:t>
        </w:r>
        <w:r>
          <w:rPr>
            <w:webHidden/>
          </w:rPr>
          <w:tab/>
        </w:r>
        <w:r>
          <w:rPr>
            <w:webHidden/>
          </w:rPr>
          <w:fldChar w:fldCharType="begin"/>
        </w:r>
        <w:r>
          <w:rPr>
            <w:webHidden/>
          </w:rPr>
          <w:instrText xml:space="preserve"> PAGEREF _Toc220013351 \h </w:instrText>
        </w:r>
        <w:r>
          <w:rPr>
            <w:webHidden/>
          </w:rPr>
        </w:r>
        <w:r>
          <w:rPr>
            <w:webHidden/>
          </w:rPr>
          <w:fldChar w:fldCharType="separate"/>
        </w:r>
        <w:r>
          <w:rPr>
            <w:webHidden/>
          </w:rPr>
          <w:t>- 4 -</w:t>
        </w:r>
        <w:r>
          <w:rPr>
            <w:webHidden/>
          </w:rPr>
          <w:fldChar w:fldCharType="end"/>
        </w:r>
      </w:hyperlink>
    </w:p>
    <w:p w14:paraId="08915E30" w14:textId="567DF900" w:rsidR="008B63A8" w:rsidRDefault="008B63A8">
      <w:pPr>
        <w:pStyle w:val="23"/>
        <w:tabs>
          <w:tab w:val="right" w:leader="dot" w:pos="9061"/>
        </w:tabs>
        <w:rPr>
          <w:rFonts w:asciiTheme="minorHAnsi" w:hAnsiTheme="minorHAnsi"/>
          <w:noProof/>
          <w:szCs w:val="24"/>
          <w:lang w:val="en-US"/>
          <w14:ligatures w14:val="standardContextual"/>
        </w:rPr>
      </w:pPr>
      <w:hyperlink w:anchor="_Toc220013352" w:history="1">
        <w:r w:rsidRPr="00213484">
          <w:rPr>
            <w:rStyle w:val="a7"/>
            <w:noProof/>
          </w:rPr>
          <w:t>(1) 注意事項</w:t>
        </w:r>
        <w:r>
          <w:rPr>
            <w:noProof/>
            <w:webHidden/>
          </w:rPr>
          <w:tab/>
        </w:r>
        <w:r>
          <w:rPr>
            <w:noProof/>
            <w:webHidden/>
          </w:rPr>
          <w:fldChar w:fldCharType="begin"/>
        </w:r>
        <w:r>
          <w:rPr>
            <w:noProof/>
            <w:webHidden/>
          </w:rPr>
          <w:instrText xml:space="preserve"> PAGEREF _Toc220013352 \h </w:instrText>
        </w:r>
        <w:r>
          <w:rPr>
            <w:noProof/>
            <w:webHidden/>
          </w:rPr>
        </w:r>
        <w:r>
          <w:rPr>
            <w:noProof/>
            <w:webHidden/>
          </w:rPr>
          <w:fldChar w:fldCharType="separate"/>
        </w:r>
        <w:r>
          <w:rPr>
            <w:noProof/>
            <w:webHidden/>
          </w:rPr>
          <w:t>- 4 -</w:t>
        </w:r>
        <w:r>
          <w:rPr>
            <w:noProof/>
            <w:webHidden/>
          </w:rPr>
          <w:fldChar w:fldCharType="end"/>
        </w:r>
      </w:hyperlink>
    </w:p>
    <w:p w14:paraId="4BD70644" w14:textId="06E849FF" w:rsidR="008B63A8" w:rsidRDefault="008B63A8">
      <w:pPr>
        <w:pStyle w:val="23"/>
        <w:tabs>
          <w:tab w:val="right" w:leader="dot" w:pos="9061"/>
        </w:tabs>
        <w:rPr>
          <w:rFonts w:asciiTheme="minorHAnsi" w:hAnsiTheme="minorHAnsi"/>
          <w:noProof/>
          <w:szCs w:val="24"/>
          <w:lang w:val="en-US"/>
          <w14:ligatures w14:val="standardContextual"/>
        </w:rPr>
      </w:pPr>
      <w:hyperlink w:anchor="_Toc220013353" w:history="1">
        <w:r w:rsidRPr="00213484">
          <w:rPr>
            <w:rStyle w:val="a7"/>
            <w:noProof/>
          </w:rPr>
          <w:t>(2) 使用前の注意事項 （重要）</w:t>
        </w:r>
        <w:r>
          <w:rPr>
            <w:noProof/>
            <w:webHidden/>
          </w:rPr>
          <w:tab/>
        </w:r>
        <w:r>
          <w:rPr>
            <w:noProof/>
            <w:webHidden/>
          </w:rPr>
          <w:fldChar w:fldCharType="begin"/>
        </w:r>
        <w:r>
          <w:rPr>
            <w:noProof/>
            <w:webHidden/>
          </w:rPr>
          <w:instrText xml:space="preserve"> PAGEREF _Toc220013353 \h </w:instrText>
        </w:r>
        <w:r>
          <w:rPr>
            <w:noProof/>
            <w:webHidden/>
          </w:rPr>
        </w:r>
        <w:r>
          <w:rPr>
            <w:noProof/>
            <w:webHidden/>
          </w:rPr>
          <w:fldChar w:fldCharType="separate"/>
        </w:r>
        <w:r>
          <w:rPr>
            <w:noProof/>
            <w:webHidden/>
          </w:rPr>
          <w:t>- 4 -</w:t>
        </w:r>
        <w:r>
          <w:rPr>
            <w:noProof/>
            <w:webHidden/>
          </w:rPr>
          <w:fldChar w:fldCharType="end"/>
        </w:r>
      </w:hyperlink>
    </w:p>
    <w:p w14:paraId="13184CB3" w14:textId="6F4CFDC7" w:rsidR="008B63A8" w:rsidRDefault="008B63A8">
      <w:pPr>
        <w:pStyle w:val="23"/>
        <w:tabs>
          <w:tab w:val="right" w:leader="dot" w:pos="9061"/>
        </w:tabs>
        <w:rPr>
          <w:rFonts w:asciiTheme="minorHAnsi" w:hAnsiTheme="minorHAnsi"/>
          <w:noProof/>
          <w:szCs w:val="24"/>
          <w:lang w:val="en-US"/>
          <w14:ligatures w14:val="standardContextual"/>
        </w:rPr>
      </w:pPr>
      <w:hyperlink w:anchor="_Toc220013354" w:history="1">
        <w:r w:rsidRPr="00213484">
          <w:rPr>
            <w:rStyle w:val="a7"/>
            <w:noProof/>
          </w:rPr>
          <w:t>(3) ユーザー用のファイルの作り方</w:t>
        </w:r>
        <w:r>
          <w:rPr>
            <w:noProof/>
            <w:webHidden/>
          </w:rPr>
          <w:tab/>
        </w:r>
        <w:r>
          <w:rPr>
            <w:noProof/>
            <w:webHidden/>
          </w:rPr>
          <w:fldChar w:fldCharType="begin"/>
        </w:r>
        <w:r>
          <w:rPr>
            <w:noProof/>
            <w:webHidden/>
          </w:rPr>
          <w:instrText xml:space="preserve"> PAGEREF _Toc220013354 \h </w:instrText>
        </w:r>
        <w:r>
          <w:rPr>
            <w:noProof/>
            <w:webHidden/>
          </w:rPr>
        </w:r>
        <w:r>
          <w:rPr>
            <w:noProof/>
            <w:webHidden/>
          </w:rPr>
          <w:fldChar w:fldCharType="separate"/>
        </w:r>
        <w:r>
          <w:rPr>
            <w:noProof/>
            <w:webHidden/>
          </w:rPr>
          <w:t>- 5 -</w:t>
        </w:r>
        <w:r>
          <w:rPr>
            <w:noProof/>
            <w:webHidden/>
          </w:rPr>
          <w:fldChar w:fldCharType="end"/>
        </w:r>
      </w:hyperlink>
    </w:p>
    <w:p w14:paraId="26433B62" w14:textId="516C3070" w:rsidR="008B63A8" w:rsidRDefault="008B63A8">
      <w:pPr>
        <w:pStyle w:val="23"/>
        <w:tabs>
          <w:tab w:val="right" w:leader="dot" w:pos="9061"/>
        </w:tabs>
        <w:rPr>
          <w:rFonts w:asciiTheme="minorHAnsi" w:hAnsiTheme="minorHAnsi"/>
          <w:noProof/>
          <w:szCs w:val="24"/>
          <w:lang w:val="en-US"/>
          <w14:ligatures w14:val="standardContextual"/>
        </w:rPr>
      </w:pPr>
      <w:hyperlink w:anchor="_Toc220013355" w:history="1">
        <w:r w:rsidRPr="00213484">
          <w:rPr>
            <w:rStyle w:val="a7"/>
            <w:noProof/>
          </w:rPr>
          <w:t>(4) サンプルファイルを開く</w:t>
        </w:r>
        <w:r>
          <w:rPr>
            <w:noProof/>
            <w:webHidden/>
          </w:rPr>
          <w:tab/>
        </w:r>
        <w:r>
          <w:rPr>
            <w:noProof/>
            <w:webHidden/>
          </w:rPr>
          <w:fldChar w:fldCharType="begin"/>
        </w:r>
        <w:r>
          <w:rPr>
            <w:noProof/>
            <w:webHidden/>
          </w:rPr>
          <w:instrText xml:space="preserve"> PAGEREF _Toc220013355 \h </w:instrText>
        </w:r>
        <w:r>
          <w:rPr>
            <w:noProof/>
            <w:webHidden/>
          </w:rPr>
        </w:r>
        <w:r>
          <w:rPr>
            <w:noProof/>
            <w:webHidden/>
          </w:rPr>
          <w:fldChar w:fldCharType="separate"/>
        </w:r>
        <w:r>
          <w:rPr>
            <w:noProof/>
            <w:webHidden/>
          </w:rPr>
          <w:t>- 5 -</w:t>
        </w:r>
        <w:r>
          <w:rPr>
            <w:noProof/>
            <w:webHidden/>
          </w:rPr>
          <w:fldChar w:fldCharType="end"/>
        </w:r>
      </w:hyperlink>
    </w:p>
    <w:p w14:paraId="7C49D598" w14:textId="7A3580FC" w:rsidR="008B63A8" w:rsidRDefault="008B63A8">
      <w:pPr>
        <w:pStyle w:val="23"/>
        <w:tabs>
          <w:tab w:val="right" w:leader="dot" w:pos="9061"/>
        </w:tabs>
        <w:rPr>
          <w:rFonts w:asciiTheme="minorHAnsi" w:hAnsiTheme="minorHAnsi"/>
          <w:noProof/>
          <w:szCs w:val="24"/>
          <w:lang w:val="en-US"/>
          <w14:ligatures w14:val="standardContextual"/>
        </w:rPr>
      </w:pPr>
      <w:hyperlink w:anchor="_Toc220013356" w:history="1">
        <w:r w:rsidRPr="00213484">
          <w:rPr>
            <w:rStyle w:val="a7"/>
            <w:noProof/>
          </w:rPr>
          <w:t>(5) コンテンツの有効化</w:t>
        </w:r>
        <w:r>
          <w:rPr>
            <w:noProof/>
            <w:webHidden/>
          </w:rPr>
          <w:tab/>
        </w:r>
        <w:r>
          <w:rPr>
            <w:noProof/>
            <w:webHidden/>
          </w:rPr>
          <w:fldChar w:fldCharType="begin"/>
        </w:r>
        <w:r>
          <w:rPr>
            <w:noProof/>
            <w:webHidden/>
          </w:rPr>
          <w:instrText xml:space="preserve"> PAGEREF _Toc220013356 \h </w:instrText>
        </w:r>
        <w:r>
          <w:rPr>
            <w:noProof/>
            <w:webHidden/>
          </w:rPr>
        </w:r>
        <w:r>
          <w:rPr>
            <w:noProof/>
            <w:webHidden/>
          </w:rPr>
          <w:fldChar w:fldCharType="separate"/>
        </w:r>
        <w:r>
          <w:rPr>
            <w:noProof/>
            <w:webHidden/>
          </w:rPr>
          <w:t>- 6 -</w:t>
        </w:r>
        <w:r>
          <w:rPr>
            <w:noProof/>
            <w:webHidden/>
          </w:rPr>
          <w:fldChar w:fldCharType="end"/>
        </w:r>
      </w:hyperlink>
    </w:p>
    <w:p w14:paraId="379434DC" w14:textId="78B7B260" w:rsidR="008B63A8" w:rsidRDefault="008B63A8">
      <w:pPr>
        <w:pStyle w:val="23"/>
        <w:tabs>
          <w:tab w:val="right" w:leader="dot" w:pos="9061"/>
        </w:tabs>
        <w:rPr>
          <w:rFonts w:asciiTheme="minorHAnsi" w:hAnsiTheme="minorHAnsi"/>
          <w:noProof/>
          <w:szCs w:val="24"/>
          <w:lang w:val="en-US"/>
          <w14:ligatures w14:val="standardContextual"/>
        </w:rPr>
      </w:pPr>
      <w:hyperlink w:anchor="_Toc220013357" w:history="1">
        <w:r w:rsidRPr="00213484">
          <w:rPr>
            <w:rStyle w:val="a7"/>
            <w:noProof/>
          </w:rPr>
          <w:t>(6) 使用上の参考事項</w:t>
        </w:r>
        <w:r>
          <w:rPr>
            <w:noProof/>
            <w:webHidden/>
          </w:rPr>
          <w:tab/>
        </w:r>
        <w:r>
          <w:rPr>
            <w:noProof/>
            <w:webHidden/>
          </w:rPr>
          <w:fldChar w:fldCharType="begin"/>
        </w:r>
        <w:r>
          <w:rPr>
            <w:noProof/>
            <w:webHidden/>
          </w:rPr>
          <w:instrText xml:space="preserve"> PAGEREF _Toc220013357 \h </w:instrText>
        </w:r>
        <w:r>
          <w:rPr>
            <w:noProof/>
            <w:webHidden/>
          </w:rPr>
        </w:r>
        <w:r>
          <w:rPr>
            <w:noProof/>
            <w:webHidden/>
          </w:rPr>
          <w:fldChar w:fldCharType="separate"/>
        </w:r>
        <w:r>
          <w:rPr>
            <w:noProof/>
            <w:webHidden/>
          </w:rPr>
          <w:t>- 6 -</w:t>
        </w:r>
        <w:r>
          <w:rPr>
            <w:noProof/>
            <w:webHidden/>
          </w:rPr>
          <w:fldChar w:fldCharType="end"/>
        </w:r>
      </w:hyperlink>
    </w:p>
    <w:p w14:paraId="4BBCB383" w14:textId="35DE721B" w:rsidR="008B63A8" w:rsidRDefault="008B63A8">
      <w:pPr>
        <w:pStyle w:val="11"/>
        <w:rPr>
          <w:rFonts w:asciiTheme="minorHAnsi" w:hAnsiTheme="minorHAnsi" w:cstheme="minorBidi"/>
          <w:szCs w:val="24"/>
          <w:lang w:val="en-US"/>
          <w14:ligatures w14:val="standardContextual"/>
        </w:rPr>
      </w:pPr>
      <w:hyperlink w:anchor="_Toc220013358" w:history="1">
        <w:r w:rsidRPr="00213484">
          <w:rPr>
            <w:rStyle w:val="a7"/>
            <w:lang w:val="en-US"/>
          </w:rPr>
          <w:t>６</w:t>
        </w:r>
        <w:r w:rsidRPr="00213484">
          <w:rPr>
            <w:rStyle w:val="a7"/>
          </w:rPr>
          <w:t xml:space="preserve"> 使用方法</w:t>
        </w:r>
        <w:r>
          <w:rPr>
            <w:webHidden/>
          </w:rPr>
          <w:tab/>
        </w:r>
        <w:r>
          <w:rPr>
            <w:webHidden/>
          </w:rPr>
          <w:fldChar w:fldCharType="begin"/>
        </w:r>
        <w:r>
          <w:rPr>
            <w:webHidden/>
          </w:rPr>
          <w:instrText xml:space="preserve"> PAGEREF _Toc220013358 \h </w:instrText>
        </w:r>
        <w:r>
          <w:rPr>
            <w:webHidden/>
          </w:rPr>
        </w:r>
        <w:r>
          <w:rPr>
            <w:webHidden/>
          </w:rPr>
          <w:fldChar w:fldCharType="separate"/>
        </w:r>
        <w:r>
          <w:rPr>
            <w:webHidden/>
          </w:rPr>
          <w:t>- 6 -</w:t>
        </w:r>
        <w:r>
          <w:rPr>
            <w:webHidden/>
          </w:rPr>
          <w:fldChar w:fldCharType="end"/>
        </w:r>
      </w:hyperlink>
    </w:p>
    <w:p w14:paraId="213F8F65" w14:textId="030D6807" w:rsidR="008B63A8" w:rsidRDefault="008B63A8">
      <w:pPr>
        <w:pStyle w:val="23"/>
        <w:tabs>
          <w:tab w:val="right" w:leader="dot" w:pos="9061"/>
        </w:tabs>
        <w:rPr>
          <w:rFonts w:asciiTheme="minorHAnsi" w:hAnsiTheme="minorHAnsi"/>
          <w:noProof/>
          <w:szCs w:val="24"/>
          <w:lang w:val="en-US"/>
          <w14:ligatures w14:val="standardContextual"/>
        </w:rPr>
      </w:pPr>
      <w:hyperlink w:anchor="_Toc220013359" w:history="1">
        <w:r w:rsidRPr="00213484">
          <w:rPr>
            <w:rStyle w:val="a7"/>
            <w:noProof/>
          </w:rPr>
          <w:t>(1) 「Pana電話帳編集」タブの説明</w:t>
        </w:r>
        <w:r>
          <w:rPr>
            <w:noProof/>
            <w:webHidden/>
          </w:rPr>
          <w:tab/>
        </w:r>
        <w:r>
          <w:rPr>
            <w:noProof/>
            <w:webHidden/>
          </w:rPr>
          <w:fldChar w:fldCharType="begin"/>
        </w:r>
        <w:r>
          <w:rPr>
            <w:noProof/>
            <w:webHidden/>
          </w:rPr>
          <w:instrText xml:space="preserve"> PAGEREF _Toc220013359 \h </w:instrText>
        </w:r>
        <w:r>
          <w:rPr>
            <w:noProof/>
            <w:webHidden/>
          </w:rPr>
        </w:r>
        <w:r>
          <w:rPr>
            <w:noProof/>
            <w:webHidden/>
          </w:rPr>
          <w:fldChar w:fldCharType="separate"/>
        </w:r>
        <w:r>
          <w:rPr>
            <w:noProof/>
            <w:webHidden/>
          </w:rPr>
          <w:t>- 6 -</w:t>
        </w:r>
        <w:r>
          <w:rPr>
            <w:noProof/>
            <w:webHidden/>
          </w:rPr>
          <w:fldChar w:fldCharType="end"/>
        </w:r>
      </w:hyperlink>
    </w:p>
    <w:p w14:paraId="1E6CD143" w14:textId="5D6D92E5" w:rsidR="008B63A8" w:rsidRDefault="008B63A8">
      <w:pPr>
        <w:pStyle w:val="23"/>
        <w:tabs>
          <w:tab w:val="right" w:leader="dot" w:pos="9061"/>
        </w:tabs>
        <w:rPr>
          <w:rFonts w:asciiTheme="minorHAnsi" w:hAnsiTheme="minorHAnsi"/>
          <w:noProof/>
          <w:szCs w:val="24"/>
          <w:lang w:val="en-US"/>
          <w14:ligatures w14:val="standardContextual"/>
        </w:rPr>
      </w:pPr>
      <w:hyperlink w:anchor="_Toc220013360" w:history="1">
        <w:r w:rsidRPr="00213484">
          <w:rPr>
            <w:rStyle w:val="a7"/>
            <w:noProof/>
          </w:rPr>
          <w:t>(2) プログラムの操作と要点</w:t>
        </w:r>
        <w:r>
          <w:rPr>
            <w:noProof/>
            <w:webHidden/>
          </w:rPr>
          <w:tab/>
        </w:r>
        <w:r>
          <w:rPr>
            <w:noProof/>
            <w:webHidden/>
          </w:rPr>
          <w:fldChar w:fldCharType="begin"/>
        </w:r>
        <w:r>
          <w:rPr>
            <w:noProof/>
            <w:webHidden/>
          </w:rPr>
          <w:instrText xml:space="preserve"> PAGEREF _Toc220013360 \h </w:instrText>
        </w:r>
        <w:r>
          <w:rPr>
            <w:noProof/>
            <w:webHidden/>
          </w:rPr>
        </w:r>
        <w:r>
          <w:rPr>
            <w:noProof/>
            <w:webHidden/>
          </w:rPr>
          <w:fldChar w:fldCharType="separate"/>
        </w:r>
        <w:r>
          <w:rPr>
            <w:noProof/>
            <w:webHidden/>
          </w:rPr>
          <w:t>- 7 -</w:t>
        </w:r>
        <w:r>
          <w:rPr>
            <w:noProof/>
            <w:webHidden/>
          </w:rPr>
          <w:fldChar w:fldCharType="end"/>
        </w:r>
      </w:hyperlink>
    </w:p>
    <w:p w14:paraId="4FA4BA53" w14:textId="2A053E56" w:rsidR="008B63A8" w:rsidRDefault="008B63A8">
      <w:pPr>
        <w:pStyle w:val="23"/>
        <w:tabs>
          <w:tab w:val="right" w:leader="dot" w:pos="9061"/>
        </w:tabs>
        <w:rPr>
          <w:rFonts w:asciiTheme="minorHAnsi" w:hAnsiTheme="minorHAnsi"/>
          <w:noProof/>
          <w:szCs w:val="24"/>
          <w:lang w:val="en-US"/>
          <w14:ligatures w14:val="standardContextual"/>
        </w:rPr>
      </w:pPr>
      <w:hyperlink w:anchor="_Toc220013361" w:history="1">
        <w:r w:rsidRPr="00213484">
          <w:rPr>
            <w:rStyle w:val="a7"/>
            <w:noProof/>
          </w:rPr>
          <w:t>(3) 機器を購入して「電話帳データ」が一切ない場合の新規データの作り方</w:t>
        </w:r>
        <w:r>
          <w:rPr>
            <w:noProof/>
            <w:webHidden/>
          </w:rPr>
          <w:tab/>
        </w:r>
        <w:r>
          <w:rPr>
            <w:noProof/>
            <w:webHidden/>
          </w:rPr>
          <w:fldChar w:fldCharType="begin"/>
        </w:r>
        <w:r>
          <w:rPr>
            <w:noProof/>
            <w:webHidden/>
          </w:rPr>
          <w:instrText xml:space="preserve"> PAGEREF _Toc220013361 \h </w:instrText>
        </w:r>
        <w:r>
          <w:rPr>
            <w:noProof/>
            <w:webHidden/>
          </w:rPr>
        </w:r>
        <w:r>
          <w:rPr>
            <w:noProof/>
            <w:webHidden/>
          </w:rPr>
          <w:fldChar w:fldCharType="separate"/>
        </w:r>
        <w:r>
          <w:rPr>
            <w:noProof/>
            <w:webHidden/>
          </w:rPr>
          <w:t>- 7 -</w:t>
        </w:r>
        <w:r>
          <w:rPr>
            <w:noProof/>
            <w:webHidden/>
          </w:rPr>
          <w:fldChar w:fldCharType="end"/>
        </w:r>
      </w:hyperlink>
    </w:p>
    <w:p w14:paraId="7D8CEAD3" w14:textId="6433101C" w:rsidR="008B63A8" w:rsidRDefault="008B63A8">
      <w:pPr>
        <w:pStyle w:val="23"/>
        <w:tabs>
          <w:tab w:val="right" w:leader="dot" w:pos="9061"/>
        </w:tabs>
        <w:rPr>
          <w:rFonts w:asciiTheme="minorHAnsi" w:hAnsiTheme="minorHAnsi"/>
          <w:noProof/>
          <w:szCs w:val="24"/>
          <w:lang w:val="en-US"/>
          <w14:ligatures w14:val="standardContextual"/>
        </w:rPr>
      </w:pPr>
      <w:hyperlink w:anchor="_Toc220013362" w:history="1">
        <w:r w:rsidRPr="00213484">
          <w:rPr>
            <w:rStyle w:val="a7"/>
            <w:noProof/>
          </w:rPr>
          <w:t>(4) 「電話帳データ」がある場合のデータの編集方法</w:t>
        </w:r>
        <w:r>
          <w:rPr>
            <w:noProof/>
            <w:webHidden/>
          </w:rPr>
          <w:tab/>
        </w:r>
        <w:r>
          <w:rPr>
            <w:noProof/>
            <w:webHidden/>
          </w:rPr>
          <w:fldChar w:fldCharType="begin"/>
        </w:r>
        <w:r>
          <w:rPr>
            <w:noProof/>
            <w:webHidden/>
          </w:rPr>
          <w:instrText xml:space="preserve"> PAGEREF _Toc220013362 \h </w:instrText>
        </w:r>
        <w:r>
          <w:rPr>
            <w:noProof/>
            <w:webHidden/>
          </w:rPr>
        </w:r>
        <w:r>
          <w:rPr>
            <w:noProof/>
            <w:webHidden/>
          </w:rPr>
          <w:fldChar w:fldCharType="separate"/>
        </w:r>
        <w:r>
          <w:rPr>
            <w:noProof/>
            <w:webHidden/>
          </w:rPr>
          <w:t>- 7 -</w:t>
        </w:r>
        <w:r>
          <w:rPr>
            <w:noProof/>
            <w:webHidden/>
          </w:rPr>
          <w:fldChar w:fldCharType="end"/>
        </w:r>
      </w:hyperlink>
    </w:p>
    <w:p w14:paraId="22199757" w14:textId="49C2902C" w:rsidR="008B63A8" w:rsidRDefault="008B63A8">
      <w:pPr>
        <w:pStyle w:val="23"/>
        <w:tabs>
          <w:tab w:val="right" w:leader="dot" w:pos="9061"/>
        </w:tabs>
        <w:rPr>
          <w:rFonts w:asciiTheme="minorHAnsi" w:hAnsiTheme="minorHAnsi"/>
          <w:noProof/>
          <w:szCs w:val="24"/>
          <w:lang w:val="en-US"/>
          <w14:ligatures w14:val="standardContextual"/>
        </w:rPr>
      </w:pPr>
      <w:hyperlink w:anchor="_Toc220013363" w:history="1">
        <w:r w:rsidRPr="00213484">
          <w:rPr>
            <w:rStyle w:val="a7"/>
            <w:noProof/>
          </w:rPr>
          <w:t>(5) ２行目以下のデータの編集方法</w:t>
        </w:r>
        <w:r>
          <w:rPr>
            <w:noProof/>
            <w:webHidden/>
          </w:rPr>
          <w:tab/>
        </w:r>
        <w:r>
          <w:rPr>
            <w:noProof/>
            <w:webHidden/>
          </w:rPr>
          <w:fldChar w:fldCharType="begin"/>
        </w:r>
        <w:r>
          <w:rPr>
            <w:noProof/>
            <w:webHidden/>
          </w:rPr>
          <w:instrText xml:space="preserve"> PAGEREF _Toc220013363 \h </w:instrText>
        </w:r>
        <w:r>
          <w:rPr>
            <w:noProof/>
            <w:webHidden/>
          </w:rPr>
        </w:r>
        <w:r>
          <w:rPr>
            <w:noProof/>
            <w:webHidden/>
          </w:rPr>
          <w:fldChar w:fldCharType="separate"/>
        </w:r>
        <w:r>
          <w:rPr>
            <w:noProof/>
            <w:webHidden/>
          </w:rPr>
          <w:t>- 8 -</w:t>
        </w:r>
        <w:r>
          <w:rPr>
            <w:noProof/>
            <w:webHidden/>
          </w:rPr>
          <w:fldChar w:fldCharType="end"/>
        </w:r>
      </w:hyperlink>
    </w:p>
    <w:p w14:paraId="4ACFB3A8" w14:textId="519CD2C1" w:rsidR="008B63A8" w:rsidRDefault="008B63A8">
      <w:pPr>
        <w:pStyle w:val="23"/>
        <w:tabs>
          <w:tab w:val="right" w:leader="dot" w:pos="9061"/>
        </w:tabs>
        <w:rPr>
          <w:rFonts w:asciiTheme="minorHAnsi" w:hAnsiTheme="minorHAnsi"/>
          <w:noProof/>
          <w:szCs w:val="24"/>
          <w:lang w:val="en-US"/>
          <w14:ligatures w14:val="standardContextual"/>
        </w:rPr>
      </w:pPr>
      <w:hyperlink w:anchor="_Toc220013364" w:history="1">
        <w:r w:rsidRPr="00213484">
          <w:rPr>
            <w:rStyle w:val="a7"/>
            <w:noProof/>
          </w:rPr>
          <w:t>(6) 電話帳書き出し方法</w:t>
        </w:r>
        <w:r>
          <w:rPr>
            <w:noProof/>
            <w:webHidden/>
          </w:rPr>
          <w:tab/>
        </w:r>
        <w:r>
          <w:rPr>
            <w:noProof/>
            <w:webHidden/>
          </w:rPr>
          <w:fldChar w:fldCharType="begin"/>
        </w:r>
        <w:r>
          <w:rPr>
            <w:noProof/>
            <w:webHidden/>
          </w:rPr>
          <w:instrText xml:space="preserve"> PAGEREF _Toc220013364 \h </w:instrText>
        </w:r>
        <w:r>
          <w:rPr>
            <w:noProof/>
            <w:webHidden/>
          </w:rPr>
        </w:r>
        <w:r>
          <w:rPr>
            <w:noProof/>
            <w:webHidden/>
          </w:rPr>
          <w:fldChar w:fldCharType="separate"/>
        </w:r>
        <w:r>
          <w:rPr>
            <w:noProof/>
            <w:webHidden/>
          </w:rPr>
          <w:t>- 9 -</w:t>
        </w:r>
        <w:r>
          <w:rPr>
            <w:noProof/>
            <w:webHidden/>
          </w:rPr>
          <w:fldChar w:fldCharType="end"/>
        </w:r>
      </w:hyperlink>
    </w:p>
    <w:p w14:paraId="1D2BFFB6" w14:textId="38A6B435" w:rsidR="008B63A8" w:rsidRDefault="008B63A8">
      <w:pPr>
        <w:pStyle w:val="23"/>
        <w:tabs>
          <w:tab w:val="right" w:leader="dot" w:pos="9061"/>
        </w:tabs>
        <w:rPr>
          <w:rFonts w:asciiTheme="minorHAnsi" w:hAnsiTheme="minorHAnsi"/>
          <w:noProof/>
          <w:szCs w:val="24"/>
          <w:lang w:val="en-US"/>
          <w14:ligatures w14:val="standardContextual"/>
        </w:rPr>
      </w:pPr>
      <w:hyperlink w:anchor="_Toc220013365" w:history="1">
        <w:r w:rsidRPr="00213484">
          <w:rPr>
            <w:rStyle w:val="a7"/>
            <w:noProof/>
          </w:rPr>
          <w:t>(7) シートに別のデータを追加するには</w:t>
        </w:r>
        <w:r>
          <w:rPr>
            <w:noProof/>
            <w:webHidden/>
          </w:rPr>
          <w:tab/>
        </w:r>
        <w:r>
          <w:rPr>
            <w:noProof/>
            <w:webHidden/>
          </w:rPr>
          <w:fldChar w:fldCharType="begin"/>
        </w:r>
        <w:r>
          <w:rPr>
            <w:noProof/>
            <w:webHidden/>
          </w:rPr>
          <w:instrText xml:space="preserve"> PAGEREF _Toc220013365 \h </w:instrText>
        </w:r>
        <w:r>
          <w:rPr>
            <w:noProof/>
            <w:webHidden/>
          </w:rPr>
        </w:r>
        <w:r>
          <w:rPr>
            <w:noProof/>
            <w:webHidden/>
          </w:rPr>
          <w:fldChar w:fldCharType="separate"/>
        </w:r>
        <w:r>
          <w:rPr>
            <w:noProof/>
            <w:webHidden/>
          </w:rPr>
          <w:t>- 10 -</w:t>
        </w:r>
        <w:r>
          <w:rPr>
            <w:noProof/>
            <w:webHidden/>
          </w:rPr>
          <w:fldChar w:fldCharType="end"/>
        </w:r>
      </w:hyperlink>
    </w:p>
    <w:p w14:paraId="3BFDAE20" w14:textId="5E965F46" w:rsidR="008B63A8" w:rsidRDefault="008B63A8">
      <w:pPr>
        <w:pStyle w:val="23"/>
        <w:tabs>
          <w:tab w:val="right" w:leader="dot" w:pos="9061"/>
        </w:tabs>
        <w:rPr>
          <w:rFonts w:asciiTheme="minorHAnsi" w:hAnsiTheme="minorHAnsi"/>
          <w:noProof/>
          <w:szCs w:val="24"/>
          <w:lang w:val="en-US"/>
          <w14:ligatures w14:val="standardContextual"/>
        </w:rPr>
      </w:pPr>
      <w:hyperlink w:anchor="_Toc220013366" w:history="1">
        <w:r w:rsidRPr="00213484">
          <w:rPr>
            <w:rStyle w:val="a7"/>
            <w:noProof/>
          </w:rPr>
          <w:t>(8) 電話帳取り込み方法</w:t>
        </w:r>
        <w:r>
          <w:rPr>
            <w:noProof/>
            <w:webHidden/>
          </w:rPr>
          <w:tab/>
        </w:r>
        <w:r>
          <w:rPr>
            <w:noProof/>
            <w:webHidden/>
          </w:rPr>
          <w:fldChar w:fldCharType="begin"/>
        </w:r>
        <w:r>
          <w:rPr>
            <w:noProof/>
            <w:webHidden/>
          </w:rPr>
          <w:instrText xml:space="preserve"> PAGEREF _Toc220013366 \h </w:instrText>
        </w:r>
        <w:r>
          <w:rPr>
            <w:noProof/>
            <w:webHidden/>
          </w:rPr>
        </w:r>
        <w:r>
          <w:rPr>
            <w:noProof/>
            <w:webHidden/>
          </w:rPr>
          <w:fldChar w:fldCharType="separate"/>
        </w:r>
        <w:r>
          <w:rPr>
            <w:noProof/>
            <w:webHidden/>
          </w:rPr>
          <w:t>- 11 -</w:t>
        </w:r>
        <w:r>
          <w:rPr>
            <w:noProof/>
            <w:webHidden/>
          </w:rPr>
          <w:fldChar w:fldCharType="end"/>
        </w:r>
      </w:hyperlink>
    </w:p>
    <w:p w14:paraId="0E0DE6A2" w14:textId="1372D1F2" w:rsidR="008B63A8" w:rsidRDefault="008B63A8">
      <w:pPr>
        <w:pStyle w:val="23"/>
        <w:tabs>
          <w:tab w:val="right" w:leader="dot" w:pos="9061"/>
        </w:tabs>
        <w:rPr>
          <w:rFonts w:asciiTheme="minorHAnsi" w:hAnsiTheme="minorHAnsi"/>
          <w:noProof/>
          <w:szCs w:val="24"/>
          <w:lang w:val="en-US"/>
          <w14:ligatures w14:val="standardContextual"/>
        </w:rPr>
      </w:pPr>
      <w:hyperlink w:anchor="_Toc220013367" w:history="1">
        <w:r w:rsidRPr="00213484">
          <w:rPr>
            <w:rStyle w:val="a7"/>
            <w:noProof/>
          </w:rPr>
          <w:t>(9) シート内の個別のセルのデータを検索</w:t>
        </w:r>
        <w:r>
          <w:rPr>
            <w:noProof/>
            <w:webHidden/>
          </w:rPr>
          <w:tab/>
        </w:r>
        <w:r>
          <w:rPr>
            <w:noProof/>
            <w:webHidden/>
          </w:rPr>
          <w:fldChar w:fldCharType="begin"/>
        </w:r>
        <w:r>
          <w:rPr>
            <w:noProof/>
            <w:webHidden/>
          </w:rPr>
          <w:instrText xml:space="preserve"> PAGEREF _Toc220013367 \h </w:instrText>
        </w:r>
        <w:r>
          <w:rPr>
            <w:noProof/>
            <w:webHidden/>
          </w:rPr>
        </w:r>
        <w:r>
          <w:rPr>
            <w:noProof/>
            <w:webHidden/>
          </w:rPr>
          <w:fldChar w:fldCharType="separate"/>
        </w:r>
        <w:r>
          <w:rPr>
            <w:noProof/>
            <w:webHidden/>
          </w:rPr>
          <w:t>- 12 -</w:t>
        </w:r>
        <w:r>
          <w:rPr>
            <w:noProof/>
            <w:webHidden/>
          </w:rPr>
          <w:fldChar w:fldCharType="end"/>
        </w:r>
      </w:hyperlink>
    </w:p>
    <w:p w14:paraId="465582A2" w14:textId="3CF0B4BD" w:rsidR="008B63A8" w:rsidRDefault="008B63A8">
      <w:pPr>
        <w:pStyle w:val="23"/>
        <w:tabs>
          <w:tab w:val="right" w:leader="dot" w:pos="9061"/>
        </w:tabs>
        <w:rPr>
          <w:rFonts w:asciiTheme="minorHAnsi" w:hAnsiTheme="minorHAnsi"/>
          <w:noProof/>
          <w:szCs w:val="24"/>
          <w:lang w:val="en-US"/>
          <w14:ligatures w14:val="standardContextual"/>
        </w:rPr>
      </w:pPr>
      <w:hyperlink w:anchor="_Toc220013368" w:history="1">
        <w:r w:rsidRPr="00213484">
          <w:rPr>
            <w:rStyle w:val="a7"/>
            <w:noProof/>
          </w:rPr>
          <w:t>(10) シートのA～D列エラー調査</w:t>
        </w:r>
        <w:r>
          <w:rPr>
            <w:noProof/>
            <w:webHidden/>
          </w:rPr>
          <w:tab/>
        </w:r>
        <w:r>
          <w:rPr>
            <w:noProof/>
            <w:webHidden/>
          </w:rPr>
          <w:fldChar w:fldCharType="begin"/>
        </w:r>
        <w:r>
          <w:rPr>
            <w:noProof/>
            <w:webHidden/>
          </w:rPr>
          <w:instrText xml:space="preserve"> PAGEREF _Toc220013368 \h </w:instrText>
        </w:r>
        <w:r>
          <w:rPr>
            <w:noProof/>
            <w:webHidden/>
          </w:rPr>
        </w:r>
        <w:r>
          <w:rPr>
            <w:noProof/>
            <w:webHidden/>
          </w:rPr>
          <w:fldChar w:fldCharType="separate"/>
        </w:r>
        <w:r>
          <w:rPr>
            <w:noProof/>
            <w:webHidden/>
          </w:rPr>
          <w:t>- 12 -</w:t>
        </w:r>
        <w:r>
          <w:rPr>
            <w:noProof/>
            <w:webHidden/>
          </w:rPr>
          <w:fldChar w:fldCharType="end"/>
        </w:r>
      </w:hyperlink>
    </w:p>
    <w:p w14:paraId="59815A04" w14:textId="6BFD7885" w:rsidR="008B63A8" w:rsidRDefault="008B63A8">
      <w:pPr>
        <w:pStyle w:val="23"/>
        <w:tabs>
          <w:tab w:val="right" w:leader="dot" w:pos="9061"/>
        </w:tabs>
        <w:rPr>
          <w:rFonts w:asciiTheme="minorHAnsi" w:hAnsiTheme="minorHAnsi"/>
          <w:noProof/>
          <w:szCs w:val="24"/>
          <w:lang w:val="en-US"/>
          <w14:ligatures w14:val="standardContextual"/>
        </w:rPr>
      </w:pPr>
      <w:hyperlink w:anchor="_Toc220013369" w:history="1">
        <w:r w:rsidRPr="00213484">
          <w:rPr>
            <w:rStyle w:val="a7"/>
            <w:noProof/>
          </w:rPr>
          <w:t>(11) 他のアプリケーションファイルを応用する場合の注意と参考事項</w:t>
        </w:r>
        <w:r>
          <w:rPr>
            <w:noProof/>
            <w:webHidden/>
          </w:rPr>
          <w:tab/>
        </w:r>
        <w:r>
          <w:rPr>
            <w:noProof/>
            <w:webHidden/>
          </w:rPr>
          <w:fldChar w:fldCharType="begin"/>
        </w:r>
        <w:r>
          <w:rPr>
            <w:noProof/>
            <w:webHidden/>
          </w:rPr>
          <w:instrText xml:space="preserve"> PAGEREF _Toc220013369 \h </w:instrText>
        </w:r>
        <w:r>
          <w:rPr>
            <w:noProof/>
            <w:webHidden/>
          </w:rPr>
        </w:r>
        <w:r>
          <w:rPr>
            <w:noProof/>
            <w:webHidden/>
          </w:rPr>
          <w:fldChar w:fldCharType="separate"/>
        </w:r>
        <w:r>
          <w:rPr>
            <w:noProof/>
            <w:webHidden/>
          </w:rPr>
          <w:t>- 12 -</w:t>
        </w:r>
        <w:r>
          <w:rPr>
            <w:noProof/>
            <w:webHidden/>
          </w:rPr>
          <w:fldChar w:fldCharType="end"/>
        </w:r>
      </w:hyperlink>
    </w:p>
    <w:p w14:paraId="52672B23" w14:textId="4A320EA7" w:rsidR="008B63A8" w:rsidRDefault="008B63A8">
      <w:pPr>
        <w:pStyle w:val="11"/>
        <w:rPr>
          <w:rFonts w:asciiTheme="minorHAnsi" w:hAnsiTheme="minorHAnsi" w:cstheme="minorBidi"/>
          <w:szCs w:val="24"/>
          <w:lang w:val="en-US"/>
          <w14:ligatures w14:val="standardContextual"/>
        </w:rPr>
      </w:pPr>
      <w:hyperlink w:anchor="_Toc220013370" w:history="1">
        <w:r w:rsidRPr="00213484">
          <w:rPr>
            <w:rStyle w:val="a7"/>
            <w:lang w:val="en-US"/>
          </w:rPr>
          <w:t>７</w:t>
        </w:r>
        <w:r w:rsidRPr="00213484">
          <w:rPr>
            <w:rStyle w:val="a7"/>
          </w:rPr>
          <w:t xml:space="preserve"> SDメモリーカードから親機に転送</w:t>
        </w:r>
        <w:r>
          <w:rPr>
            <w:webHidden/>
          </w:rPr>
          <w:tab/>
        </w:r>
        <w:r>
          <w:rPr>
            <w:webHidden/>
          </w:rPr>
          <w:fldChar w:fldCharType="begin"/>
        </w:r>
        <w:r>
          <w:rPr>
            <w:webHidden/>
          </w:rPr>
          <w:instrText xml:space="preserve"> PAGEREF _Toc220013370 \h </w:instrText>
        </w:r>
        <w:r>
          <w:rPr>
            <w:webHidden/>
          </w:rPr>
        </w:r>
        <w:r>
          <w:rPr>
            <w:webHidden/>
          </w:rPr>
          <w:fldChar w:fldCharType="separate"/>
        </w:r>
        <w:r>
          <w:rPr>
            <w:webHidden/>
          </w:rPr>
          <w:t>- 13 -</w:t>
        </w:r>
        <w:r>
          <w:rPr>
            <w:webHidden/>
          </w:rPr>
          <w:fldChar w:fldCharType="end"/>
        </w:r>
      </w:hyperlink>
    </w:p>
    <w:p w14:paraId="5AEEB5D4" w14:textId="402A1ADD" w:rsidR="008B63A8" w:rsidRDefault="008B63A8">
      <w:pPr>
        <w:pStyle w:val="11"/>
        <w:rPr>
          <w:rFonts w:asciiTheme="minorHAnsi" w:hAnsiTheme="minorHAnsi" w:cstheme="minorBidi"/>
          <w:szCs w:val="24"/>
          <w:lang w:val="en-US"/>
          <w14:ligatures w14:val="standardContextual"/>
        </w:rPr>
      </w:pPr>
      <w:hyperlink w:anchor="_Toc220013371" w:history="1">
        <w:r w:rsidRPr="00213484">
          <w:rPr>
            <w:rStyle w:val="a7"/>
            <w:lang w:val="en-US"/>
          </w:rPr>
          <w:t>８</w:t>
        </w:r>
        <w:r w:rsidRPr="00213484">
          <w:rPr>
            <w:rStyle w:val="a7"/>
          </w:rPr>
          <w:t xml:space="preserve"> 旧バージョンを新しいバージョンのPanasonic電話帳に取り込むには（更新）</w:t>
        </w:r>
        <w:r>
          <w:rPr>
            <w:webHidden/>
          </w:rPr>
          <w:tab/>
        </w:r>
        <w:r>
          <w:rPr>
            <w:webHidden/>
          </w:rPr>
          <w:fldChar w:fldCharType="begin"/>
        </w:r>
        <w:r>
          <w:rPr>
            <w:webHidden/>
          </w:rPr>
          <w:instrText xml:space="preserve"> PAGEREF _Toc220013371 \h </w:instrText>
        </w:r>
        <w:r>
          <w:rPr>
            <w:webHidden/>
          </w:rPr>
        </w:r>
        <w:r>
          <w:rPr>
            <w:webHidden/>
          </w:rPr>
          <w:fldChar w:fldCharType="separate"/>
        </w:r>
        <w:r>
          <w:rPr>
            <w:webHidden/>
          </w:rPr>
          <w:t>- 13 -</w:t>
        </w:r>
        <w:r>
          <w:rPr>
            <w:webHidden/>
          </w:rPr>
          <w:fldChar w:fldCharType="end"/>
        </w:r>
      </w:hyperlink>
    </w:p>
    <w:p w14:paraId="12C2773C" w14:textId="27F23506" w:rsidR="008B63A8" w:rsidRDefault="008B63A8">
      <w:pPr>
        <w:pStyle w:val="11"/>
        <w:rPr>
          <w:rFonts w:asciiTheme="minorHAnsi" w:hAnsiTheme="minorHAnsi" w:cstheme="minorBidi"/>
          <w:szCs w:val="24"/>
          <w:lang w:val="en-US"/>
          <w14:ligatures w14:val="standardContextual"/>
        </w:rPr>
      </w:pPr>
      <w:hyperlink w:anchor="_Toc220013372" w:history="1">
        <w:r w:rsidRPr="00213484">
          <w:rPr>
            <w:rStyle w:val="a7"/>
            <w:lang w:val="en-US"/>
          </w:rPr>
          <w:t>９</w:t>
        </w:r>
        <w:r w:rsidRPr="00213484">
          <w:rPr>
            <w:rStyle w:val="a7"/>
          </w:rPr>
          <w:t xml:space="preserve"> その他動作環境と試験した機種：</w:t>
        </w:r>
        <w:r>
          <w:rPr>
            <w:webHidden/>
          </w:rPr>
          <w:tab/>
        </w:r>
        <w:r>
          <w:rPr>
            <w:webHidden/>
          </w:rPr>
          <w:fldChar w:fldCharType="begin"/>
        </w:r>
        <w:r>
          <w:rPr>
            <w:webHidden/>
          </w:rPr>
          <w:instrText xml:space="preserve"> PAGEREF _Toc220013372 \h </w:instrText>
        </w:r>
        <w:r>
          <w:rPr>
            <w:webHidden/>
          </w:rPr>
        </w:r>
        <w:r>
          <w:rPr>
            <w:webHidden/>
          </w:rPr>
          <w:fldChar w:fldCharType="separate"/>
        </w:r>
        <w:r>
          <w:rPr>
            <w:webHidden/>
          </w:rPr>
          <w:t>- 14 -</w:t>
        </w:r>
        <w:r>
          <w:rPr>
            <w:webHidden/>
          </w:rPr>
          <w:fldChar w:fldCharType="end"/>
        </w:r>
      </w:hyperlink>
    </w:p>
    <w:p w14:paraId="4964FDE1" w14:textId="330CAC29" w:rsidR="008B63A8" w:rsidRDefault="008B63A8">
      <w:pPr>
        <w:pStyle w:val="11"/>
        <w:rPr>
          <w:rFonts w:asciiTheme="minorHAnsi" w:hAnsiTheme="minorHAnsi" w:cstheme="minorBidi"/>
          <w:szCs w:val="24"/>
          <w:lang w:val="en-US"/>
          <w14:ligatures w14:val="standardContextual"/>
        </w:rPr>
      </w:pPr>
      <w:hyperlink w:anchor="_Toc220013373" w:history="1">
        <w:r w:rsidRPr="00213484">
          <w:rPr>
            <w:rStyle w:val="a7"/>
            <w:lang w:val="en-US"/>
          </w:rPr>
          <w:t>１０</w:t>
        </w:r>
        <w:r w:rsidRPr="00213484">
          <w:rPr>
            <w:rStyle w:val="a7"/>
          </w:rPr>
          <w:t xml:space="preserve"> バージョンの変更内容</w:t>
        </w:r>
        <w:r>
          <w:rPr>
            <w:webHidden/>
          </w:rPr>
          <w:tab/>
        </w:r>
        <w:r>
          <w:rPr>
            <w:webHidden/>
          </w:rPr>
          <w:fldChar w:fldCharType="begin"/>
        </w:r>
        <w:r>
          <w:rPr>
            <w:webHidden/>
          </w:rPr>
          <w:instrText xml:space="preserve"> PAGEREF _Toc220013373 \h </w:instrText>
        </w:r>
        <w:r>
          <w:rPr>
            <w:webHidden/>
          </w:rPr>
        </w:r>
        <w:r>
          <w:rPr>
            <w:webHidden/>
          </w:rPr>
          <w:fldChar w:fldCharType="separate"/>
        </w:r>
        <w:r>
          <w:rPr>
            <w:webHidden/>
          </w:rPr>
          <w:t>- 14 -</w:t>
        </w:r>
        <w:r>
          <w:rPr>
            <w:webHidden/>
          </w:rPr>
          <w:fldChar w:fldCharType="end"/>
        </w:r>
      </w:hyperlink>
    </w:p>
    <w:p w14:paraId="426C8CB6" w14:textId="0702CC5A" w:rsidR="008B63A8" w:rsidRDefault="008B63A8">
      <w:pPr>
        <w:pStyle w:val="11"/>
        <w:rPr>
          <w:rFonts w:asciiTheme="minorHAnsi" w:hAnsiTheme="minorHAnsi" w:cstheme="minorBidi"/>
          <w:szCs w:val="24"/>
          <w:lang w:val="en-US"/>
          <w14:ligatures w14:val="standardContextual"/>
        </w:rPr>
      </w:pPr>
      <w:hyperlink w:anchor="_Toc220013374" w:history="1">
        <w:r w:rsidRPr="00213484">
          <w:rPr>
            <w:rStyle w:val="a7"/>
            <w:lang w:val="en-US"/>
          </w:rPr>
          <w:t>１１</w:t>
        </w:r>
        <w:r w:rsidRPr="00213484">
          <w:rPr>
            <w:rStyle w:val="a7"/>
          </w:rPr>
          <w:t xml:space="preserve"> 拡張子の説明</w:t>
        </w:r>
        <w:r>
          <w:rPr>
            <w:webHidden/>
          </w:rPr>
          <w:tab/>
        </w:r>
        <w:r>
          <w:rPr>
            <w:webHidden/>
          </w:rPr>
          <w:fldChar w:fldCharType="begin"/>
        </w:r>
        <w:r>
          <w:rPr>
            <w:webHidden/>
          </w:rPr>
          <w:instrText xml:space="preserve"> PAGEREF _Toc220013374 \h </w:instrText>
        </w:r>
        <w:r>
          <w:rPr>
            <w:webHidden/>
          </w:rPr>
        </w:r>
        <w:r>
          <w:rPr>
            <w:webHidden/>
          </w:rPr>
          <w:fldChar w:fldCharType="separate"/>
        </w:r>
        <w:r>
          <w:rPr>
            <w:webHidden/>
          </w:rPr>
          <w:t>- 15 -</w:t>
        </w:r>
        <w:r>
          <w:rPr>
            <w:webHidden/>
          </w:rPr>
          <w:fldChar w:fldCharType="end"/>
        </w:r>
      </w:hyperlink>
    </w:p>
    <w:p w14:paraId="595EF224" w14:textId="1C6846F4" w:rsidR="008B63A8" w:rsidRDefault="008B63A8">
      <w:pPr>
        <w:pStyle w:val="23"/>
        <w:tabs>
          <w:tab w:val="right" w:leader="dot" w:pos="9061"/>
        </w:tabs>
        <w:rPr>
          <w:rFonts w:asciiTheme="minorHAnsi" w:hAnsiTheme="minorHAnsi"/>
          <w:noProof/>
          <w:szCs w:val="24"/>
          <w:lang w:val="en-US"/>
          <w14:ligatures w14:val="standardContextual"/>
        </w:rPr>
      </w:pPr>
      <w:hyperlink w:anchor="_Toc220013375" w:history="1">
        <w:r w:rsidRPr="00213484">
          <w:rPr>
            <w:rStyle w:val="a7"/>
            <w:noProof/>
          </w:rPr>
          <w:t>(1) 拡張子について</w:t>
        </w:r>
        <w:r>
          <w:rPr>
            <w:noProof/>
            <w:webHidden/>
          </w:rPr>
          <w:tab/>
        </w:r>
        <w:r>
          <w:rPr>
            <w:noProof/>
            <w:webHidden/>
          </w:rPr>
          <w:fldChar w:fldCharType="begin"/>
        </w:r>
        <w:r>
          <w:rPr>
            <w:noProof/>
            <w:webHidden/>
          </w:rPr>
          <w:instrText xml:space="preserve"> PAGEREF _Toc220013375 \h </w:instrText>
        </w:r>
        <w:r>
          <w:rPr>
            <w:noProof/>
            <w:webHidden/>
          </w:rPr>
        </w:r>
        <w:r>
          <w:rPr>
            <w:noProof/>
            <w:webHidden/>
          </w:rPr>
          <w:fldChar w:fldCharType="separate"/>
        </w:r>
        <w:r>
          <w:rPr>
            <w:noProof/>
            <w:webHidden/>
          </w:rPr>
          <w:t>- 15 -</w:t>
        </w:r>
        <w:r>
          <w:rPr>
            <w:noProof/>
            <w:webHidden/>
          </w:rPr>
          <w:fldChar w:fldCharType="end"/>
        </w:r>
      </w:hyperlink>
    </w:p>
    <w:p w14:paraId="2A7C289E" w14:textId="4FF7F66E" w:rsidR="008B63A8" w:rsidRDefault="008B63A8">
      <w:pPr>
        <w:pStyle w:val="23"/>
        <w:tabs>
          <w:tab w:val="right" w:leader="dot" w:pos="9061"/>
        </w:tabs>
        <w:rPr>
          <w:rFonts w:asciiTheme="minorHAnsi" w:hAnsiTheme="minorHAnsi"/>
          <w:noProof/>
          <w:szCs w:val="24"/>
          <w:lang w:val="en-US"/>
          <w14:ligatures w14:val="standardContextual"/>
        </w:rPr>
      </w:pPr>
      <w:hyperlink w:anchor="_Toc220013376" w:history="1">
        <w:r w:rsidRPr="00213484">
          <w:rPr>
            <w:rStyle w:val="a7"/>
            <w:noProof/>
          </w:rPr>
          <w:t>(2) Windows10の拡張子の表示方法：</w:t>
        </w:r>
        <w:r>
          <w:rPr>
            <w:noProof/>
            <w:webHidden/>
          </w:rPr>
          <w:tab/>
        </w:r>
        <w:r>
          <w:rPr>
            <w:noProof/>
            <w:webHidden/>
          </w:rPr>
          <w:fldChar w:fldCharType="begin"/>
        </w:r>
        <w:r>
          <w:rPr>
            <w:noProof/>
            <w:webHidden/>
          </w:rPr>
          <w:instrText xml:space="preserve"> PAGEREF _Toc220013376 \h </w:instrText>
        </w:r>
        <w:r>
          <w:rPr>
            <w:noProof/>
            <w:webHidden/>
          </w:rPr>
        </w:r>
        <w:r>
          <w:rPr>
            <w:noProof/>
            <w:webHidden/>
          </w:rPr>
          <w:fldChar w:fldCharType="separate"/>
        </w:r>
        <w:r>
          <w:rPr>
            <w:noProof/>
            <w:webHidden/>
          </w:rPr>
          <w:t>- 15 -</w:t>
        </w:r>
        <w:r>
          <w:rPr>
            <w:noProof/>
            <w:webHidden/>
          </w:rPr>
          <w:fldChar w:fldCharType="end"/>
        </w:r>
      </w:hyperlink>
    </w:p>
    <w:p w14:paraId="782F118F" w14:textId="36EA2CAD" w:rsidR="008B63A8" w:rsidRDefault="008B63A8">
      <w:pPr>
        <w:pStyle w:val="23"/>
        <w:tabs>
          <w:tab w:val="right" w:leader="dot" w:pos="9061"/>
        </w:tabs>
        <w:rPr>
          <w:rFonts w:asciiTheme="minorHAnsi" w:hAnsiTheme="minorHAnsi"/>
          <w:noProof/>
          <w:szCs w:val="24"/>
          <w:lang w:val="en-US"/>
          <w14:ligatures w14:val="standardContextual"/>
        </w:rPr>
      </w:pPr>
      <w:hyperlink w:anchor="_Toc220013377" w:history="1">
        <w:r w:rsidRPr="00213484">
          <w:rPr>
            <w:rStyle w:val="a7"/>
            <w:noProof/>
          </w:rPr>
          <w:t>(3) Windows11の拡張子の表示方法：</w:t>
        </w:r>
        <w:r>
          <w:rPr>
            <w:noProof/>
            <w:webHidden/>
          </w:rPr>
          <w:tab/>
        </w:r>
        <w:r>
          <w:rPr>
            <w:noProof/>
            <w:webHidden/>
          </w:rPr>
          <w:fldChar w:fldCharType="begin"/>
        </w:r>
        <w:r>
          <w:rPr>
            <w:noProof/>
            <w:webHidden/>
          </w:rPr>
          <w:instrText xml:space="preserve"> PAGEREF _Toc220013377 \h </w:instrText>
        </w:r>
        <w:r>
          <w:rPr>
            <w:noProof/>
            <w:webHidden/>
          </w:rPr>
        </w:r>
        <w:r>
          <w:rPr>
            <w:noProof/>
            <w:webHidden/>
          </w:rPr>
          <w:fldChar w:fldCharType="separate"/>
        </w:r>
        <w:r>
          <w:rPr>
            <w:noProof/>
            <w:webHidden/>
          </w:rPr>
          <w:t>- 15 -</w:t>
        </w:r>
        <w:r>
          <w:rPr>
            <w:noProof/>
            <w:webHidden/>
          </w:rPr>
          <w:fldChar w:fldCharType="end"/>
        </w:r>
      </w:hyperlink>
    </w:p>
    <w:p w14:paraId="41B00E65" w14:textId="40C184D3" w:rsidR="00E672CB" w:rsidRPr="00D03215" w:rsidRDefault="00E672CB" w:rsidP="00AC71EA">
      <w:pPr>
        <w:sectPr w:rsidR="00E672CB" w:rsidRPr="00D03215" w:rsidSect="00456B69">
          <w:footerReference w:type="default" r:id="rId8"/>
          <w:footerReference w:type="first" r:id="rId9"/>
          <w:pgSz w:w="11906" w:h="16838" w:code="9"/>
          <w:pgMar w:top="1418" w:right="1134" w:bottom="1418" w:left="1701" w:header="851" w:footer="567" w:gutter="0"/>
          <w:pgBorders w:display="firstPage" w:offsetFrom="page">
            <w:top w:val="flowersRoses" w:sz="31" w:space="24" w:color="auto"/>
            <w:left w:val="flowersRoses" w:sz="31" w:space="24" w:color="auto"/>
            <w:bottom w:val="flowersRoses" w:sz="31" w:space="24" w:color="auto"/>
            <w:right w:val="flowersRoses" w:sz="31" w:space="24" w:color="auto"/>
          </w:pgBorders>
          <w:pgNumType w:fmt="upperRoman" w:start="0"/>
          <w:cols w:space="425"/>
          <w:docGrid w:type="lines" w:linePitch="360"/>
        </w:sectPr>
      </w:pPr>
      <w:r w:rsidRPr="00D03215">
        <w:fldChar w:fldCharType="end"/>
      </w:r>
      <w:bookmarkEnd w:id="2"/>
    </w:p>
    <w:bookmarkEnd w:id="1"/>
    <w:bookmarkEnd w:id="3"/>
    <w:p w14:paraId="1A24FF94" w14:textId="77777777" w:rsidR="002C18FA" w:rsidRPr="00046AC9" w:rsidRDefault="002C18FA" w:rsidP="002C18FA">
      <w:pPr>
        <w:rPr>
          <w:rFonts w:ascii="ＭＳ 明朝" w:eastAsia="ＭＳ 明朝"/>
        </w:rPr>
      </w:pPr>
    </w:p>
    <w:p w14:paraId="186D7DCD" w14:textId="77777777" w:rsidR="002C18FA" w:rsidRPr="00292AE8" w:rsidRDefault="002C18FA" w:rsidP="002C18FA">
      <w:pPr>
        <w:pStyle w:val="1"/>
        <w:numPr>
          <w:ilvl w:val="0"/>
          <w:numId w:val="5"/>
        </w:numPr>
        <w:jc w:val="both"/>
      </w:pPr>
      <w:bookmarkStart w:id="4" w:name="_Toc57055581"/>
      <w:bookmarkStart w:id="5" w:name="_Toc219809227"/>
      <w:bookmarkStart w:id="6" w:name="_Toc220013338"/>
      <w:r w:rsidRPr="00292AE8">
        <w:rPr>
          <w:rFonts w:hint="eastAsia"/>
        </w:rPr>
        <w:t>この説明書の使用方法</w:t>
      </w:r>
      <w:bookmarkEnd w:id="4"/>
      <w:bookmarkEnd w:id="5"/>
      <w:bookmarkEnd w:id="6"/>
    </w:p>
    <w:p w14:paraId="3B7FDB51" w14:textId="77777777" w:rsidR="002C18FA" w:rsidRDefault="002C18FA" w:rsidP="002C18FA">
      <w:pPr>
        <w:pStyle w:val="2"/>
        <w:numPr>
          <w:ilvl w:val="1"/>
          <w:numId w:val="5"/>
        </w:numPr>
        <w:jc w:val="both"/>
        <w:rPr>
          <w:rFonts w:hAnsiTheme="minorEastAsia"/>
        </w:rPr>
      </w:pPr>
      <w:bookmarkStart w:id="7" w:name="_Toc219809228"/>
      <w:bookmarkStart w:id="8" w:name="_Toc220013339"/>
      <w:r w:rsidRPr="00292AE8">
        <w:rPr>
          <w:rFonts w:hAnsiTheme="minorEastAsia" w:hint="eastAsia"/>
        </w:rPr>
        <w:t>ペーパーレスで使用すると図や説明文の参照が簡単になります。</w:t>
      </w:r>
      <w:bookmarkEnd w:id="7"/>
      <w:bookmarkEnd w:id="8"/>
    </w:p>
    <w:p w14:paraId="330D94F5" w14:textId="61FF4752" w:rsidR="002C18FA" w:rsidRPr="00DB080D" w:rsidRDefault="00F22778" w:rsidP="002C18FA">
      <w:pPr>
        <w:ind w:leftChars="337" w:left="708"/>
      </w:pPr>
      <w:r w:rsidRPr="00F22778">
        <w:rPr>
          <w:rFonts w:hint="eastAsia"/>
        </w:rPr>
        <w:t>この説明書では</w:t>
      </w:r>
      <w:r w:rsidRPr="001955C6">
        <w:rPr>
          <w:rFonts w:hint="eastAsia"/>
          <w:u w:val="wave"/>
        </w:rPr>
        <w:t>ファイル種別を</w:t>
      </w:r>
      <w:r w:rsidR="001955C6">
        <w:rPr>
          <w:rFonts w:hint="eastAsia"/>
          <w:u w:val="wave"/>
        </w:rPr>
        <w:t>分かり易く</w:t>
      </w:r>
      <w:r w:rsidRPr="001955C6">
        <w:rPr>
          <w:rFonts w:hint="eastAsia"/>
          <w:u w:val="wave"/>
        </w:rPr>
        <w:t>するため</w:t>
      </w:r>
      <w:r w:rsidRPr="00F22778">
        <w:rPr>
          <w:rFonts w:hint="eastAsia"/>
        </w:rPr>
        <w:t>に「</w:t>
      </w:r>
      <w:r w:rsidRPr="00030674">
        <w:rPr>
          <w:color w:val="0070C0"/>
        </w:rPr>
        <w:fldChar w:fldCharType="begin"/>
      </w:r>
      <w:r w:rsidRPr="00030674">
        <w:rPr>
          <w:color w:val="0070C0"/>
        </w:rPr>
        <w:instrText xml:space="preserve"> </w:instrText>
      </w:r>
      <w:r w:rsidRPr="00030674">
        <w:rPr>
          <w:rFonts w:hint="eastAsia"/>
          <w:color w:val="0070C0"/>
        </w:rPr>
        <w:instrText>REF 拡張子 \h</w:instrText>
      </w:r>
      <w:r w:rsidRPr="00030674">
        <w:rPr>
          <w:color w:val="0070C0"/>
        </w:rPr>
        <w:instrText xml:space="preserve"> </w:instrText>
      </w:r>
      <w:r w:rsidRPr="00030674">
        <w:rPr>
          <w:color w:val="0070C0"/>
        </w:rPr>
      </w:r>
      <w:r w:rsidRPr="00030674">
        <w:rPr>
          <w:color w:val="0070C0"/>
        </w:rPr>
        <w:fldChar w:fldCharType="separate"/>
      </w:r>
      <w:r w:rsidR="008B4C4C" w:rsidRPr="00030674">
        <w:rPr>
          <w:rFonts w:hint="eastAsia"/>
          <w:color w:val="0070C0"/>
        </w:rPr>
        <w:t>拡張子</w:t>
      </w:r>
      <w:r w:rsidRPr="00030674">
        <w:rPr>
          <w:color w:val="0070C0"/>
        </w:rPr>
        <w:fldChar w:fldCharType="end"/>
      </w:r>
      <w:r w:rsidRPr="00F22778">
        <w:rPr>
          <w:rFonts w:hint="eastAsia"/>
        </w:rPr>
        <w:t>」を付けて説明して</w:t>
      </w:r>
      <w:r w:rsidR="001955C6">
        <w:rPr>
          <w:rFonts w:hint="eastAsia"/>
        </w:rPr>
        <w:t>おりご利用者にも設定を推奨し</w:t>
      </w:r>
      <w:r w:rsidRPr="00F22778">
        <w:rPr>
          <w:rFonts w:hint="eastAsia"/>
        </w:rPr>
        <w:t>ます。</w:t>
      </w:r>
      <w:r w:rsidR="002C18FA" w:rsidRPr="00DB080D">
        <w:rPr>
          <w:rFonts w:hint="eastAsia"/>
        </w:rPr>
        <w:t>Wordで使用する「</w:t>
      </w:r>
      <w:r w:rsidR="002C18FA">
        <w:t>電話帳編集PG取扱い説明書201修正版.docx</w:t>
      </w:r>
      <w:r w:rsidR="002C18FA" w:rsidRPr="00DB080D">
        <w:t>」</w:t>
      </w:r>
      <w:r w:rsidR="002C18FA" w:rsidRPr="00DB080D">
        <w:rPr>
          <w:rFonts w:hint="eastAsia"/>
        </w:rPr>
        <w:t>はファイルサイズが大きいため作者のホープページでダウンロードして使用できるようにしていましたが都合で2025年9月末にホープページを廃止しました。以下で説明しているようにPdf版は不都合な点があるためWord</w:t>
      </w:r>
      <w:r>
        <w:rPr>
          <w:rFonts w:hint="eastAsia"/>
        </w:rPr>
        <w:t>版</w:t>
      </w:r>
      <w:r w:rsidR="002C18FA" w:rsidRPr="00DB080D">
        <w:rPr>
          <w:rFonts w:hint="eastAsia"/>
        </w:rPr>
        <w:t>でのご使用をお勧めします。</w:t>
      </w:r>
    </w:p>
    <w:p w14:paraId="76891979" w14:textId="77777777" w:rsidR="00F33982" w:rsidRDefault="00F33982" w:rsidP="00F33982">
      <w:pPr>
        <w:ind w:leftChars="337" w:left="708"/>
      </w:pPr>
      <w:r>
        <w:rPr>
          <w:rFonts w:hint="eastAsia"/>
        </w:rPr>
        <w:t>説明書の「目次」や各章にある</w:t>
      </w:r>
      <w:r>
        <w:t xml:space="preserve"> 青い文字（「 」で囲まれた部分） をクリックすると、対応する図・表・説明へ移動できます。</w:t>
      </w:r>
    </w:p>
    <w:p w14:paraId="04A32C86" w14:textId="77777777" w:rsidR="00F33982" w:rsidRDefault="00F33982" w:rsidP="00F33982">
      <w:pPr>
        <w:ind w:leftChars="337" w:left="708"/>
      </w:pPr>
      <w:r>
        <w:rPr>
          <w:rFonts w:hint="eastAsia"/>
        </w:rPr>
        <w:t>例えば、最初にある青い文字「拡張子」をクリックすると、最後のページにある「拡張子について」にジャンプして参照できます。</w:t>
      </w:r>
    </w:p>
    <w:p w14:paraId="02EFC402" w14:textId="77777777" w:rsidR="00F33982" w:rsidRDefault="00F33982" w:rsidP="00F33982">
      <w:pPr>
        <w:ind w:leftChars="337" w:left="708"/>
      </w:pPr>
      <w:r>
        <w:t>Wordでこの説明書を開いている場合は、青い文字の上にカーソルを置くと</w:t>
      </w:r>
      <w:r>
        <w:rPr>
          <w:rFonts w:hint="eastAsia"/>
        </w:rPr>
        <w:t>「</w:t>
      </w:r>
      <w:r>
        <w:t>Ctrlキーを押しながらクリックしてリンク先を表示」</w:t>
      </w:r>
      <w:r>
        <w:rPr>
          <w:rFonts w:hint="eastAsia"/>
        </w:rPr>
        <w:t>と表示されます。案内どおりに操作すると、参照先へ移動できます。離れた場所を参照したいときに便利です。</w:t>
      </w:r>
    </w:p>
    <w:p w14:paraId="5EA9DD94" w14:textId="6441220D" w:rsidR="002C18FA" w:rsidRPr="00DB080D" w:rsidRDefault="002F6EAF" w:rsidP="002C18FA">
      <w:pPr>
        <w:ind w:leftChars="337" w:left="708"/>
      </w:pPr>
      <w:r>
        <w:rPr>
          <w:rFonts w:hint="eastAsia"/>
        </w:rPr>
        <w:t>以下には</w:t>
      </w:r>
      <w:r w:rsidR="002C18FA" w:rsidRPr="002F6EAF">
        <w:rPr>
          <w:rFonts w:hint="eastAsia"/>
        </w:rPr>
        <w:t>「</w:t>
      </w:r>
      <w:r w:rsidR="002C18FA" w:rsidRPr="00030674">
        <w:rPr>
          <w:color w:val="0070C0"/>
        </w:rPr>
        <w:fldChar w:fldCharType="begin"/>
      </w:r>
      <w:r w:rsidR="002C18FA" w:rsidRPr="00030674">
        <w:rPr>
          <w:color w:val="0070C0"/>
        </w:rPr>
        <w:instrText xml:space="preserve"> </w:instrText>
      </w:r>
      <w:r w:rsidR="002C18FA" w:rsidRPr="00030674">
        <w:rPr>
          <w:rFonts w:hint="eastAsia"/>
          <w:color w:val="0070C0"/>
        </w:rPr>
        <w:instrText>REF _Ref218954284 \r \h</w:instrText>
      </w:r>
      <w:r w:rsidR="002C18FA" w:rsidRPr="00030674">
        <w:rPr>
          <w:color w:val="0070C0"/>
        </w:rPr>
        <w:instrText xml:space="preserve">  \* MERGEFORMAT </w:instrText>
      </w:r>
      <w:r w:rsidR="002C18FA" w:rsidRPr="00030674">
        <w:rPr>
          <w:color w:val="0070C0"/>
        </w:rPr>
      </w:r>
      <w:r w:rsidR="002C18FA" w:rsidRPr="00030674">
        <w:rPr>
          <w:color w:val="0070C0"/>
        </w:rPr>
        <w:fldChar w:fldCharType="separate"/>
      </w:r>
      <w:r w:rsidR="008B4C4C" w:rsidRPr="00030674">
        <w:rPr>
          <w:rFonts w:hint="eastAsia"/>
          <w:color w:val="0070C0"/>
        </w:rPr>
        <w:t>１</w:t>
      </w:r>
      <w:r w:rsidR="008B4C4C" w:rsidRPr="00030674">
        <w:rPr>
          <w:color w:val="0070C0"/>
        </w:rPr>
        <w:t>(2)</w:t>
      </w:r>
      <w:r w:rsidR="002C18FA" w:rsidRPr="00030674">
        <w:rPr>
          <w:color w:val="0070C0"/>
        </w:rPr>
        <w:fldChar w:fldCharType="end"/>
      </w:r>
      <w:r w:rsidR="002C18FA" w:rsidRPr="00030674">
        <w:rPr>
          <w:color w:val="0070C0"/>
          <w:u w:val="single"/>
        </w:rPr>
        <w:fldChar w:fldCharType="begin"/>
      </w:r>
      <w:r w:rsidR="002C18FA" w:rsidRPr="00030674">
        <w:rPr>
          <w:color w:val="0070C0"/>
          <w:u w:val="single"/>
        </w:rPr>
        <w:instrText xml:space="preserve"> REF _Ref218954331 \h  \* MERGEFORMAT </w:instrText>
      </w:r>
      <w:r w:rsidR="002C18FA" w:rsidRPr="00030674">
        <w:rPr>
          <w:color w:val="0070C0"/>
          <w:u w:val="single"/>
        </w:rPr>
      </w:r>
      <w:r w:rsidR="002C18FA" w:rsidRPr="00030674">
        <w:rPr>
          <w:color w:val="0070C0"/>
          <w:u w:val="single"/>
        </w:rPr>
        <w:fldChar w:fldCharType="separate"/>
      </w:r>
      <w:r w:rsidR="008B4C4C" w:rsidRPr="00030674">
        <w:rPr>
          <w:rFonts w:hint="eastAsia"/>
          <w:color w:val="0070C0"/>
        </w:rPr>
        <w:t>Wordの「戻る」、「進む」ボタンを表示する方法：</w:t>
      </w:r>
      <w:r w:rsidR="002C18FA" w:rsidRPr="00030674">
        <w:rPr>
          <w:color w:val="0070C0"/>
          <w:u w:val="single"/>
        </w:rPr>
        <w:fldChar w:fldCharType="end"/>
      </w:r>
      <w:r w:rsidR="002C18FA" w:rsidRPr="00DB080D">
        <w:rPr>
          <w:rFonts w:hint="eastAsia"/>
        </w:rPr>
        <w:t>」</w:t>
      </w:r>
      <w:r>
        <w:rPr>
          <w:rFonts w:hint="eastAsia"/>
        </w:rPr>
        <w:t>もあります。</w:t>
      </w:r>
    </w:p>
    <w:p w14:paraId="35A67073" w14:textId="77777777" w:rsidR="002C18FA" w:rsidRPr="00DB080D" w:rsidRDefault="002C18FA" w:rsidP="002C18FA">
      <w:pPr>
        <w:ind w:leftChars="337" w:left="708"/>
      </w:pPr>
      <w:r w:rsidRPr="00DB080D">
        <w:rPr>
          <w:rFonts w:hint="eastAsia"/>
        </w:rPr>
        <w:t>Pdf版の説明書「</w:t>
      </w:r>
      <w:r w:rsidRPr="008D7799">
        <w:rPr>
          <w:rFonts w:hint="eastAsia"/>
          <w:szCs w:val="21"/>
        </w:rPr>
        <w:t>電話帳編集PG取扱い説明書201修正版</w:t>
      </w:r>
      <w:r>
        <w:rPr>
          <w:szCs w:val="21"/>
        </w:rPr>
        <w:t>.</w:t>
      </w:r>
      <w:r>
        <w:rPr>
          <w:rFonts w:hint="eastAsia"/>
          <w:szCs w:val="21"/>
        </w:rPr>
        <w:t>pdf</w:t>
      </w:r>
      <w:r w:rsidRPr="00DB080D">
        <w:rPr>
          <w:rFonts w:hint="eastAsia"/>
        </w:rPr>
        <w:t>」で「</w:t>
      </w:r>
      <w:r w:rsidRPr="00DB080D">
        <w:t>Acrobat Reader</w:t>
      </w:r>
      <w:r w:rsidRPr="00DB080D">
        <w:rPr>
          <w:rFonts w:hint="eastAsia"/>
        </w:rPr>
        <w:t>」使用の場合は「手」のマークを表示するのでそのままクリックするとリンク先の「図」にジャンプし、ショートカットキーの「Alt ＋ ←」キーで戻り、進む場合は「Alt ＋ →」キーを使用して内容を理解し易くなります。検索は「Ctrl ＋ F」キーで開きます。</w:t>
      </w:r>
    </w:p>
    <w:p w14:paraId="4D34C504" w14:textId="6B9BFCBE" w:rsidR="002C18FA" w:rsidRPr="00DB080D" w:rsidRDefault="002C18FA" w:rsidP="002C18FA">
      <w:pPr>
        <w:ind w:leftChars="337" w:left="708"/>
      </w:pPr>
      <w:r w:rsidRPr="00DB080D">
        <w:rPr>
          <w:rFonts w:hint="eastAsia"/>
        </w:rPr>
        <w:t>Word版の本説明書は正確に動作しますが、Pdf版を使用する「</w:t>
      </w:r>
      <w:r w:rsidRPr="00DB080D">
        <w:t>Acrobat Reader</w:t>
      </w:r>
      <w:r w:rsidRPr="00DB080D">
        <w:rPr>
          <w:rFonts w:hint="eastAsia"/>
        </w:rPr>
        <w:t>」の場合は、位置を少し外れるので非常に使いにくい点があります。特に「図」の場合で</w:t>
      </w:r>
      <w:r w:rsidR="004177F6">
        <w:rPr>
          <w:rFonts w:hint="eastAsia"/>
        </w:rPr>
        <w:t>参照元と参照先が同一ページの場合</w:t>
      </w:r>
      <w:r w:rsidRPr="00DB080D">
        <w:rPr>
          <w:rFonts w:hint="eastAsia"/>
        </w:rPr>
        <w:t>「戻る」</w:t>
      </w:r>
      <w:r w:rsidR="004177F6">
        <w:rPr>
          <w:rFonts w:hint="eastAsia"/>
        </w:rPr>
        <w:t>で</w:t>
      </w:r>
      <w:r w:rsidRPr="00DB080D">
        <w:rPr>
          <w:rFonts w:hint="eastAsia"/>
        </w:rPr>
        <w:t>正確に元の位置に戻</w:t>
      </w:r>
      <w:r w:rsidR="00F22778">
        <w:rPr>
          <w:rFonts w:hint="eastAsia"/>
        </w:rPr>
        <w:t>れ</w:t>
      </w:r>
      <w:r w:rsidRPr="00DB080D">
        <w:rPr>
          <w:rFonts w:hint="eastAsia"/>
        </w:rPr>
        <w:t>ないような気がします。</w:t>
      </w:r>
      <w:bookmarkStart w:id="9" w:name="_Hlk53945290"/>
      <w:r w:rsidR="004177F6">
        <w:rPr>
          <w:rFonts w:hint="eastAsia"/>
        </w:rPr>
        <w:t>（</w:t>
      </w:r>
      <w:r w:rsidR="004177F6" w:rsidRPr="00DB080D">
        <w:t>Acrobat Reader</w:t>
      </w:r>
      <w:r w:rsidR="004177F6" w:rsidRPr="00DB080D">
        <w:rPr>
          <w:rFonts w:hint="eastAsia"/>
        </w:rPr>
        <w:t xml:space="preserve"> Proは分かりません）</w:t>
      </w:r>
      <w:r w:rsidR="004276E2" w:rsidRPr="00DB080D">
        <w:rPr>
          <w:rFonts w:hint="eastAsia"/>
        </w:rPr>
        <w:t>本説明書はWordで作成し</w:t>
      </w:r>
      <w:r w:rsidR="004276E2">
        <w:rPr>
          <w:rFonts w:hint="eastAsia"/>
        </w:rPr>
        <w:t>たものを</w:t>
      </w:r>
      <w:r w:rsidR="004276E2" w:rsidRPr="00DB080D">
        <w:rPr>
          <w:rFonts w:hint="eastAsia"/>
        </w:rPr>
        <w:t>Pdfに変換して作っていますが「相互参照」の「青色」の色が抜けて、総合参照が分かりにくい点があります。</w:t>
      </w:r>
      <w:r w:rsidR="004177F6" w:rsidRPr="00DB080D">
        <w:rPr>
          <w:rFonts w:hint="eastAsia"/>
        </w:rPr>
        <w:t>Wordで</w:t>
      </w:r>
      <w:r w:rsidR="004177F6">
        <w:rPr>
          <w:rFonts w:hint="eastAsia"/>
        </w:rPr>
        <w:t>Ctrl + A により文章全体を選択して</w:t>
      </w:r>
      <w:r w:rsidR="004276E2" w:rsidRPr="00DB080D">
        <w:rPr>
          <w:rFonts w:hint="eastAsia"/>
        </w:rPr>
        <w:t>Alt+</w:t>
      </w:r>
      <w:r w:rsidR="004276E2" w:rsidRPr="00DB080D">
        <w:rPr>
          <w:rFonts w:cs="Arial" w:hint="eastAsia"/>
          <w:color w:val="545454"/>
        </w:rPr>
        <w:t>F9により</w:t>
      </w:r>
      <w:r w:rsidR="004276E2" w:rsidRPr="00DB080D">
        <w:rPr>
          <w:rFonts w:cs="Arial"/>
          <w:color w:val="545454"/>
        </w:rPr>
        <w:t>フィールドを更新する</w:t>
      </w:r>
      <w:r w:rsidR="004276E2" w:rsidRPr="00DB080D">
        <w:rPr>
          <w:rFonts w:cs="Arial" w:hint="eastAsia"/>
          <w:color w:val="545454"/>
        </w:rPr>
        <w:t>場合も</w:t>
      </w:r>
      <w:r w:rsidR="004276E2">
        <w:rPr>
          <w:rFonts w:cs="Arial" w:hint="eastAsia"/>
          <w:color w:val="545454"/>
        </w:rPr>
        <w:t>参照もとの青</w:t>
      </w:r>
      <w:r w:rsidR="004276E2" w:rsidRPr="00DB080D">
        <w:rPr>
          <w:rFonts w:cs="Arial" w:hint="eastAsia"/>
          <w:color w:val="545454"/>
        </w:rPr>
        <w:t>色が抜ける昔から</w:t>
      </w:r>
      <w:r w:rsidR="004276E2" w:rsidRPr="00DB080D">
        <w:rPr>
          <w:rFonts w:hint="eastAsia"/>
        </w:rPr>
        <w:t>のWordのバグがあり</w:t>
      </w:r>
      <w:bookmarkEnd w:id="9"/>
      <w:r w:rsidR="004177F6">
        <w:rPr>
          <w:rFonts w:hint="eastAsia"/>
        </w:rPr>
        <w:t>ます。</w:t>
      </w:r>
      <w:r w:rsidR="008B4C4C" w:rsidRPr="008B4C4C">
        <w:rPr>
          <w:rFonts w:hint="eastAsia"/>
        </w:rPr>
        <w:t>このため「検索」で「参照元」をすべて探し「青色」になるように直さなければなりません。</w:t>
      </w:r>
    </w:p>
    <w:p w14:paraId="7C77111A" w14:textId="77777777" w:rsidR="002C18FA" w:rsidRPr="00DB080D" w:rsidRDefault="002C18FA" w:rsidP="002C18FA">
      <w:pPr>
        <w:ind w:leftChars="337" w:left="708"/>
      </w:pPr>
      <w:r w:rsidRPr="00DB080D">
        <w:rPr>
          <w:rFonts w:hint="eastAsia"/>
        </w:rPr>
        <w:t>Edgeで「</w:t>
      </w:r>
      <w:r>
        <w:rPr>
          <w:szCs w:val="21"/>
        </w:rPr>
        <w:t>電話帳編集PG取扱い説明書201修正版.docx</w:t>
      </w:r>
      <w:r w:rsidRPr="00DB080D">
        <w:rPr>
          <w:rFonts w:hint="eastAsia"/>
        </w:rPr>
        <w:t>」を開くと読むことは可能ですが、上記のショートカットキー「Alt + ←」または「Alt + →」などが使えません。</w:t>
      </w:r>
    </w:p>
    <w:p w14:paraId="7ED80CCD" w14:textId="12DBBF2A" w:rsidR="002C18FA" w:rsidRPr="00DB080D" w:rsidRDefault="002C18FA" w:rsidP="002C18FA">
      <w:pPr>
        <w:ind w:leftChars="337" w:left="708" w:firstLine="1"/>
      </w:pPr>
      <w:r w:rsidRPr="00DB080D">
        <w:rPr>
          <w:rFonts w:hint="eastAsia"/>
        </w:rPr>
        <w:t>本説明書をペーパーレスで使用する場合、「</w:t>
      </w:r>
      <w:r w:rsidR="007233CE" w:rsidRPr="007233CE">
        <w:t>Panasonic電話帳編集_0_サンプル201.xlsm</w:t>
      </w:r>
      <w:r w:rsidRPr="00DB080D">
        <w:rPr>
          <w:rFonts w:hint="eastAsia"/>
        </w:rPr>
        <w:t>」と、この「</w:t>
      </w:r>
      <w:r>
        <w:rPr>
          <w:szCs w:val="21"/>
        </w:rPr>
        <w:t>電話帳編集PG取扱い説明書201修正版.docx</w:t>
      </w:r>
      <w:r w:rsidRPr="00DB080D">
        <w:rPr>
          <w:rFonts w:hint="eastAsia"/>
        </w:rPr>
        <w:t>」を同時に開き「</w:t>
      </w:r>
      <w:r w:rsidRPr="00030674">
        <w:rPr>
          <w:color w:val="0070C0"/>
        </w:rPr>
        <w:fldChar w:fldCharType="begin"/>
      </w:r>
      <w:r w:rsidRPr="00030674">
        <w:rPr>
          <w:color w:val="0070C0"/>
        </w:rPr>
        <w:instrText xml:space="preserve"> </w:instrText>
      </w:r>
      <w:r w:rsidRPr="00030674">
        <w:rPr>
          <w:rFonts w:hint="eastAsia"/>
          <w:color w:val="0070C0"/>
        </w:rPr>
        <w:instrText>REF _Ref431385002 \h</w:instrText>
      </w:r>
      <w:r w:rsidRPr="00030674">
        <w:rPr>
          <w:color w:val="0070C0"/>
        </w:rPr>
        <w:instrText xml:space="preserve">  \* MERGEFORMAT </w:instrText>
      </w:r>
      <w:r w:rsidRPr="00030674">
        <w:rPr>
          <w:color w:val="0070C0"/>
        </w:rPr>
      </w:r>
      <w:r w:rsidRPr="00030674">
        <w:rPr>
          <w:color w:val="0070C0"/>
        </w:rPr>
        <w:fldChar w:fldCharType="separate"/>
      </w:r>
      <w:r w:rsidR="008B4C4C" w:rsidRPr="00030674">
        <w:rPr>
          <w:rFonts w:hint="eastAsia"/>
          <w:color w:val="0070C0"/>
        </w:rPr>
        <w:t xml:space="preserve">図 </w:t>
      </w:r>
      <w:r w:rsidR="008B4C4C" w:rsidRPr="00030674">
        <w:rPr>
          <w:noProof/>
          <w:color w:val="0070C0"/>
        </w:rPr>
        <w:t>1</w:t>
      </w:r>
      <w:r w:rsidR="008B4C4C" w:rsidRPr="00030674">
        <w:rPr>
          <w:rFonts w:hint="eastAsia"/>
          <w:noProof/>
          <w:color w:val="0070C0"/>
        </w:rPr>
        <w:t xml:space="preserve">　タスクバーを使用</w:t>
      </w:r>
      <w:r w:rsidRPr="00030674">
        <w:rPr>
          <w:color w:val="0070C0"/>
        </w:rPr>
        <w:fldChar w:fldCharType="end"/>
      </w:r>
      <w:r w:rsidRPr="00DB080D">
        <w:rPr>
          <w:rFonts w:hint="eastAsia"/>
        </w:rPr>
        <w:t>」の図のように「Excel」と「A</w:t>
      </w:r>
      <w:r w:rsidRPr="00DB080D">
        <w:t>dobe Reader</w:t>
      </w:r>
      <w:r w:rsidRPr="00DB080D">
        <w:rPr>
          <w:rFonts w:hint="eastAsia"/>
        </w:rPr>
        <w:t>」をタスクバーで切り替えながら</w:t>
      </w:r>
      <w:r w:rsidR="007233CE">
        <w:rPr>
          <w:rFonts w:hint="eastAsia"/>
        </w:rPr>
        <w:t>マルチタスクによる操作で</w:t>
      </w:r>
      <w:r w:rsidRPr="00DB080D">
        <w:rPr>
          <w:rFonts w:hint="eastAsia"/>
        </w:rPr>
        <w:t>「Panasonic電話帳編集_0_サンプル201.xlsm」を実践して本説明書を読むと理解し易くなります。</w:t>
      </w:r>
    </w:p>
    <w:p w14:paraId="41700624" w14:textId="77777777" w:rsidR="002C18FA" w:rsidRPr="00DB080D" w:rsidRDefault="002C18FA" w:rsidP="002C18FA">
      <w:pPr>
        <w:ind w:leftChars="337" w:left="708"/>
      </w:pPr>
      <w:r w:rsidRPr="00DB080D">
        <w:rPr>
          <w:noProof/>
        </w:rPr>
        <mc:AlternateContent>
          <mc:Choice Requires="wpg">
            <w:drawing>
              <wp:inline distT="0" distB="0" distL="0" distR="0" wp14:anchorId="0EFCDEDB" wp14:editId="15FE2412">
                <wp:extent cx="5086985" cy="641350"/>
                <wp:effectExtent l="0" t="0" r="0" b="6350"/>
                <wp:docPr id="2050744790" name="グループ化 174"/>
                <wp:cNvGraphicFramePr/>
                <a:graphic xmlns:a="http://schemas.openxmlformats.org/drawingml/2006/main">
                  <a:graphicData uri="http://schemas.microsoft.com/office/word/2010/wordprocessingGroup">
                    <wpg:wgp>
                      <wpg:cNvGrpSpPr/>
                      <wpg:grpSpPr>
                        <a:xfrm>
                          <a:off x="0" y="0"/>
                          <a:ext cx="5086985" cy="641350"/>
                          <a:chOff x="0" y="0"/>
                          <a:chExt cx="5086985" cy="641350"/>
                        </a:xfrm>
                      </wpg:grpSpPr>
                      <wps:wsp>
                        <wps:cNvPr id="1758249621" name="テキスト ボックス 22"/>
                        <wps:cNvSpPr txBox="1"/>
                        <wps:spPr>
                          <a:xfrm>
                            <a:off x="0" y="412750"/>
                            <a:ext cx="5086985" cy="228600"/>
                          </a:xfrm>
                          <a:prstGeom prst="rect">
                            <a:avLst/>
                          </a:prstGeom>
                          <a:solidFill>
                            <a:prstClr val="white"/>
                          </a:solidFill>
                          <a:ln>
                            <a:noFill/>
                          </a:ln>
                          <a:effectLst/>
                        </wps:spPr>
                        <wps:txbx>
                          <w:txbxContent>
                            <w:p w14:paraId="5A806506" w14:textId="77777777" w:rsidR="002C18FA" w:rsidRPr="00D03215" w:rsidRDefault="002C18FA" w:rsidP="002C18FA">
                              <w:pPr>
                                <w:pStyle w:val="ab"/>
                                <w:rPr>
                                  <w:color w:val="0000FF"/>
                                  <w:sz w:val="28"/>
                                  <w:szCs w:val="28"/>
                                </w:rPr>
                              </w:pPr>
                              <w:bookmarkStart w:id="10" w:name="_Ref431385002"/>
                              <w:r w:rsidRPr="00D03215">
                                <w:rPr>
                                  <w:rFonts w:hint="eastAsia"/>
                                </w:rPr>
                                <w:t xml:space="preserve">図 </w:t>
                              </w:r>
                              <w:r w:rsidRPr="00D03215">
                                <w:fldChar w:fldCharType="begin"/>
                              </w:r>
                              <w:r w:rsidRPr="00D03215">
                                <w:instrText xml:space="preserve"> </w:instrText>
                              </w:r>
                              <w:r w:rsidRPr="00D03215">
                                <w:rPr>
                                  <w:rFonts w:hint="eastAsia"/>
                                </w:rPr>
                                <w:instrText>SEQ 図 \* ARABIC</w:instrText>
                              </w:r>
                              <w:r w:rsidRPr="00D03215">
                                <w:instrText xml:space="preserve"> </w:instrText>
                              </w:r>
                              <w:r w:rsidRPr="00D03215">
                                <w:fldChar w:fldCharType="separate"/>
                              </w:r>
                              <w:r w:rsidR="001928B1">
                                <w:rPr>
                                  <w:noProof/>
                                </w:rPr>
                                <w:t>1</w:t>
                              </w:r>
                              <w:r w:rsidRPr="00D03215">
                                <w:fldChar w:fldCharType="end"/>
                              </w:r>
                              <w:r w:rsidRPr="00D03215">
                                <w:rPr>
                                  <w:rFonts w:hint="eastAsia"/>
                                </w:rPr>
                                <w:t xml:space="preserve">　タスクバーを使用</w:t>
                              </w:r>
                              <w:bookmarkEnd w:id="1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701574573" name="図 173"/>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5086985" cy="431800"/>
                          </a:xfrm>
                          <a:prstGeom prst="rect">
                            <a:avLst/>
                          </a:prstGeom>
                        </pic:spPr>
                      </pic:pic>
                    </wpg:wgp>
                  </a:graphicData>
                </a:graphic>
              </wp:inline>
            </w:drawing>
          </mc:Choice>
          <mc:Fallback>
            <w:pict>
              <v:group w14:anchorId="0EFCDEDB" id="グループ化 174" o:spid="_x0000_s1028" style="width:400.55pt;height:50.5pt;mso-position-horizontal-relative:char;mso-position-vertical-relative:line" coordsize="50869,641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">
                <v:shape id="テキスト ボックス 22" o:spid="_x0000_s1029" type="#_x0000_t202" style="position:absolute;top:4127;width:5086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" stroked="f">
                  <v:textbox style="mso-fit-shape-to-text:t" inset="0,0,0,0">
                    <w:txbxContent>
                      <w:p w14:paraId="5A806506" w14:textId="77777777" w:rsidR="002C18FA" w:rsidRPr="00D03215" w:rsidRDefault="002C18FA" w:rsidP="002C18FA">
                        <w:pPr>
                          <w:pStyle w:val="ab"/>
                          <w:rPr>
                            <w:color w:val="0000FF"/>
                            <w:sz w:val="28"/>
                            <w:szCs w:val="28"/>
                          </w:rPr>
                        </w:pPr>
                        <w:bookmarkStart w:id="11" w:name="_Ref431385002"/>
                        <w:r w:rsidRPr="00D03215">
                          <w:rPr>
                            <w:rFonts w:hint="eastAsia"/>
                          </w:rPr>
                          <w:t xml:space="preserve">図 </w:t>
                        </w:r>
                        <w:r w:rsidRPr="00D03215">
                          <w:fldChar w:fldCharType="begin"/>
                        </w:r>
                        <w:r w:rsidRPr="00D03215">
                          <w:instrText xml:space="preserve"> </w:instrText>
                        </w:r>
                        <w:r w:rsidRPr="00D03215">
                          <w:rPr>
                            <w:rFonts w:hint="eastAsia"/>
                          </w:rPr>
                          <w:instrText>SEQ 図 \* ARABIC</w:instrText>
                        </w:r>
                        <w:r w:rsidRPr="00D03215">
                          <w:instrText xml:space="preserve"> </w:instrText>
                        </w:r>
                        <w:r w:rsidRPr="00D03215">
                          <w:fldChar w:fldCharType="separate"/>
                        </w:r>
                        <w:r w:rsidR="001928B1">
                          <w:rPr>
                            <w:noProof/>
                          </w:rPr>
                          <w:t>1</w:t>
                        </w:r>
                        <w:r w:rsidRPr="00D03215">
                          <w:fldChar w:fldCharType="end"/>
                        </w:r>
                        <w:r w:rsidRPr="00D03215">
                          <w:rPr>
                            <w:rFonts w:hint="eastAsia"/>
                          </w:rPr>
                          <w:t xml:space="preserve">　タスクバーを使用</w:t>
                        </w:r>
                        <w:bookmarkEnd w:id="11"/>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73" o:spid="_x0000_s1030" type="#_x0000_t75" style="position:absolute;width:50869;height:43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">
                  <v:imagedata r:id="rId11" o:title=""/>
                </v:shape>
                <w10:anchorlock/>
              </v:group>
            </w:pict>
          </mc:Fallback>
        </mc:AlternateContent>
      </w:r>
    </w:p>
    <w:p w14:paraId="428D6D89" w14:textId="77777777" w:rsidR="002C18FA" w:rsidRPr="000A6191" w:rsidRDefault="002C18FA" w:rsidP="000A6191">
      <w:pPr>
        <w:pStyle w:val="2"/>
      </w:pPr>
      <w:bookmarkStart w:id="11" w:name="_Toc56535364"/>
      <w:bookmarkStart w:id="12" w:name="_Ref218954284"/>
      <w:bookmarkStart w:id="13" w:name="_Ref218954331"/>
      <w:bookmarkStart w:id="14" w:name="_Toc219722287"/>
      <w:bookmarkStart w:id="15" w:name="_Toc219745608"/>
      <w:bookmarkStart w:id="16" w:name="_Toc219809230"/>
      <w:bookmarkStart w:id="17" w:name="_Toc220013340"/>
      <w:r w:rsidRPr="000A6191">
        <w:rPr>
          <w:rFonts w:hint="eastAsia"/>
        </w:rPr>
        <w:t>Wordの「戻る」、「進む」ボタンを表示する方法：</w:t>
      </w:r>
      <w:bookmarkEnd w:id="11"/>
      <w:bookmarkEnd w:id="12"/>
      <w:bookmarkEnd w:id="13"/>
      <w:bookmarkEnd w:id="14"/>
      <w:bookmarkEnd w:id="15"/>
      <w:bookmarkEnd w:id="16"/>
      <w:bookmarkEnd w:id="17"/>
    </w:p>
    <w:p w14:paraId="46AFF10E" w14:textId="719E0B8F" w:rsidR="002C18FA" w:rsidRPr="00DB080D" w:rsidRDefault="002C18FA" w:rsidP="002C18FA">
      <w:pPr>
        <w:ind w:leftChars="337" w:left="708" w:firstLine="1"/>
      </w:pPr>
      <w:r w:rsidRPr="00DB080D">
        <w:rPr>
          <w:rFonts w:hint="eastAsia"/>
        </w:rPr>
        <w:lastRenderedPageBreak/>
        <w:t>Word2021の場合「</w:t>
      </w:r>
      <w:r w:rsidRPr="00030674">
        <w:rPr>
          <w:color w:val="0070C0"/>
        </w:rPr>
        <w:fldChar w:fldCharType="begin"/>
      </w:r>
      <w:r w:rsidRPr="00030674">
        <w:rPr>
          <w:color w:val="0070C0"/>
        </w:rPr>
        <w:instrText xml:space="preserve"> </w:instrText>
      </w:r>
      <w:r w:rsidRPr="00030674">
        <w:rPr>
          <w:rFonts w:hint="eastAsia"/>
          <w:color w:val="0070C0"/>
        </w:rPr>
        <w:instrText>REF _Ref433381941 \h</w:instrText>
      </w:r>
      <w:r w:rsidRPr="00030674">
        <w:rPr>
          <w:color w:val="0070C0"/>
        </w:rPr>
        <w:instrText xml:space="preserve">  \* MERGEFORMAT </w:instrText>
      </w:r>
      <w:r w:rsidRPr="00030674">
        <w:rPr>
          <w:color w:val="0070C0"/>
        </w:rPr>
      </w:r>
      <w:r w:rsidRPr="00030674">
        <w:rPr>
          <w:color w:val="0070C0"/>
        </w:rPr>
        <w:fldChar w:fldCharType="separate"/>
      </w:r>
      <w:r w:rsidR="008B4C4C" w:rsidRPr="00030674">
        <w:rPr>
          <w:rFonts w:hint="eastAsia"/>
          <w:color w:val="0070C0"/>
        </w:rPr>
        <w:t xml:space="preserve">図 </w:t>
      </w:r>
      <w:r w:rsidR="008B4C4C" w:rsidRPr="00030674">
        <w:rPr>
          <w:noProof/>
          <w:color w:val="0070C0"/>
        </w:rPr>
        <w:t>2</w:t>
      </w:r>
      <w:r w:rsidR="008B4C4C" w:rsidRPr="00030674">
        <w:rPr>
          <w:rFonts w:hint="eastAsia"/>
          <w:noProof/>
          <w:color w:val="0070C0"/>
        </w:rPr>
        <w:t xml:space="preserve">　Wordの「戻る」、「進む」ボタンの表示</w:t>
      </w:r>
      <w:r w:rsidRPr="00030674">
        <w:rPr>
          <w:color w:val="0070C0"/>
        </w:rPr>
        <w:fldChar w:fldCharType="end"/>
      </w:r>
      <w:r w:rsidRPr="00DB080D">
        <w:rPr>
          <w:rFonts w:hint="eastAsia"/>
        </w:rPr>
        <w:t>」図の、赤枠で囲っているようにクイックアクセスツールバーの中に「戻る」、「進む」ボタンを作るにはクイックアクセスツールバーの右端にあるドロップダウンをクリックして＜その他のコマンド(M)＞－ Wordの「オプション」ダイアログボックスを開き「クイックアクセスツールバーをカスタマイズします」の下にある「コマンドの選択(C)」リストボタンで＜すべてのコマンド＞－「戻る」ボタンをクリック－＜追加(A)＞を押します。同様に「進む」ボタンをクリック－＜追加(A)＞－＜OK＞を押します。（たくさん記号があるので根気よく「戻る」と「進む」を探す必要があります）</w:t>
      </w:r>
    </w:p>
    <w:p w14:paraId="66BF84CB" w14:textId="77777777" w:rsidR="002C18FA" w:rsidRPr="00DB080D" w:rsidRDefault="002C18FA" w:rsidP="002C18FA">
      <w:pPr>
        <w:ind w:leftChars="337" w:left="708" w:firstLine="1"/>
        <w:jc w:val="center"/>
      </w:pPr>
      <w:r w:rsidRPr="00DB080D">
        <w:rPr>
          <w:noProof/>
        </w:rPr>
        <mc:AlternateContent>
          <mc:Choice Requires="wpg">
            <w:drawing>
              <wp:inline distT="0" distB="0" distL="0" distR="0" wp14:anchorId="51BA75F8" wp14:editId="794C841B">
                <wp:extent cx="3296285" cy="1123950"/>
                <wp:effectExtent l="0" t="0" r="0" b="0"/>
                <wp:docPr id="1432389850" name="グループ化 170"/>
                <wp:cNvGraphicFramePr/>
                <a:graphic xmlns:a="http://schemas.openxmlformats.org/drawingml/2006/main">
                  <a:graphicData uri="http://schemas.microsoft.com/office/word/2010/wordprocessingGroup">
                    <wpg:wgp>
                      <wpg:cNvGrpSpPr/>
                      <wpg:grpSpPr>
                        <a:xfrm>
                          <a:off x="0" y="0"/>
                          <a:ext cx="3296285" cy="1123950"/>
                          <a:chOff x="0" y="0"/>
                          <a:chExt cx="3296285" cy="1123950"/>
                        </a:xfrm>
                      </wpg:grpSpPr>
                      <wps:wsp>
                        <wps:cNvPr id="1830770056" name="テキスト ボックス 192"/>
                        <wps:cNvSpPr txBox="1"/>
                        <wps:spPr>
                          <a:xfrm>
                            <a:off x="19050" y="895350"/>
                            <a:ext cx="3238500" cy="228600"/>
                          </a:xfrm>
                          <a:prstGeom prst="rect">
                            <a:avLst/>
                          </a:prstGeom>
                          <a:solidFill>
                            <a:prstClr val="white"/>
                          </a:solidFill>
                          <a:ln>
                            <a:noFill/>
                          </a:ln>
                          <a:effectLst/>
                        </wps:spPr>
                        <wps:txbx>
                          <w:txbxContent>
                            <w:p w14:paraId="32450C71" w14:textId="77777777" w:rsidR="002C18FA" w:rsidRPr="00D03215" w:rsidRDefault="002C18FA" w:rsidP="002C18FA">
                              <w:pPr>
                                <w:pStyle w:val="ab"/>
                              </w:pPr>
                              <w:bookmarkStart w:id="18" w:name="_Ref433381941"/>
                              <w:r w:rsidRPr="00D03215">
                                <w:rPr>
                                  <w:rFonts w:hint="eastAsia"/>
                                </w:rPr>
                                <w:t xml:space="preserve">図 </w:t>
                              </w:r>
                              <w:r w:rsidRPr="00D03215">
                                <w:fldChar w:fldCharType="begin"/>
                              </w:r>
                              <w:r w:rsidRPr="00D03215">
                                <w:instrText xml:space="preserve"> </w:instrText>
                              </w:r>
                              <w:r w:rsidRPr="00D03215">
                                <w:rPr>
                                  <w:rFonts w:hint="eastAsia"/>
                                </w:rPr>
                                <w:instrText>SEQ 図 \* ARABIC</w:instrText>
                              </w:r>
                              <w:r w:rsidRPr="00D03215">
                                <w:instrText xml:space="preserve"> </w:instrText>
                              </w:r>
                              <w:r w:rsidRPr="00D03215">
                                <w:fldChar w:fldCharType="separate"/>
                              </w:r>
                              <w:r w:rsidR="001928B1">
                                <w:rPr>
                                  <w:noProof/>
                                </w:rPr>
                                <w:t>2</w:t>
                              </w:r>
                              <w:r w:rsidRPr="00D03215">
                                <w:fldChar w:fldCharType="end"/>
                              </w:r>
                              <w:r w:rsidRPr="00D03215">
                                <w:rPr>
                                  <w:rFonts w:hint="eastAsia"/>
                                </w:rPr>
                                <w:t xml:space="preserve">　Wordの「戻る」、「進む」ボタンの表示</w:t>
                              </w:r>
                              <w:bookmarkEnd w:id="1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081428153" name="図 169"/>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3296285" cy="859155"/>
                          </a:xfrm>
                          <a:prstGeom prst="rect">
                            <a:avLst/>
                          </a:prstGeom>
                        </pic:spPr>
                      </pic:pic>
                    </wpg:wgp>
                  </a:graphicData>
                </a:graphic>
              </wp:inline>
            </w:drawing>
          </mc:Choice>
          <mc:Fallback>
            <w:pict>
              <v:group w14:anchorId="51BA75F8" id="グループ化 170" o:spid="_x0000_s1031" style="width:259.55pt;height:88.5pt;mso-position-horizontal-relative:char;mso-position-vertical-relative:line" coordsize="32962,112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">
                <v:shape id="テキスト ボックス 192" o:spid="_x0000_s1032" type="#_x0000_t202" style="position:absolute;left:190;top:8953;width:32385;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" stroked="f">
                  <v:textbox style="mso-fit-shape-to-text:t" inset="0,0,0,0">
                    <w:txbxContent>
                      <w:p w14:paraId="32450C71" w14:textId="77777777" w:rsidR="002C18FA" w:rsidRPr="00D03215" w:rsidRDefault="002C18FA" w:rsidP="002C18FA">
                        <w:pPr>
                          <w:pStyle w:val="ab"/>
                        </w:pPr>
                        <w:bookmarkStart w:id="20" w:name="_Ref433381941"/>
                        <w:r w:rsidRPr="00D03215">
                          <w:rPr>
                            <w:rFonts w:hint="eastAsia"/>
                          </w:rPr>
                          <w:t xml:space="preserve">図 </w:t>
                        </w:r>
                        <w:r w:rsidRPr="00D03215">
                          <w:fldChar w:fldCharType="begin"/>
                        </w:r>
                        <w:r w:rsidRPr="00D03215">
                          <w:instrText xml:space="preserve"> </w:instrText>
                        </w:r>
                        <w:r w:rsidRPr="00D03215">
                          <w:rPr>
                            <w:rFonts w:hint="eastAsia"/>
                          </w:rPr>
                          <w:instrText>SEQ 図 \* ARABIC</w:instrText>
                        </w:r>
                        <w:r w:rsidRPr="00D03215">
                          <w:instrText xml:space="preserve"> </w:instrText>
                        </w:r>
                        <w:r w:rsidRPr="00D03215">
                          <w:fldChar w:fldCharType="separate"/>
                        </w:r>
                        <w:r w:rsidR="001928B1">
                          <w:rPr>
                            <w:noProof/>
                          </w:rPr>
                          <w:t>2</w:t>
                        </w:r>
                        <w:r w:rsidRPr="00D03215">
                          <w:fldChar w:fldCharType="end"/>
                        </w:r>
                        <w:r w:rsidRPr="00D03215">
                          <w:rPr>
                            <w:rFonts w:hint="eastAsia"/>
                          </w:rPr>
                          <w:t xml:space="preserve">　Wordの「戻る」、「進む」ボタンの表示</w:t>
                        </w:r>
                        <w:bookmarkEnd w:id="20"/>
                      </w:p>
                    </w:txbxContent>
                  </v:textbox>
                </v:shape>
                <v:shape id="図 169" o:spid="_x0000_s1033" type="#_x0000_t75" style="position:absolute;width:32962;height:85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">
                  <v:imagedata r:id="rId13" o:title=""/>
                </v:shape>
                <w10:anchorlock/>
              </v:group>
            </w:pict>
          </mc:Fallback>
        </mc:AlternateContent>
      </w:r>
    </w:p>
    <w:p w14:paraId="5C56505D" w14:textId="77777777" w:rsidR="002C18FA" w:rsidRPr="00DB080D" w:rsidRDefault="002C18FA" w:rsidP="002C18FA">
      <w:pPr>
        <w:pStyle w:val="2"/>
        <w:numPr>
          <w:ilvl w:val="1"/>
          <w:numId w:val="5"/>
        </w:numPr>
        <w:rPr>
          <w:rFonts w:hAnsiTheme="minorEastAsia"/>
        </w:rPr>
      </w:pPr>
      <w:bookmarkStart w:id="19" w:name="_Toc56535365"/>
      <w:bookmarkStart w:id="20" w:name="_Toc219722288"/>
      <w:bookmarkStart w:id="21" w:name="_Toc219745609"/>
      <w:bookmarkStart w:id="22" w:name="_Toc219809231"/>
      <w:bookmarkStart w:id="23" w:name="_Toc220013341"/>
      <w:r w:rsidRPr="00DB080D">
        <w:rPr>
          <w:rFonts w:hAnsiTheme="minorEastAsia" w:hint="eastAsia"/>
        </w:rPr>
        <w:t>図の文字が小さくて読めない場合は次のようにしてください。</w:t>
      </w:r>
      <w:bookmarkEnd w:id="19"/>
      <w:bookmarkEnd w:id="20"/>
      <w:bookmarkEnd w:id="21"/>
      <w:bookmarkEnd w:id="22"/>
      <w:bookmarkEnd w:id="23"/>
    </w:p>
    <w:p w14:paraId="7655D9D9" w14:textId="77777777" w:rsidR="002C18FA" w:rsidRPr="00DB080D" w:rsidRDefault="002C18FA" w:rsidP="002C18FA">
      <w:pPr>
        <w:ind w:leftChars="337" w:left="708"/>
      </w:pPr>
      <w:r w:rsidRPr="00DB080D">
        <w:rPr>
          <w:rFonts w:hint="eastAsia"/>
        </w:rPr>
        <w:t>Wordの場合は「表示」タブの「ズーム」をクリックし「指定(E)」に適当な数字を入力して見易くしてください。拡大していくと単一ページでも表示できます。</w:t>
      </w:r>
    </w:p>
    <w:p w14:paraId="56934068" w14:textId="77777777" w:rsidR="002C18FA" w:rsidRPr="00DB080D" w:rsidRDefault="002C18FA" w:rsidP="002C18FA">
      <w:pPr>
        <w:ind w:leftChars="337" w:left="708"/>
      </w:pPr>
      <w:r w:rsidRPr="00DB080D">
        <w:rPr>
          <w:rFonts w:hint="eastAsia"/>
        </w:rPr>
        <w:t>「</w:t>
      </w:r>
      <w:r w:rsidRPr="00DB080D">
        <w:t>Acrobat Reader</w:t>
      </w:r>
      <w:r w:rsidRPr="00DB080D">
        <w:rPr>
          <w:rFonts w:hint="eastAsia"/>
        </w:rPr>
        <w:t>」では＜メニュー＞－＜表示＞－＜ズーム＞で倍率指定をします。</w:t>
      </w:r>
      <w:r w:rsidRPr="00DB080D">
        <w:br/>
      </w:r>
      <w:r w:rsidRPr="00DB080D">
        <w:rPr>
          <w:rFonts w:hint="eastAsia"/>
        </w:rPr>
        <w:t>＜表示＞－＜ページを表示＞－＜単一ページ表示＞で1ページだけ表示できます。</w:t>
      </w:r>
    </w:p>
    <w:p w14:paraId="6A1AC93E" w14:textId="77777777" w:rsidR="002C18FA" w:rsidRPr="00DB080D" w:rsidRDefault="002C18FA" w:rsidP="002C18FA">
      <w:pPr>
        <w:pStyle w:val="2"/>
        <w:numPr>
          <w:ilvl w:val="1"/>
          <w:numId w:val="5"/>
        </w:numPr>
        <w:rPr>
          <w:rFonts w:hAnsiTheme="minorEastAsia"/>
        </w:rPr>
      </w:pPr>
      <w:bookmarkStart w:id="24" w:name="_Toc56535367"/>
      <w:bookmarkStart w:id="25" w:name="_Toc219722289"/>
      <w:bookmarkStart w:id="26" w:name="_Toc219745610"/>
      <w:bookmarkStart w:id="27" w:name="_Toc219809232"/>
      <w:bookmarkStart w:id="28" w:name="_Toc220013342"/>
      <w:r w:rsidRPr="00DB080D">
        <w:rPr>
          <w:rFonts w:hAnsiTheme="minorEastAsia" w:hint="eastAsia"/>
        </w:rPr>
        <w:t>この説明書の文字を検索する場合は次のようになります。</w:t>
      </w:r>
      <w:bookmarkEnd w:id="24"/>
      <w:bookmarkEnd w:id="25"/>
      <w:bookmarkEnd w:id="26"/>
      <w:bookmarkEnd w:id="27"/>
      <w:bookmarkEnd w:id="28"/>
    </w:p>
    <w:p w14:paraId="20A74C35" w14:textId="77777777" w:rsidR="002C18FA" w:rsidRPr="00DB080D" w:rsidRDefault="002C18FA" w:rsidP="002C18FA">
      <w:pPr>
        <w:ind w:leftChars="337" w:left="708"/>
      </w:pPr>
      <w:r w:rsidRPr="00DB080D">
        <w:rPr>
          <w:rFonts w:hint="eastAsia"/>
        </w:rPr>
        <w:t>＜ホーム＞タブ－＜編集＞グループ－＜検索＞リストをクリック－＜高度な検索(A)＞をクリックし－「オプション(M)」ボタンで「あいまい検索」のチェックを外します。</w:t>
      </w:r>
    </w:p>
    <w:p w14:paraId="21627EA5" w14:textId="77777777" w:rsidR="007233CE" w:rsidRDefault="002C18FA" w:rsidP="00F22778">
      <w:pPr>
        <w:ind w:leftChars="337" w:left="708"/>
      </w:pPr>
      <w:r w:rsidRPr="00DB080D">
        <w:rPr>
          <w:rFonts w:hint="eastAsia"/>
        </w:rPr>
        <w:t>「検索する文字列(N)」ボックスに検索文字を入力して説明場所を探す方法が便利です。（「あいまい検索」のチェックボックスはOFFの方が探し易いので何時もOFFで探しています。）</w:t>
      </w:r>
      <w:bookmarkStart w:id="29" w:name="_Toc219809233"/>
    </w:p>
    <w:p w14:paraId="5DE7070D" w14:textId="1191CC97" w:rsidR="002C18FA" w:rsidRPr="00292AE8" w:rsidRDefault="002C18FA" w:rsidP="007233CE">
      <w:pPr>
        <w:pStyle w:val="2"/>
      </w:pPr>
      <w:bookmarkStart w:id="30" w:name="_Toc220013343"/>
      <w:r w:rsidRPr="00292AE8">
        <w:rPr>
          <w:rFonts w:hint="eastAsia"/>
        </w:rPr>
        <w:t>ソフトの使用にあたってのご注意</w:t>
      </w:r>
      <w:bookmarkEnd w:id="29"/>
      <w:bookmarkEnd w:id="30"/>
    </w:p>
    <w:p w14:paraId="030660B5" w14:textId="77777777" w:rsidR="002C18FA" w:rsidRPr="00292AE8" w:rsidRDefault="002C18FA" w:rsidP="002C18FA">
      <w:pPr>
        <w:ind w:leftChars="270" w:left="567"/>
      </w:pPr>
      <w:r w:rsidRPr="00292AE8">
        <w:rPr>
          <w:rFonts w:hint="eastAsia"/>
        </w:rPr>
        <w:t>フリーソフトですが、著作権は放棄していません。プログラム、説明書、関連するものを別のすべての媒体へ複製または、頒布、転載などのすべてを禁じます。</w:t>
      </w:r>
    </w:p>
    <w:p w14:paraId="26B8B135" w14:textId="2AA74463" w:rsidR="002C18FA" w:rsidRPr="00292AE8" w:rsidRDefault="002C18FA" w:rsidP="002C18FA">
      <w:pPr>
        <w:ind w:leftChars="270" w:left="567"/>
      </w:pPr>
      <w:r w:rsidRPr="00292AE8">
        <w:rPr>
          <w:rFonts w:hint="eastAsia"/>
        </w:rPr>
        <w:t>このソフトの使用による直接的、間接的なあらゆる損害の免責を、承諾の上でご使用ください。</w:t>
      </w:r>
      <w:r w:rsidR="007233CE">
        <w:br/>
      </w:r>
      <w:r w:rsidR="007233CE">
        <w:rPr>
          <w:rFonts w:hint="eastAsia"/>
        </w:rPr>
        <w:t>このアプリのダウンロードは安全</w:t>
      </w:r>
      <w:r w:rsidR="00C62AC5">
        <w:rPr>
          <w:rFonts w:hint="eastAsia"/>
        </w:rPr>
        <w:t>なベクター(</w:t>
      </w:r>
      <w:r w:rsidR="007233CE">
        <w:rPr>
          <w:rFonts w:hint="eastAsia"/>
        </w:rPr>
        <w:t>Vector</w:t>
      </w:r>
      <w:r w:rsidR="00C62AC5">
        <w:t>）</w:t>
      </w:r>
      <w:r w:rsidR="007233CE">
        <w:rPr>
          <w:rFonts w:hint="eastAsia"/>
        </w:rPr>
        <w:t>から</w:t>
      </w:r>
      <w:r w:rsidR="008B4C4C">
        <w:rPr>
          <w:rFonts w:hint="eastAsia"/>
        </w:rPr>
        <w:t>「</w:t>
      </w:r>
      <w:r w:rsidR="008B4C4C" w:rsidRPr="008B4C4C">
        <w:t>Panasonic電話帳編集(Excel版)</w:t>
      </w:r>
      <w:r w:rsidR="008B4C4C">
        <w:rPr>
          <w:rFonts w:hint="eastAsia"/>
        </w:rPr>
        <w:t>」</w:t>
      </w:r>
      <w:r w:rsidR="008B4C4C" w:rsidRPr="008B4C4C">
        <w:rPr>
          <w:rFonts w:hint="eastAsia"/>
        </w:rPr>
        <w:t>をダウンロードしてご使用ください。</w:t>
      </w:r>
    </w:p>
    <w:p w14:paraId="1673139A" w14:textId="58F73E1F" w:rsidR="002C18FA" w:rsidRPr="00292AE8" w:rsidRDefault="002C18FA" w:rsidP="002C18FA">
      <w:pPr>
        <w:ind w:leftChars="270" w:left="567"/>
      </w:pPr>
      <w:r w:rsidRPr="00292AE8">
        <w:rPr>
          <w:rFonts w:hint="eastAsia"/>
        </w:rPr>
        <w:t>Excelのすべてバージョンや使用機器で完全な動作確認をしているものではありません。</w:t>
      </w:r>
      <w:r w:rsidRPr="00292AE8">
        <w:br/>
      </w:r>
      <w:r w:rsidRPr="00292AE8">
        <w:rPr>
          <w:rFonts w:hint="eastAsia"/>
        </w:rPr>
        <w:t>（開発や動作試験の確認については配布ファイルReadme.txt　の　「５．その他動作環境と試験した機種」、本書では「</w:t>
      </w:r>
      <w:r w:rsidRPr="00030674">
        <w:rPr>
          <w:color w:val="0070C0"/>
        </w:rPr>
        <w:fldChar w:fldCharType="begin"/>
      </w:r>
      <w:r w:rsidRPr="00030674">
        <w:rPr>
          <w:color w:val="0070C0"/>
        </w:rPr>
        <w:instrText xml:space="preserve"> </w:instrText>
      </w:r>
      <w:r w:rsidRPr="00030674">
        <w:rPr>
          <w:rFonts w:hint="eastAsia"/>
          <w:color w:val="0070C0"/>
        </w:rPr>
        <w:instrText>REF _Ref412473835 \w \h</w:instrText>
      </w:r>
      <w:r w:rsidRPr="00030674">
        <w:rPr>
          <w:color w:val="0070C0"/>
        </w:rPr>
        <w:instrText xml:space="preserve">  \* MERGEFORMAT </w:instrText>
      </w:r>
      <w:r w:rsidRPr="00030674">
        <w:rPr>
          <w:color w:val="0070C0"/>
        </w:rPr>
      </w:r>
      <w:r w:rsidRPr="00030674">
        <w:rPr>
          <w:color w:val="0070C0"/>
        </w:rPr>
        <w:fldChar w:fldCharType="separate"/>
      </w:r>
      <w:r w:rsidR="008B4C4C" w:rsidRPr="00030674">
        <w:rPr>
          <w:rFonts w:hint="eastAsia"/>
          <w:color w:val="0070C0"/>
        </w:rPr>
        <w:t>９</w:t>
      </w:r>
      <w:r w:rsidRPr="00030674">
        <w:rPr>
          <w:color w:val="0070C0"/>
        </w:rPr>
        <w:fldChar w:fldCharType="end"/>
      </w:r>
      <w:r w:rsidRPr="00030674">
        <w:rPr>
          <w:color w:val="0070C0"/>
        </w:rPr>
        <w:fldChar w:fldCharType="begin"/>
      </w:r>
      <w:r w:rsidRPr="00030674">
        <w:rPr>
          <w:color w:val="0070C0"/>
        </w:rPr>
        <w:instrText xml:space="preserve"> REF _Ref412473846 \h  \* MERGEFORMAT </w:instrText>
      </w:r>
      <w:r w:rsidRPr="00030674">
        <w:rPr>
          <w:color w:val="0070C0"/>
        </w:rPr>
      </w:r>
      <w:r w:rsidRPr="00030674">
        <w:rPr>
          <w:color w:val="0070C0"/>
        </w:rPr>
        <w:fldChar w:fldCharType="separate"/>
      </w:r>
      <w:r w:rsidR="008B4C4C" w:rsidRPr="00030674">
        <w:rPr>
          <w:rFonts w:hint="eastAsia"/>
          <w:color w:val="0070C0"/>
        </w:rPr>
        <w:t>その他動作環境と試験した機種：</w:t>
      </w:r>
      <w:r w:rsidRPr="00030674">
        <w:rPr>
          <w:color w:val="0070C0"/>
        </w:rPr>
        <w:fldChar w:fldCharType="end"/>
      </w:r>
      <w:r w:rsidRPr="00292AE8">
        <w:rPr>
          <w:rFonts w:hint="eastAsia"/>
        </w:rPr>
        <w:t>」に記載したとおりです）</w:t>
      </w:r>
    </w:p>
    <w:p w14:paraId="0BD5D694" w14:textId="0F569646" w:rsidR="002C18FA" w:rsidRPr="00292AE8" w:rsidRDefault="002C18FA" w:rsidP="004177F6">
      <w:pPr>
        <w:ind w:leftChars="270" w:left="567"/>
      </w:pPr>
      <w:r w:rsidRPr="00292AE8">
        <w:rPr>
          <w:rFonts w:hint="eastAsia"/>
        </w:rPr>
        <w:t>このサンプルで使用する社名・人名・電話番号・その他はすべて架空のものです。</w:t>
      </w:r>
      <w:r w:rsidRPr="00292AE8">
        <w:br w:type="page"/>
      </w:r>
    </w:p>
    <w:p w14:paraId="2595A457" w14:textId="77777777" w:rsidR="002C18FA" w:rsidRPr="00292AE8" w:rsidRDefault="002C18FA" w:rsidP="002C18FA"/>
    <w:p w14:paraId="78CE5666" w14:textId="77777777" w:rsidR="002C18FA" w:rsidRPr="00292AE8" w:rsidRDefault="002C18FA" w:rsidP="002C18FA">
      <w:pPr>
        <w:pStyle w:val="1"/>
        <w:numPr>
          <w:ilvl w:val="0"/>
          <w:numId w:val="5"/>
        </w:numPr>
        <w:jc w:val="both"/>
      </w:pPr>
      <w:bookmarkStart w:id="31" w:name="_Toc412311461"/>
      <w:bookmarkStart w:id="32" w:name="_Toc412313993"/>
      <w:bookmarkStart w:id="33" w:name="_Toc412360772"/>
      <w:bookmarkStart w:id="34" w:name="_Toc412360812"/>
      <w:bookmarkStart w:id="35" w:name="_Toc412360854"/>
      <w:bookmarkStart w:id="36" w:name="_Toc412360931"/>
      <w:bookmarkStart w:id="37" w:name="_Toc57055582"/>
      <w:bookmarkStart w:id="38" w:name="_Toc57062976"/>
      <w:bookmarkStart w:id="39" w:name="_Toc219809234"/>
      <w:bookmarkStart w:id="40" w:name="_Toc220013344"/>
      <w:r w:rsidRPr="00292AE8">
        <w:rPr>
          <w:rFonts w:hint="eastAsia"/>
        </w:rPr>
        <w:t>ソフトの概要</w:t>
      </w:r>
      <w:bookmarkEnd w:id="31"/>
      <w:bookmarkEnd w:id="32"/>
      <w:bookmarkEnd w:id="33"/>
      <w:bookmarkEnd w:id="34"/>
      <w:bookmarkEnd w:id="35"/>
      <w:bookmarkEnd w:id="36"/>
      <w:bookmarkEnd w:id="37"/>
      <w:bookmarkEnd w:id="38"/>
      <w:bookmarkEnd w:id="39"/>
      <w:bookmarkEnd w:id="40"/>
    </w:p>
    <w:p w14:paraId="1ED57B1F" w14:textId="71560936" w:rsidR="002C18FA" w:rsidRPr="00292AE8" w:rsidRDefault="002C18FA" w:rsidP="002C18FA">
      <w:pPr>
        <w:ind w:leftChars="135" w:left="283"/>
      </w:pPr>
      <w:r w:rsidRPr="00292AE8">
        <w:rPr>
          <w:rFonts w:hint="eastAsia"/>
        </w:rPr>
        <w:t>「Panasonic社製の電話機・FAXなどに使用するSDメモリーカードの中に、電話帳データである「グループ・名前・フリガナ・電話番号」のほか、プログラムが読み込むために必要なデータを編集してテキストファイル「</w:t>
      </w:r>
      <w:r w:rsidRPr="00292AE8">
        <w:t>00000000.TXT</w:t>
      </w:r>
      <w:r w:rsidRPr="00292AE8">
        <w:rPr>
          <w:rFonts w:hint="eastAsia"/>
        </w:rPr>
        <w:t>」～「</w:t>
      </w:r>
      <w:r w:rsidRPr="00292AE8">
        <w:t>0000000</w:t>
      </w:r>
      <w:r w:rsidRPr="00292AE8">
        <w:rPr>
          <w:rFonts w:hint="eastAsia"/>
        </w:rPr>
        <w:t>9</w:t>
      </w:r>
      <w:r w:rsidRPr="00292AE8">
        <w:t>.TXT</w:t>
      </w:r>
      <w:r w:rsidRPr="00292AE8">
        <w:rPr>
          <w:rFonts w:hint="eastAsia"/>
        </w:rPr>
        <w:t>」</w:t>
      </w:r>
      <w:r>
        <w:rPr>
          <w:rFonts w:hint="eastAsia"/>
        </w:rPr>
        <w:t>の内の1個</w:t>
      </w:r>
      <w:r w:rsidRPr="00292AE8">
        <w:rPr>
          <w:rFonts w:hint="eastAsia"/>
        </w:rPr>
        <w:t>を作るためのプログラムです。テキストファイル「</w:t>
      </w:r>
      <w:r w:rsidRPr="00292AE8">
        <w:t>00000000.TXT</w:t>
      </w:r>
      <w:r w:rsidRPr="00292AE8">
        <w:rPr>
          <w:rFonts w:hint="eastAsia"/>
        </w:rPr>
        <w:t>」（以下の説明では「*.TXT」と表示する場合がります。「*」は、名前は自由と言う意味からです。ドットより右の文字列を拡張子とよびパソコンの設定によっては表示しない場合が有ります。拡張子の説明は「</w:t>
      </w:r>
      <w:r w:rsidRPr="00030674">
        <w:rPr>
          <w:color w:val="0070C0"/>
        </w:rPr>
        <w:fldChar w:fldCharType="begin"/>
      </w:r>
      <w:r w:rsidRPr="00030674">
        <w:rPr>
          <w:color w:val="0070C0"/>
        </w:rPr>
        <w:instrText xml:space="preserve"> </w:instrText>
      </w:r>
      <w:r w:rsidRPr="00030674">
        <w:rPr>
          <w:rFonts w:hint="eastAsia"/>
          <w:color w:val="0070C0"/>
        </w:rPr>
        <w:instrText>REF _Ref484509254 \r \h</w:instrText>
      </w:r>
      <w:r w:rsidRPr="00030674">
        <w:rPr>
          <w:color w:val="0070C0"/>
        </w:rPr>
        <w:instrText xml:space="preserve">  \* MERGEFORMAT </w:instrText>
      </w:r>
      <w:r w:rsidRPr="00030674">
        <w:rPr>
          <w:color w:val="0070C0"/>
        </w:rPr>
      </w:r>
      <w:r w:rsidRPr="00030674">
        <w:rPr>
          <w:color w:val="0070C0"/>
        </w:rPr>
        <w:fldChar w:fldCharType="separate"/>
      </w:r>
      <w:r w:rsidR="008B4C4C" w:rsidRPr="00030674">
        <w:rPr>
          <w:rFonts w:hint="eastAsia"/>
          <w:color w:val="0070C0"/>
        </w:rPr>
        <w:t>１１</w:t>
      </w:r>
      <w:r w:rsidRPr="00030674">
        <w:rPr>
          <w:color w:val="0070C0"/>
        </w:rPr>
        <w:fldChar w:fldCharType="end"/>
      </w:r>
      <w:r w:rsidRPr="00030674">
        <w:rPr>
          <w:color w:val="0070C0"/>
        </w:rPr>
        <w:fldChar w:fldCharType="begin"/>
      </w:r>
      <w:r w:rsidRPr="00030674">
        <w:rPr>
          <w:color w:val="0070C0"/>
        </w:rPr>
        <w:instrText xml:space="preserve"> REF _Ref484509254 \h  \* MERGEFORMAT </w:instrText>
      </w:r>
      <w:r w:rsidRPr="00030674">
        <w:rPr>
          <w:color w:val="0070C0"/>
        </w:rPr>
      </w:r>
      <w:r w:rsidRPr="00030674">
        <w:rPr>
          <w:color w:val="0070C0"/>
        </w:rPr>
        <w:fldChar w:fldCharType="separate"/>
      </w:r>
      <w:r w:rsidR="008B4C4C" w:rsidRPr="00030674">
        <w:rPr>
          <w:rFonts w:hint="eastAsia"/>
          <w:color w:val="0070C0"/>
        </w:rPr>
        <w:t>拡張子の説明</w:t>
      </w:r>
      <w:r w:rsidRPr="00030674">
        <w:rPr>
          <w:color w:val="0070C0"/>
        </w:rPr>
        <w:fldChar w:fldCharType="end"/>
      </w:r>
      <w:r w:rsidRPr="00292AE8">
        <w:rPr>
          <w:rFonts w:hint="eastAsia"/>
        </w:rPr>
        <w:t>」</w:t>
      </w:r>
      <w:r>
        <w:rPr>
          <w:rFonts w:hint="eastAsia"/>
        </w:rPr>
        <w:t>の項になり</w:t>
      </w:r>
      <w:r w:rsidRPr="00292AE8">
        <w:rPr>
          <w:rFonts w:hint="eastAsia"/>
        </w:rPr>
        <w:t>ます）</w:t>
      </w:r>
    </w:p>
    <w:p w14:paraId="7EE115AC" w14:textId="386C951A" w:rsidR="002C18FA" w:rsidRPr="00292AE8" w:rsidRDefault="002C18FA" w:rsidP="002C18FA">
      <w:pPr>
        <w:ind w:leftChars="135" w:left="283"/>
      </w:pPr>
      <w:r w:rsidRPr="00292AE8">
        <w:rPr>
          <w:rFonts w:hint="eastAsia"/>
        </w:rPr>
        <w:t>本プログラムはご使用者のパソコンに保存して使用でき、更に使い易さを考慮して作りました。</w:t>
      </w:r>
    </w:p>
    <w:p w14:paraId="1C095748" w14:textId="6D7E2686" w:rsidR="002C18FA" w:rsidRPr="00292AE8" w:rsidRDefault="002C18FA" w:rsidP="002C18FA">
      <w:pPr>
        <w:ind w:leftChars="135" w:left="283"/>
      </w:pPr>
      <w:r w:rsidRPr="00292AE8">
        <w:rPr>
          <w:rFonts w:hint="eastAsia"/>
        </w:rPr>
        <w:t>携帯電話の電話帳などから電話帳データを転用するには携帯電話会社などのソフトを利用して書き出し、本プログラムで利用することが可能です。住所録ファイル、Outlookアドレス帳、年賀状ソフトなどの電話番号データを利用するにはCSV形式による書き出しやExcelの取込知識があれば電話帳データを簡単に転用できるのでこの「</w:t>
      </w:r>
      <w:r w:rsidR="001B2D9E" w:rsidRPr="001B2D9E">
        <w:t>Panasonic電話帳編集(Excel版)</w:t>
      </w:r>
      <w:r w:rsidRPr="00292AE8">
        <w:rPr>
          <w:rFonts w:hint="eastAsia"/>
        </w:rPr>
        <w:t>」はとても便利です。</w:t>
      </w:r>
    </w:p>
    <w:p w14:paraId="2D6618EF" w14:textId="77777777" w:rsidR="002C18FA" w:rsidRPr="00292AE8" w:rsidRDefault="002C18FA" w:rsidP="002C18FA">
      <w:pPr>
        <w:ind w:leftChars="135" w:left="283"/>
      </w:pPr>
      <w:r w:rsidRPr="00292AE8">
        <w:rPr>
          <w:rFonts w:hint="eastAsia"/>
        </w:rPr>
        <w:t>「Panasonic社製の電話機・FAXなどに適用できる機種があれば是非ご使用ください。</w:t>
      </w:r>
    </w:p>
    <w:p w14:paraId="40D75002" w14:textId="77777777" w:rsidR="002C18FA" w:rsidRPr="00292AE8" w:rsidRDefault="002C18FA" w:rsidP="002C18FA">
      <w:pPr>
        <w:ind w:leftChars="135" w:left="283"/>
      </w:pPr>
      <w:r w:rsidRPr="00292AE8">
        <w:rPr>
          <w:rFonts w:hint="eastAsia"/>
        </w:rPr>
        <w:t>但し、使用される方の自己責任でお使い頂くプログラムとなっています。</w:t>
      </w:r>
    </w:p>
    <w:p w14:paraId="1F2525A2" w14:textId="4B655B0D" w:rsidR="002C18FA" w:rsidRPr="00292AE8" w:rsidRDefault="00083B9F" w:rsidP="002C18FA">
      <w:pPr>
        <w:ind w:leftChars="135" w:left="283"/>
      </w:pPr>
      <w:r>
        <w:rPr>
          <w:rFonts w:hint="eastAsia"/>
        </w:rPr>
        <w:t>一般的なうたい文句になりますが、</w:t>
      </w:r>
      <w:r w:rsidR="002C18FA" w:rsidRPr="00292AE8">
        <w:rPr>
          <w:rFonts w:hint="eastAsia"/>
        </w:rPr>
        <w:t>万一、本ソフトウェアを使用中に何らかで不具合が発生しデータの損失、損害、利益の喪失、その他のいかなる事態についても作成者は、一切責任を負いません。</w:t>
      </w:r>
    </w:p>
    <w:p w14:paraId="6F218793" w14:textId="77777777" w:rsidR="002C18FA" w:rsidRPr="00292AE8" w:rsidRDefault="002C18FA" w:rsidP="002C18FA">
      <w:pPr>
        <w:ind w:leftChars="135" w:left="283"/>
      </w:pPr>
      <w:r w:rsidRPr="00292AE8">
        <w:rPr>
          <w:rFonts w:hint="eastAsia"/>
        </w:rPr>
        <w:t>以下の説明書をご覧ください。</w:t>
      </w:r>
    </w:p>
    <w:p w14:paraId="745AF66E" w14:textId="77777777" w:rsidR="002C18FA" w:rsidRPr="00292AE8" w:rsidRDefault="002C18FA" w:rsidP="002C18FA"/>
    <w:p w14:paraId="60ACC6AE" w14:textId="77777777" w:rsidR="002C18FA" w:rsidRPr="00292AE8" w:rsidRDefault="002C18FA" w:rsidP="002C18FA">
      <w:pPr>
        <w:pStyle w:val="1"/>
        <w:numPr>
          <w:ilvl w:val="0"/>
          <w:numId w:val="5"/>
        </w:numPr>
        <w:jc w:val="both"/>
      </w:pPr>
      <w:bookmarkStart w:id="41" w:name="_Toc412311462"/>
      <w:bookmarkStart w:id="42" w:name="_Toc412313994"/>
      <w:bookmarkStart w:id="43" w:name="_Toc412360773"/>
      <w:bookmarkStart w:id="44" w:name="_Toc412360813"/>
      <w:bookmarkStart w:id="45" w:name="_Toc412360855"/>
      <w:bookmarkStart w:id="46" w:name="_Toc412360932"/>
      <w:bookmarkStart w:id="47" w:name="_Toc57055583"/>
      <w:bookmarkStart w:id="48" w:name="_Toc57062977"/>
      <w:bookmarkStart w:id="49" w:name="_Toc219809235"/>
      <w:bookmarkStart w:id="50" w:name="_Toc220013345"/>
      <w:r w:rsidRPr="00292AE8">
        <w:rPr>
          <w:rFonts w:hint="eastAsia"/>
        </w:rPr>
        <w:t>配布ファイルと</w:t>
      </w:r>
      <w:bookmarkEnd w:id="41"/>
      <w:bookmarkEnd w:id="42"/>
      <w:r w:rsidRPr="00292AE8">
        <w:rPr>
          <w:rFonts w:hint="eastAsia"/>
        </w:rPr>
        <w:t>使用可能なExcelのバージョン</w:t>
      </w:r>
      <w:bookmarkEnd w:id="43"/>
      <w:bookmarkEnd w:id="44"/>
      <w:bookmarkEnd w:id="45"/>
      <w:bookmarkEnd w:id="46"/>
      <w:bookmarkEnd w:id="47"/>
      <w:bookmarkEnd w:id="48"/>
      <w:bookmarkEnd w:id="49"/>
      <w:bookmarkEnd w:id="50"/>
    </w:p>
    <w:p w14:paraId="5F4EF0A1" w14:textId="77777777" w:rsidR="002C18FA" w:rsidRPr="00292AE8" w:rsidRDefault="002C18FA" w:rsidP="002C18FA">
      <w:pPr>
        <w:pStyle w:val="2"/>
        <w:numPr>
          <w:ilvl w:val="1"/>
          <w:numId w:val="5"/>
        </w:numPr>
        <w:jc w:val="both"/>
        <w:rPr>
          <w:rFonts w:hAnsiTheme="minorEastAsia"/>
        </w:rPr>
      </w:pPr>
      <w:bookmarkStart w:id="51" w:name="_Toc412311465"/>
      <w:bookmarkStart w:id="52" w:name="_Toc412360774"/>
      <w:bookmarkStart w:id="53" w:name="_Toc412360814"/>
      <w:bookmarkStart w:id="54" w:name="_Toc412360856"/>
      <w:bookmarkStart w:id="55" w:name="_Toc412360933"/>
      <w:bookmarkStart w:id="56" w:name="_Ref412393738"/>
      <w:bookmarkStart w:id="57" w:name="_Ref412395331"/>
      <w:bookmarkStart w:id="58" w:name="_Ref412445107"/>
      <w:bookmarkStart w:id="59" w:name="_Ref412445400"/>
      <w:bookmarkStart w:id="60" w:name="_Toc57055584"/>
      <w:bookmarkStart w:id="61" w:name="_Toc57062978"/>
      <w:bookmarkStart w:id="62" w:name="_Toc219809236"/>
      <w:bookmarkStart w:id="63" w:name="_Toc220013346"/>
      <w:r w:rsidRPr="00292AE8">
        <w:rPr>
          <w:rFonts w:hAnsiTheme="minorEastAsia" w:hint="eastAsia"/>
        </w:rPr>
        <w:t>配布ファイル</w:t>
      </w:r>
      <w:bookmarkEnd w:id="51"/>
      <w:bookmarkEnd w:id="52"/>
      <w:bookmarkEnd w:id="53"/>
      <w:bookmarkEnd w:id="54"/>
      <w:bookmarkEnd w:id="55"/>
      <w:bookmarkEnd w:id="56"/>
      <w:bookmarkEnd w:id="57"/>
      <w:bookmarkEnd w:id="58"/>
      <w:bookmarkEnd w:id="59"/>
      <w:bookmarkEnd w:id="60"/>
      <w:bookmarkEnd w:id="61"/>
      <w:bookmarkEnd w:id="62"/>
      <w:bookmarkEnd w:id="63"/>
    </w:p>
    <w:p w14:paraId="72722E25" w14:textId="77777777" w:rsidR="002C18FA" w:rsidRPr="00292AE8" w:rsidRDefault="002C18FA" w:rsidP="002C18FA">
      <w:pPr>
        <w:ind w:leftChars="270" w:left="567" w:firstLine="1"/>
      </w:pPr>
      <w:r w:rsidRPr="00292AE8">
        <w:rPr>
          <w:rFonts w:hint="eastAsia"/>
        </w:rPr>
        <w:t>Tel_note_Editr</w:t>
      </w:r>
      <w:r>
        <w:rPr>
          <w:rFonts w:hint="eastAsia"/>
        </w:rPr>
        <w:t>201</w:t>
      </w:r>
      <w:r w:rsidRPr="00292AE8">
        <w:rPr>
          <w:rFonts w:hint="eastAsia"/>
        </w:rPr>
        <w:t>.zip</w:t>
      </w:r>
    </w:p>
    <w:p w14:paraId="21614398" w14:textId="77777777" w:rsidR="002C18FA" w:rsidRPr="00292AE8" w:rsidRDefault="002C18FA" w:rsidP="002C18FA">
      <w:pPr>
        <w:ind w:leftChars="270" w:left="567" w:firstLine="1"/>
      </w:pPr>
      <w:r w:rsidRPr="00292AE8">
        <w:rPr>
          <w:rFonts w:hint="eastAsia"/>
        </w:rPr>
        <w:t>上記を解凍した内容</w:t>
      </w:r>
    </w:p>
    <w:p w14:paraId="2B6AE554" w14:textId="77777777" w:rsidR="002C18FA" w:rsidRDefault="002C18FA" w:rsidP="002C18FA">
      <w:pPr>
        <w:pStyle w:val="3"/>
        <w:numPr>
          <w:ilvl w:val="2"/>
          <w:numId w:val="5"/>
        </w:numPr>
        <w:tabs>
          <w:tab w:val="left" w:pos="2552"/>
        </w:tabs>
        <w:topLinePunct w:val="0"/>
        <w:ind w:left="993"/>
        <w:jc w:val="both"/>
      </w:pPr>
      <w:bookmarkStart w:id="64" w:name="_Toc412360775"/>
      <w:bookmarkStart w:id="65" w:name="_Ref412370265"/>
      <w:bookmarkStart w:id="66" w:name="_Ref412445448"/>
      <w:r w:rsidRPr="00292AE8">
        <w:rPr>
          <w:rFonts w:hint="eastAsia"/>
        </w:rPr>
        <w:t>Panasonic電話帳編集_0_サンプル</w:t>
      </w:r>
      <w:r>
        <w:rPr>
          <w:rFonts w:hint="eastAsia"/>
        </w:rPr>
        <w:t>201</w:t>
      </w:r>
      <w:r w:rsidRPr="00292AE8">
        <w:rPr>
          <w:rFonts w:hint="eastAsia"/>
        </w:rPr>
        <w:t>.xls</w:t>
      </w:r>
      <w:bookmarkStart w:id="67" w:name="_Toc412360776"/>
      <w:bookmarkStart w:id="68" w:name="_Ref412395022"/>
      <w:bookmarkEnd w:id="64"/>
      <w:bookmarkEnd w:id="65"/>
      <w:r w:rsidRPr="00292AE8">
        <w:rPr>
          <w:rFonts w:hint="eastAsia"/>
        </w:rPr>
        <w:t>m</w:t>
      </w:r>
    </w:p>
    <w:p w14:paraId="3EEC8974" w14:textId="4B15BA2D" w:rsidR="002C18FA" w:rsidRPr="00292AE8" w:rsidRDefault="002C18FA" w:rsidP="002C18FA">
      <w:pPr>
        <w:pStyle w:val="3"/>
        <w:numPr>
          <w:ilvl w:val="0"/>
          <w:numId w:val="0"/>
        </w:numPr>
        <w:tabs>
          <w:tab w:val="left" w:pos="2127"/>
        </w:tabs>
        <w:ind w:left="993"/>
      </w:pPr>
      <w:r>
        <w:tab/>
      </w:r>
      <w:r w:rsidRPr="00292AE8">
        <w:rPr>
          <w:rFonts w:hint="eastAsia"/>
        </w:rPr>
        <w:t>・・・次の「</w:t>
      </w:r>
      <w:r w:rsidRPr="00030674">
        <w:rPr>
          <w:color w:val="0070C0"/>
        </w:rPr>
        <w:fldChar w:fldCharType="begin"/>
      </w:r>
      <w:r w:rsidRPr="00030674">
        <w:rPr>
          <w:color w:val="0070C0"/>
        </w:rPr>
        <w:instrText xml:space="preserve"> </w:instrText>
      </w:r>
      <w:r w:rsidRPr="00030674">
        <w:rPr>
          <w:rFonts w:hint="eastAsia"/>
          <w:color w:val="0070C0"/>
        </w:rPr>
        <w:instrText>REF _Ref412360242 \r \h</w:instrText>
      </w:r>
      <w:r w:rsidRPr="00030674">
        <w:rPr>
          <w:color w:val="0070C0"/>
        </w:rPr>
        <w:instrText xml:space="preserve">  \* MERGEFORMAT </w:instrText>
      </w:r>
      <w:r w:rsidRPr="00030674">
        <w:rPr>
          <w:color w:val="0070C0"/>
        </w:rPr>
      </w:r>
      <w:r w:rsidRPr="00030674">
        <w:rPr>
          <w:color w:val="0070C0"/>
        </w:rPr>
        <w:fldChar w:fldCharType="separate"/>
      </w:r>
      <w:r w:rsidR="008B4C4C" w:rsidRPr="00030674">
        <w:rPr>
          <w:color w:val="0070C0"/>
        </w:rPr>
        <w:t>2)</w:t>
      </w:r>
      <w:r w:rsidRPr="00030674">
        <w:rPr>
          <w:color w:val="0070C0"/>
        </w:rPr>
        <w:fldChar w:fldCharType="end"/>
      </w:r>
      <w:r w:rsidRPr="00292AE8">
        <w:rPr>
          <w:rFonts w:hint="eastAsia"/>
        </w:rPr>
        <w:t>」項を作るためのExcelのサンプルファイル</w:t>
      </w:r>
      <w:bookmarkEnd w:id="66"/>
      <w:bookmarkEnd w:id="67"/>
      <w:bookmarkEnd w:id="68"/>
    </w:p>
    <w:p w14:paraId="1361FAFD" w14:textId="77777777" w:rsidR="002C18FA" w:rsidRPr="00292AE8" w:rsidRDefault="002C18FA" w:rsidP="002C18FA">
      <w:pPr>
        <w:pStyle w:val="3"/>
        <w:numPr>
          <w:ilvl w:val="2"/>
          <w:numId w:val="5"/>
        </w:numPr>
        <w:topLinePunct w:val="0"/>
        <w:ind w:left="993"/>
        <w:jc w:val="both"/>
      </w:pPr>
      <w:bookmarkStart w:id="69" w:name="_Ref412360242"/>
      <w:bookmarkStart w:id="70" w:name="_Toc412360777"/>
      <w:r w:rsidRPr="00292AE8">
        <w:t>00000000.TXT</w:t>
      </w:r>
      <w:r w:rsidRPr="00292AE8">
        <w:rPr>
          <w:rFonts w:hint="eastAsia"/>
        </w:rPr>
        <w:t>・・・・・・・・・・・・・SDカードに保存するためのデータ</w:t>
      </w:r>
      <w:bookmarkEnd w:id="69"/>
      <w:bookmarkEnd w:id="70"/>
    </w:p>
    <w:p w14:paraId="30E67934" w14:textId="77777777" w:rsidR="002C18FA" w:rsidRPr="00292AE8" w:rsidRDefault="002C18FA" w:rsidP="002C18FA">
      <w:pPr>
        <w:pStyle w:val="3"/>
        <w:numPr>
          <w:ilvl w:val="2"/>
          <w:numId w:val="5"/>
        </w:numPr>
        <w:topLinePunct w:val="0"/>
        <w:ind w:left="993"/>
        <w:jc w:val="both"/>
      </w:pPr>
      <w:bookmarkStart w:id="71" w:name="_Toc412360778"/>
      <w:bookmarkStart w:id="72" w:name="_Ref412395326"/>
      <w:r w:rsidRPr="00292AE8">
        <w:t>Readme.txt</w:t>
      </w:r>
      <w:r w:rsidRPr="00292AE8">
        <w:rPr>
          <w:rFonts w:hint="eastAsia"/>
        </w:rPr>
        <w:t>・・・・・・・・・・・・・・</w:t>
      </w:r>
      <w:bookmarkEnd w:id="71"/>
      <w:r w:rsidRPr="00292AE8">
        <w:rPr>
          <w:rFonts w:hint="eastAsia"/>
        </w:rPr>
        <w:t>プログラムの所在等の説明書</w:t>
      </w:r>
      <w:bookmarkEnd w:id="72"/>
    </w:p>
    <w:p w14:paraId="14C489B3" w14:textId="77777777" w:rsidR="002C18FA" w:rsidRPr="00292AE8" w:rsidRDefault="002C18FA" w:rsidP="002C18FA">
      <w:pPr>
        <w:pStyle w:val="3"/>
        <w:numPr>
          <w:ilvl w:val="2"/>
          <w:numId w:val="5"/>
        </w:numPr>
        <w:topLinePunct w:val="0"/>
        <w:ind w:left="993"/>
        <w:jc w:val="both"/>
      </w:pPr>
      <w:bookmarkStart w:id="73" w:name="_Toc412360779"/>
      <w:r w:rsidRPr="00292AE8">
        <w:rPr>
          <w:rFonts w:hint="eastAsia"/>
        </w:rPr>
        <w:t>電話帳編集PG取扱い説明書</w:t>
      </w:r>
      <w:r>
        <w:rPr>
          <w:rFonts w:hint="eastAsia"/>
        </w:rPr>
        <w:t>201</w:t>
      </w:r>
      <w:r w:rsidRPr="00292AE8">
        <w:rPr>
          <w:rFonts w:hint="eastAsia"/>
        </w:rPr>
        <w:t>.docx・・・・Wordによる取扱い説明書</w:t>
      </w:r>
      <w:bookmarkEnd w:id="73"/>
    </w:p>
    <w:p w14:paraId="52E34848" w14:textId="77777777" w:rsidR="002C18FA" w:rsidRPr="00292AE8" w:rsidRDefault="002C18FA" w:rsidP="002C18FA">
      <w:pPr>
        <w:pStyle w:val="3"/>
        <w:numPr>
          <w:ilvl w:val="2"/>
          <w:numId w:val="5"/>
        </w:numPr>
        <w:topLinePunct w:val="0"/>
        <w:ind w:left="993"/>
        <w:jc w:val="both"/>
      </w:pPr>
      <w:bookmarkStart w:id="74" w:name="_Toc412360780"/>
      <w:r w:rsidRPr="00292AE8">
        <w:rPr>
          <w:rFonts w:hint="eastAsia"/>
        </w:rPr>
        <w:t>電話帳編集PG取扱い説明書</w:t>
      </w:r>
      <w:r>
        <w:rPr>
          <w:rFonts w:hint="eastAsia"/>
        </w:rPr>
        <w:t>201</w:t>
      </w:r>
      <w:r w:rsidRPr="00292AE8">
        <w:rPr>
          <w:rFonts w:hint="eastAsia"/>
        </w:rPr>
        <w:t>.pdf ・・・・ Pdfによる取扱い説明書</w:t>
      </w:r>
      <w:bookmarkEnd w:id="74"/>
    </w:p>
    <w:p w14:paraId="34D5F88A" w14:textId="77777777" w:rsidR="008B4C4C" w:rsidRPr="00030674" w:rsidRDefault="002C18FA" w:rsidP="002C18FA">
      <w:pPr>
        <w:ind w:leftChars="270" w:left="567"/>
        <w:rPr>
          <w:b/>
          <w:bCs/>
          <w:color w:val="0070C0"/>
        </w:rPr>
      </w:pPr>
      <w:bookmarkStart w:id="75" w:name="_Toc412360781"/>
      <w:r w:rsidRPr="00292AE8">
        <w:rPr>
          <w:rFonts w:hint="eastAsia"/>
        </w:rPr>
        <w:t>※「サンプル」となっていますが「</w:t>
      </w:r>
      <w:r w:rsidRPr="00030674">
        <w:rPr>
          <w:color w:val="0070C0"/>
        </w:rPr>
        <w:fldChar w:fldCharType="begin"/>
      </w:r>
      <w:r w:rsidRPr="00030674">
        <w:rPr>
          <w:color w:val="0070C0"/>
        </w:rPr>
        <w:instrText xml:space="preserve"> </w:instrText>
      </w:r>
      <w:r w:rsidRPr="00030674">
        <w:rPr>
          <w:rFonts w:hint="eastAsia"/>
          <w:color w:val="0070C0"/>
        </w:rPr>
        <w:instrText>REF フォルダのコピペとフォルダ名の変更 \h</w:instrText>
      </w:r>
      <w:r w:rsidRPr="00030674">
        <w:rPr>
          <w:color w:val="0070C0"/>
        </w:rPr>
        <w:instrText xml:space="preserve">  \* MERGEFORMAT </w:instrText>
      </w:r>
      <w:r w:rsidRPr="00030674">
        <w:rPr>
          <w:color w:val="0070C0"/>
        </w:rPr>
      </w:r>
      <w:r w:rsidRPr="00030674">
        <w:rPr>
          <w:color w:val="0070C0"/>
        </w:rPr>
        <w:fldChar w:fldCharType="separate"/>
      </w:r>
      <w:r w:rsidR="008B4C4C" w:rsidRPr="00030674">
        <w:rPr>
          <w:rFonts w:hint="eastAsia"/>
          <w:color w:val="0070C0"/>
        </w:rPr>
        <w:t>フォルダのコピペとフォルダ名の変更</w:t>
      </w:r>
    </w:p>
    <w:p w14:paraId="0D7448DD" w14:textId="77777777" w:rsidR="002C18FA" w:rsidRPr="00292AE8" w:rsidRDefault="002C18FA" w:rsidP="002C18FA">
      <w:pPr>
        <w:ind w:leftChars="270" w:left="567"/>
      </w:pPr>
      <w:r w:rsidRPr="00030674">
        <w:rPr>
          <w:color w:val="0070C0"/>
        </w:rPr>
        <w:fldChar w:fldCharType="end"/>
      </w:r>
      <w:r w:rsidRPr="00292AE8">
        <w:rPr>
          <w:rFonts w:hint="eastAsia"/>
        </w:rPr>
        <w:t>」の項で記述したようにコピペして名前の変更をしてユーザーの運用ファイルに転用できます。</w:t>
      </w:r>
      <w:bookmarkEnd w:id="75"/>
    </w:p>
    <w:p w14:paraId="411C048D" w14:textId="77777777" w:rsidR="002C18FA" w:rsidRPr="00292AE8" w:rsidRDefault="002C18FA" w:rsidP="002C18FA">
      <w:pPr>
        <w:pStyle w:val="2"/>
        <w:numPr>
          <w:ilvl w:val="1"/>
          <w:numId w:val="5"/>
        </w:numPr>
        <w:jc w:val="both"/>
        <w:rPr>
          <w:rFonts w:hAnsiTheme="minorEastAsia"/>
        </w:rPr>
      </w:pPr>
      <w:bookmarkStart w:id="76" w:name="_Toc412360782"/>
      <w:bookmarkStart w:id="77" w:name="_Toc412360815"/>
      <w:bookmarkStart w:id="78" w:name="_Toc412360857"/>
      <w:bookmarkStart w:id="79" w:name="_Toc412360934"/>
      <w:bookmarkStart w:id="80" w:name="_Toc57055585"/>
      <w:bookmarkStart w:id="81" w:name="_Toc57062979"/>
      <w:bookmarkStart w:id="82" w:name="_Toc219809237"/>
      <w:bookmarkStart w:id="83" w:name="_Toc220013347"/>
      <w:r w:rsidRPr="00292AE8">
        <w:rPr>
          <w:rFonts w:hAnsiTheme="minorEastAsia" w:hint="eastAsia"/>
        </w:rPr>
        <w:t>使用可能なExcelのバージョン</w:t>
      </w:r>
      <w:bookmarkEnd w:id="76"/>
      <w:bookmarkEnd w:id="77"/>
      <w:bookmarkEnd w:id="78"/>
      <w:bookmarkEnd w:id="79"/>
      <w:bookmarkEnd w:id="80"/>
      <w:bookmarkEnd w:id="81"/>
      <w:bookmarkEnd w:id="82"/>
      <w:bookmarkEnd w:id="83"/>
    </w:p>
    <w:p w14:paraId="6AE76CE3" w14:textId="77777777" w:rsidR="002C18FA" w:rsidRPr="00292AE8" w:rsidRDefault="002C18FA" w:rsidP="002C18FA">
      <w:pPr>
        <w:ind w:leftChars="270" w:left="567"/>
      </w:pPr>
      <w:r w:rsidRPr="00292AE8">
        <w:rPr>
          <w:rFonts w:hint="eastAsia"/>
        </w:rPr>
        <w:t>次の何れかのアプリケーションをインストールしていないと本プログラムは使えません。</w:t>
      </w:r>
    </w:p>
    <w:p w14:paraId="4B492E3C" w14:textId="659F08CA" w:rsidR="002C18FA" w:rsidRPr="00292AE8" w:rsidRDefault="002C18FA" w:rsidP="002C18FA">
      <w:pPr>
        <w:ind w:leftChars="270" w:left="567"/>
      </w:pPr>
      <w:r w:rsidRPr="00292AE8">
        <w:rPr>
          <w:rFonts w:hint="eastAsia"/>
        </w:rPr>
        <w:t>Microsoft Excel2010、Excel2013、Excel2016</w:t>
      </w:r>
      <w:r w:rsidR="002C1D6C">
        <w:rPr>
          <w:rFonts w:hint="eastAsia"/>
        </w:rPr>
        <w:t>、Excel2021</w:t>
      </w:r>
      <w:r w:rsidRPr="00292AE8">
        <w:rPr>
          <w:rFonts w:hint="eastAsia"/>
        </w:rPr>
        <w:t>（後位の機種は未確認）</w:t>
      </w:r>
    </w:p>
    <w:p w14:paraId="517F91AE" w14:textId="77777777" w:rsidR="002C18FA" w:rsidRPr="00292AE8" w:rsidRDefault="002C18FA" w:rsidP="002C18FA">
      <w:pPr>
        <w:ind w:leftChars="270" w:left="567"/>
      </w:pPr>
      <w:r w:rsidRPr="00292AE8">
        <w:rPr>
          <w:rFonts w:hint="eastAsia"/>
        </w:rPr>
        <w:lastRenderedPageBreak/>
        <w:t>Excelを使用しておりVBAマクロプログラムによりリボンのアイコンによりシートへの直接編集ができ作成したデータのエラー確認などができます。</w:t>
      </w:r>
    </w:p>
    <w:p w14:paraId="2604B0E8" w14:textId="77777777" w:rsidR="002C18FA" w:rsidRPr="00292AE8" w:rsidRDefault="002C18FA" w:rsidP="002C18FA"/>
    <w:p w14:paraId="1D036EF4" w14:textId="77777777" w:rsidR="002C18FA" w:rsidRPr="00292AE8" w:rsidRDefault="002C18FA" w:rsidP="002C18FA">
      <w:pPr>
        <w:pStyle w:val="1"/>
        <w:numPr>
          <w:ilvl w:val="0"/>
          <w:numId w:val="5"/>
        </w:numPr>
        <w:jc w:val="both"/>
      </w:pPr>
      <w:bookmarkStart w:id="84" w:name="_Ref412221725"/>
      <w:bookmarkStart w:id="85" w:name="_Toc412311463"/>
      <w:bookmarkStart w:id="86" w:name="_Toc412360783"/>
      <w:bookmarkStart w:id="87" w:name="_Toc412360816"/>
      <w:bookmarkStart w:id="88" w:name="_Toc412360858"/>
      <w:bookmarkStart w:id="89" w:name="_Toc412360935"/>
      <w:bookmarkStart w:id="90" w:name="_Toc57055586"/>
      <w:bookmarkStart w:id="91" w:name="_Toc57062980"/>
      <w:bookmarkStart w:id="92" w:name="_Toc219809238"/>
      <w:bookmarkStart w:id="93" w:name="_Toc220013348"/>
      <w:r w:rsidRPr="00292AE8">
        <w:rPr>
          <w:rFonts w:hint="eastAsia"/>
        </w:rPr>
        <w:t>インストール／アンインストールの手順：</w:t>
      </w:r>
      <w:bookmarkEnd w:id="84"/>
      <w:bookmarkEnd w:id="85"/>
      <w:bookmarkEnd w:id="86"/>
      <w:bookmarkEnd w:id="87"/>
      <w:bookmarkEnd w:id="88"/>
      <w:bookmarkEnd w:id="89"/>
      <w:bookmarkEnd w:id="90"/>
      <w:bookmarkEnd w:id="91"/>
      <w:bookmarkEnd w:id="92"/>
      <w:bookmarkEnd w:id="93"/>
    </w:p>
    <w:p w14:paraId="27C442BC" w14:textId="77777777" w:rsidR="002C18FA" w:rsidRPr="00292AE8" w:rsidRDefault="002C18FA" w:rsidP="002C18FA">
      <w:pPr>
        <w:pStyle w:val="2"/>
        <w:numPr>
          <w:ilvl w:val="1"/>
          <w:numId w:val="5"/>
        </w:numPr>
        <w:jc w:val="both"/>
        <w:rPr>
          <w:rFonts w:hAnsiTheme="minorEastAsia"/>
        </w:rPr>
      </w:pPr>
      <w:bookmarkStart w:id="94" w:name="_Ref412193461"/>
      <w:bookmarkStart w:id="95" w:name="_Toc412311464"/>
      <w:bookmarkStart w:id="96" w:name="_Toc412360784"/>
      <w:bookmarkStart w:id="97" w:name="_Toc412360817"/>
      <w:bookmarkStart w:id="98" w:name="_Toc412360859"/>
      <w:bookmarkStart w:id="99" w:name="_Toc412360936"/>
      <w:bookmarkStart w:id="100" w:name="_Toc57055587"/>
      <w:bookmarkStart w:id="101" w:name="_Toc57062981"/>
      <w:bookmarkStart w:id="102" w:name="_Toc219809239"/>
      <w:bookmarkStart w:id="103" w:name="_Toc220013349"/>
      <w:r w:rsidRPr="00292AE8">
        <w:rPr>
          <w:rFonts w:hAnsiTheme="minorEastAsia" w:hint="eastAsia"/>
        </w:rPr>
        <w:t>インストール方法</w:t>
      </w:r>
      <w:bookmarkEnd w:id="94"/>
      <w:bookmarkEnd w:id="95"/>
      <w:bookmarkEnd w:id="96"/>
      <w:bookmarkEnd w:id="97"/>
      <w:bookmarkEnd w:id="98"/>
      <w:bookmarkEnd w:id="99"/>
      <w:bookmarkEnd w:id="100"/>
      <w:bookmarkEnd w:id="101"/>
      <w:bookmarkEnd w:id="102"/>
      <w:bookmarkEnd w:id="103"/>
      <w:r w:rsidRPr="00292AE8">
        <w:rPr>
          <w:rFonts w:hAnsiTheme="minorEastAsia"/>
        </w:rPr>
        <w:t xml:space="preserve"> </w:t>
      </w:r>
    </w:p>
    <w:p w14:paraId="2F40F3B3" w14:textId="77777777" w:rsidR="002C18FA" w:rsidRPr="00292AE8" w:rsidRDefault="002C18FA" w:rsidP="002C18FA">
      <w:pPr>
        <w:ind w:leftChars="270" w:left="567"/>
      </w:pPr>
      <w:r w:rsidRPr="00292AE8">
        <w:rPr>
          <w:rFonts w:hint="eastAsia"/>
        </w:rPr>
        <w:t>マクロを含んだExcel「.xlmx」形式です。インストーラーなどはなくそのまま使えます。</w:t>
      </w:r>
    </w:p>
    <w:p w14:paraId="69D1E5DA" w14:textId="77777777" w:rsidR="002C18FA" w:rsidRPr="00292AE8" w:rsidRDefault="002C18FA" w:rsidP="002C18FA">
      <w:pPr>
        <w:ind w:leftChars="270" w:left="567"/>
      </w:pPr>
      <w:r w:rsidRPr="00292AE8">
        <w:rPr>
          <w:rFonts w:hint="eastAsia"/>
        </w:rPr>
        <w:t>デスクトップなどに配布用のファイル「Tel_note_Editr</w:t>
      </w:r>
      <w:r>
        <w:rPr>
          <w:rFonts w:hint="eastAsia"/>
        </w:rPr>
        <w:t>201</w:t>
      </w:r>
      <w:r w:rsidRPr="00292AE8">
        <w:rPr>
          <w:rFonts w:hint="eastAsia"/>
        </w:rPr>
        <w:t>.zip」を保存しその上で右クリックし、「すべて展開」をクリックして解凍し「Tel_note_Editr</w:t>
      </w:r>
      <w:r>
        <w:rPr>
          <w:rFonts w:hint="eastAsia"/>
        </w:rPr>
        <w:t>201</w:t>
      </w:r>
      <w:r w:rsidRPr="00292AE8">
        <w:rPr>
          <w:rFonts w:hint="eastAsia"/>
        </w:rPr>
        <w:t>」をフォルダごと切り取って「ドキュメント」 に「保存」してください。</w:t>
      </w:r>
    </w:p>
    <w:p w14:paraId="27EA92A0" w14:textId="218BE698" w:rsidR="002C18FA" w:rsidRPr="00292AE8" w:rsidRDefault="002C18FA" w:rsidP="002C18FA">
      <w:pPr>
        <w:ind w:leftChars="270" w:left="567"/>
      </w:pPr>
      <w:r w:rsidRPr="00292AE8">
        <w:rPr>
          <w:rFonts w:hint="eastAsia"/>
        </w:rPr>
        <w:t>下記の</w:t>
      </w:r>
      <w:bookmarkStart w:id="104" w:name="_Hlk57134395"/>
      <w:r w:rsidRPr="00292AE8">
        <w:rPr>
          <w:rFonts w:hint="eastAsia"/>
        </w:rPr>
        <w:t>「</w:t>
      </w:r>
      <w:r w:rsidRPr="00030674">
        <w:rPr>
          <w:color w:val="0070C0"/>
        </w:rPr>
        <w:fldChar w:fldCharType="begin"/>
      </w:r>
      <w:r w:rsidRPr="00030674">
        <w:rPr>
          <w:color w:val="0070C0"/>
        </w:rPr>
        <w:instrText xml:space="preserve"> </w:instrText>
      </w:r>
      <w:r w:rsidRPr="00030674">
        <w:rPr>
          <w:rFonts w:hint="eastAsia"/>
          <w:color w:val="0070C0"/>
        </w:rPr>
        <w:instrText>REF フォルダのコピペとフォルダ名の変更 \h</w:instrText>
      </w:r>
      <w:r w:rsidRPr="00030674">
        <w:rPr>
          <w:color w:val="0070C0"/>
        </w:rPr>
        <w:instrText xml:space="preserve">  \* MERGEFORMAT </w:instrText>
      </w:r>
      <w:r w:rsidRPr="00030674">
        <w:rPr>
          <w:color w:val="0070C0"/>
        </w:rPr>
      </w:r>
      <w:r w:rsidRPr="00030674">
        <w:rPr>
          <w:color w:val="0070C0"/>
        </w:rPr>
        <w:fldChar w:fldCharType="separate"/>
      </w:r>
      <w:r w:rsidR="008B4C4C" w:rsidRPr="00030674">
        <w:rPr>
          <w:rFonts w:hint="eastAsia"/>
          <w:color w:val="0070C0"/>
        </w:rPr>
        <w:t>フォルダのコピペとフォルダ名の変更</w:t>
      </w:r>
      <w:r w:rsidRPr="00030674">
        <w:rPr>
          <w:color w:val="0070C0"/>
        </w:rPr>
        <w:fldChar w:fldCharType="end"/>
      </w:r>
      <w:r w:rsidRPr="00292AE8">
        <w:rPr>
          <w:rFonts w:hint="eastAsia"/>
        </w:rPr>
        <w:t>」</w:t>
      </w:r>
      <w:bookmarkEnd w:id="104"/>
      <w:r w:rsidRPr="00292AE8">
        <w:rPr>
          <w:rFonts w:hint="eastAsia"/>
        </w:rPr>
        <w:t>の項をご覧ください。）</w:t>
      </w:r>
    </w:p>
    <w:p w14:paraId="6D07D904" w14:textId="77777777" w:rsidR="002C18FA" w:rsidRPr="00292AE8" w:rsidRDefault="002C18FA" w:rsidP="002C18FA">
      <w:pPr>
        <w:pStyle w:val="2"/>
        <w:numPr>
          <w:ilvl w:val="1"/>
          <w:numId w:val="5"/>
        </w:numPr>
        <w:jc w:val="both"/>
        <w:rPr>
          <w:rFonts w:hAnsiTheme="minorEastAsia"/>
        </w:rPr>
      </w:pPr>
      <w:bookmarkStart w:id="105" w:name="_Toc412311466"/>
      <w:bookmarkStart w:id="106" w:name="_Toc412360785"/>
      <w:bookmarkStart w:id="107" w:name="_Toc412360818"/>
      <w:bookmarkStart w:id="108" w:name="_Toc412360860"/>
      <w:bookmarkStart w:id="109" w:name="_Toc412360937"/>
      <w:bookmarkStart w:id="110" w:name="_Ref412393826"/>
      <w:bookmarkStart w:id="111" w:name="_Toc57055588"/>
      <w:bookmarkStart w:id="112" w:name="_Toc57062982"/>
      <w:bookmarkStart w:id="113" w:name="_Toc219809240"/>
      <w:bookmarkStart w:id="114" w:name="_Toc220013350"/>
      <w:r w:rsidRPr="00292AE8">
        <w:rPr>
          <w:rFonts w:hAnsiTheme="minorEastAsia" w:hint="eastAsia"/>
        </w:rPr>
        <w:t>アンインストールについて</w:t>
      </w:r>
      <w:bookmarkEnd w:id="105"/>
      <w:bookmarkEnd w:id="106"/>
      <w:bookmarkEnd w:id="107"/>
      <w:bookmarkEnd w:id="108"/>
      <w:bookmarkEnd w:id="109"/>
      <w:bookmarkEnd w:id="110"/>
      <w:bookmarkEnd w:id="111"/>
      <w:bookmarkEnd w:id="112"/>
      <w:bookmarkEnd w:id="113"/>
      <w:bookmarkEnd w:id="114"/>
    </w:p>
    <w:p w14:paraId="611D66F0" w14:textId="77777777" w:rsidR="002C18FA" w:rsidRPr="00292AE8" w:rsidRDefault="002C18FA" w:rsidP="002C18FA">
      <w:pPr>
        <w:ind w:leftChars="270" w:left="567"/>
      </w:pPr>
      <w:r w:rsidRPr="00292AE8">
        <w:rPr>
          <w:rFonts w:hint="eastAsia"/>
        </w:rPr>
        <w:t>「Panasonic電話帳編集_0_サンプル</w:t>
      </w:r>
      <w:r>
        <w:rPr>
          <w:rFonts w:hint="eastAsia"/>
        </w:rPr>
        <w:t>201</w:t>
      </w:r>
      <w:r w:rsidRPr="00292AE8">
        <w:rPr>
          <w:rFonts w:hint="eastAsia"/>
        </w:rPr>
        <w:t>」をフォルダごとごみ箱へ削除してください。</w:t>
      </w:r>
    </w:p>
    <w:p w14:paraId="4002E206" w14:textId="77777777" w:rsidR="002C18FA" w:rsidRPr="00292AE8" w:rsidRDefault="002C18FA" w:rsidP="002C18FA">
      <w:pPr>
        <w:ind w:leftChars="270" w:left="567"/>
      </w:pPr>
      <w:r w:rsidRPr="00292AE8">
        <w:rPr>
          <w:rFonts w:hint="eastAsia"/>
        </w:rPr>
        <w:t>（フォルダ名を変更した場合であってもそのフォルダごと削除してください）</w:t>
      </w:r>
    </w:p>
    <w:p w14:paraId="49A5DC0B" w14:textId="77777777" w:rsidR="002C18FA" w:rsidRPr="00292AE8" w:rsidRDefault="002C18FA" w:rsidP="002C18FA"/>
    <w:p w14:paraId="7AF75FFE" w14:textId="77777777" w:rsidR="002C18FA" w:rsidRPr="00292AE8" w:rsidRDefault="002C18FA" w:rsidP="002C18FA">
      <w:pPr>
        <w:pStyle w:val="1"/>
        <w:numPr>
          <w:ilvl w:val="0"/>
          <w:numId w:val="5"/>
        </w:numPr>
        <w:jc w:val="both"/>
      </w:pPr>
      <w:bookmarkStart w:id="115" w:name="_Ref412225149"/>
      <w:bookmarkStart w:id="116" w:name="_Ref412225168"/>
      <w:bookmarkStart w:id="117" w:name="_Ref412225204"/>
      <w:bookmarkStart w:id="118" w:name="_Ref412225218"/>
      <w:bookmarkStart w:id="119" w:name="_Toc412311467"/>
      <w:bookmarkStart w:id="120" w:name="_Toc412360786"/>
      <w:bookmarkStart w:id="121" w:name="_Toc412360819"/>
      <w:bookmarkStart w:id="122" w:name="_Toc412360861"/>
      <w:bookmarkStart w:id="123" w:name="_Toc412360938"/>
      <w:bookmarkStart w:id="124" w:name="_Toc57055589"/>
      <w:bookmarkStart w:id="125" w:name="_Toc57062983"/>
      <w:bookmarkStart w:id="126" w:name="_Toc219809241"/>
      <w:bookmarkStart w:id="127" w:name="_Toc220013351"/>
      <w:r w:rsidRPr="00292AE8">
        <w:rPr>
          <w:rFonts w:hint="eastAsia"/>
        </w:rPr>
        <w:t>使用</w:t>
      </w:r>
      <w:bookmarkEnd w:id="115"/>
      <w:bookmarkEnd w:id="116"/>
      <w:bookmarkEnd w:id="117"/>
      <w:bookmarkEnd w:id="118"/>
      <w:bookmarkEnd w:id="119"/>
      <w:bookmarkEnd w:id="120"/>
      <w:bookmarkEnd w:id="121"/>
      <w:bookmarkEnd w:id="122"/>
      <w:bookmarkEnd w:id="123"/>
      <w:r w:rsidRPr="00292AE8">
        <w:rPr>
          <w:rFonts w:hint="eastAsia"/>
        </w:rPr>
        <w:t>にあたって</w:t>
      </w:r>
      <w:bookmarkEnd w:id="124"/>
      <w:bookmarkEnd w:id="125"/>
      <w:bookmarkEnd w:id="126"/>
      <w:bookmarkEnd w:id="127"/>
    </w:p>
    <w:p w14:paraId="7F2A96D8" w14:textId="77777777" w:rsidR="002C18FA" w:rsidRPr="00292AE8" w:rsidRDefault="002C18FA" w:rsidP="002C18FA">
      <w:pPr>
        <w:pStyle w:val="2"/>
        <w:numPr>
          <w:ilvl w:val="1"/>
          <w:numId w:val="5"/>
        </w:numPr>
        <w:jc w:val="both"/>
        <w:rPr>
          <w:rFonts w:hAnsiTheme="minorEastAsia"/>
        </w:rPr>
      </w:pPr>
      <w:bookmarkStart w:id="128" w:name="_Toc412311468"/>
      <w:bookmarkStart w:id="129" w:name="_Toc412360787"/>
      <w:bookmarkStart w:id="130" w:name="_Toc412360820"/>
      <w:bookmarkStart w:id="131" w:name="_Toc412360862"/>
      <w:bookmarkStart w:id="132" w:name="_Toc412360939"/>
      <w:bookmarkStart w:id="133" w:name="_Toc57055590"/>
      <w:bookmarkStart w:id="134" w:name="_Toc57062984"/>
      <w:bookmarkStart w:id="135" w:name="_Toc219809242"/>
      <w:bookmarkStart w:id="136" w:name="_Toc220013352"/>
      <w:r w:rsidRPr="00292AE8">
        <w:rPr>
          <w:rFonts w:hAnsiTheme="minorEastAsia" w:hint="eastAsia"/>
        </w:rPr>
        <w:t>注意事項</w:t>
      </w:r>
      <w:bookmarkEnd w:id="128"/>
      <w:bookmarkEnd w:id="129"/>
      <w:bookmarkEnd w:id="130"/>
      <w:bookmarkEnd w:id="131"/>
      <w:bookmarkEnd w:id="132"/>
      <w:bookmarkEnd w:id="133"/>
      <w:bookmarkEnd w:id="134"/>
      <w:bookmarkEnd w:id="135"/>
      <w:bookmarkEnd w:id="136"/>
    </w:p>
    <w:p w14:paraId="1FE9DB2D" w14:textId="77777777" w:rsidR="002C18FA" w:rsidRPr="00292AE8" w:rsidRDefault="002C18FA" w:rsidP="002C18FA">
      <w:pPr>
        <w:ind w:leftChars="270" w:left="567"/>
      </w:pPr>
      <w:r w:rsidRPr="00292AE8">
        <w:rPr>
          <w:rFonts w:hint="eastAsia"/>
        </w:rPr>
        <w:t>使用にあたっては既存のSDメモリーカードなどのデータはエックスプローラーを使用して念のためPCにバックアップを取った上で本プログラムをご使用ください。</w:t>
      </w:r>
    </w:p>
    <w:p w14:paraId="698A06D1" w14:textId="77777777" w:rsidR="002C18FA" w:rsidRPr="00292AE8" w:rsidRDefault="002C18FA" w:rsidP="002C18FA">
      <w:pPr>
        <w:ind w:leftChars="203" w:left="567" w:hangingChars="67" w:hanging="141"/>
      </w:pPr>
      <w:r w:rsidRPr="00292AE8">
        <w:rPr>
          <w:rFonts w:hint="eastAsia"/>
        </w:rPr>
        <w:t>※ 配布したファイルに使用している「名前」、「電話番号」は架空のものです。</w:t>
      </w:r>
    </w:p>
    <w:p w14:paraId="6F3465FA" w14:textId="77777777" w:rsidR="002C18FA" w:rsidRDefault="002C18FA" w:rsidP="002C18FA">
      <w:pPr>
        <w:ind w:leftChars="203" w:left="426" w:firstLine="311"/>
      </w:pPr>
      <w:r w:rsidRPr="00292AE8">
        <w:rPr>
          <w:rFonts w:hint="eastAsia"/>
        </w:rPr>
        <w:t>いい加減に入力した電話番号故に実際には電話しないでください。</w:t>
      </w:r>
    </w:p>
    <w:p w14:paraId="483910CB" w14:textId="77777777" w:rsidR="002C18FA" w:rsidRPr="001F7E5D" w:rsidRDefault="002C18FA" w:rsidP="002C18FA">
      <w:pPr>
        <w:pStyle w:val="2"/>
        <w:numPr>
          <w:ilvl w:val="1"/>
          <w:numId w:val="5"/>
        </w:numPr>
        <w:jc w:val="both"/>
      </w:pPr>
      <w:bookmarkStart w:id="137" w:name="_Ref166599140"/>
      <w:bookmarkStart w:id="138" w:name="_Ref166599157"/>
      <w:bookmarkStart w:id="139" w:name="_Toc219809243"/>
      <w:bookmarkStart w:id="140" w:name="_Toc220013353"/>
      <w:r>
        <w:rPr>
          <w:rFonts w:hAnsiTheme="minorEastAsia" w:hint="eastAsia"/>
        </w:rPr>
        <w:t>使用</w:t>
      </w:r>
      <w:r w:rsidRPr="00473927">
        <w:rPr>
          <w:rFonts w:hAnsiTheme="minorEastAsia" w:hint="eastAsia"/>
        </w:rPr>
        <w:t xml:space="preserve">前の注意事項 </w:t>
      </w:r>
      <w:r w:rsidRPr="00473927">
        <w:rPr>
          <w:rFonts w:hAnsiTheme="minorEastAsia" w:hint="eastAsia"/>
          <w:color w:val="FF0000"/>
        </w:rPr>
        <w:t>（重要）</w:t>
      </w:r>
      <w:bookmarkEnd w:id="137"/>
      <w:bookmarkEnd w:id="138"/>
      <w:bookmarkEnd w:id="139"/>
      <w:bookmarkEnd w:id="140"/>
    </w:p>
    <w:p w14:paraId="50462804" w14:textId="3E7B7B09" w:rsidR="002C18FA" w:rsidRDefault="002C18FA" w:rsidP="002C18FA">
      <w:pPr>
        <w:ind w:leftChars="270" w:left="567" w:firstLine="1"/>
      </w:pPr>
      <w:r>
        <w:rPr>
          <w:rFonts w:hint="eastAsia"/>
        </w:rPr>
        <w:t>使用する前に下記「</w:t>
      </w:r>
      <w:r w:rsidRPr="00030674">
        <w:rPr>
          <w:color w:val="0070C0"/>
        </w:rPr>
        <w:fldChar w:fldCharType="begin"/>
      </w:r>
      <w:r w:rsidRPr="00030674">
        <w:rPr>
          <w:color w:val="0070C0"/>
        </w:rPr>
        <w:instrText xml:space="preserve"> </w:instrText>
      </w:r>
      <w:r w:rsidRPr="00030674">
        <w:rPr>
          <w:rFonts w:hint="eastAsia"/>
          <w:color w:val="0070C0"/>
        </w:rPr>
        <w:instrText>REF _Ref166576373 \r \h</w:instrText>
      </w:r>
      <w:r w:rsidRPr="00030674">
        <w:rPr>
          <w:color w:val="0070C0"/>
        </w:rPr>
        <w:instrText xml:space="preserve"> </w:instrText>
      </w:r>
      <w:r w:rsidRPr="00030674">
        <w:rPr>
          <w:color w:val="0070C0"/>
        </w:rPr>
      </w:r>
      <w:r w:rsidRPr="00030674">
        <w:rPr>
          <w:color w:val="0070C0"/>
        </w:rPr>
        <w:fldChar w:fldCharType="separate"/>
      </w:r>
      <w:r w:rsidR="008B4C4C" w:rsidRPr="00030674">
        <w:rPr>
          <w:color w:val="0070C0"/>
        </w:rPr>
        <w:t>1)</w:t>
      </w:r>
      <w:r w:rsidRPr="00030674">
        <w:rPr>
          <w:color w:val="0070C0"/>
        </w:rPr>
        <w:fldChar w:fldCharType="end"/>
      </w:r>
      <w:r>
        <w:rPr>
          <w:rFonts w:hint="eastAsia"/>
        </w:rPr>
        <w:t>」～「</w:t>
      </w:r>
      <w:r w:rsidRPr="00030674">
        <w:rPr>
          <w:color w:val="0070C0"/>
        </w:rPr>
        <w:fldChar w:fldCharType="begin"/>
      </w:r>
      <w:r w:rsidRPr="00030674">
        <w:rPr>
          <w:color w:val="0070C0"/>
        </w:rPr>
        <w:instrText xml:space="preserve"> </w:instrText>
      </w:r>
      <w:r w:rsidRPr="00030674">
        <w:rPr>
          <w:rFonts w:hint="eastAsia"/>
          <w:color w:val="0070C0"/>
        </w:rPr>
        <w:instrText>REF _Ref166576392 \r \h</w:instrText>
      </w:r>
      <w:r w:rsidRPr="00030674">
        <w:rPr>
          <w:color w:val="0070C0"/>
        </w:rPr>
        <w:instrText xml:space="preserve"> </w:instrText>
      </w:r>
      <w:r w:rsidRPr="00030674">
        <w:rPr>
          <w:color w:val="0070C0"/>
        </w:rPr>
      </w:r>
      <w:r w:rsidRPr="00030674">
        <w:rPr>
          <w:color w:val="0070C0"/>
        </w:rPr>
        <w:fldChar w:fldCharType="separate"/>
      </w:r>
      <w:r w:rsidR="008B4C4C" w:rsidRPr="00030674">
        <w:rPr>
          <w:color w:val="0070C0"/>
        </w:rPr>
        <w:t>6)</w:t>
      </w:r>
      <w:r w:rsidRPr="00030674">
        <w:rPr>
          <w:color w:val="0070C0"/>
        </w:rPr>
        <w:fldChar w:fldCharType="end"/>
      </w:r>
      <w:r>
        <w:rPr>
          <w:rFonts w:hint="eastAsia"/>
        </w:rPr>
        <w:t>」項の操作を行わないとインターネットからダウンロードまたは電子メールなどで取得した</w:t>
      </w:r>
      <w:r w:rsidRPr="00530461">
        <w:rPr>
          <w:rFonts w:hint="eastAsia"/>
          <w:u w:val="double"/>
        </w:rPr>
        <w:t>マクロを含むファイル</w:t>
      </w:r>
      <w:r>
        <w:rPr>
          <w:rFonts w:hint="eastAsia"/>
        </w:rPr>
        <w:t>はMicrosoftのセキュリティブロックにより使用することができません。「</w:t>
      </w:r>
      <w:r w:rsidRPr="00473927">
        <w:rPr>
          <w:rFonts w:hint="eastAsia"/>
        </w:rPr>
        <w:t>Panasonic電話帳編集_0_サンプル201.xlsm</w:t>
      </w:r>
      <w:r>
        <w:rPr>
          <w:rFonts w:hint="eastAsia"/>
        </w:rPr>
        <w:t>」をクリックして開くと先ず「</w:t>
      </w:r>
      <w:r w:rsidRPr="00030674">
        <w:rPr>
          <w:color w:val="0070C0"/>
        </w:rPr>
        <w:fldChar w:fldCharType="begin"/>
      </w:r>
      <w:r w:rsidRPr="00030674">
        <w:rPr>
          <w:color w:val="0070C0"/>
        </w:rPr>
        <w:instrText xml:space="preserve"> </w:instrText>
      </w:r>
      <w:r w:rsidRPr="00030674">
        <w:rPr>
          <w:rFonts w:hint="eastAsia"/>
          <w:color w:val="0070C0"/>
        </w:rPr>
        <w:instrText>REF _Ref57101876 \h</w:instrText>
      </w:r>
      <w:r w:rsidRPr="00030674">
        <w:rPr>
          <w:color w:val="0070C0"/>
        </w:rPr>
        <w:instrText xml:space="preserve"> </w:instrText>
      </w:r>
      <w:r w:rsidRPr="00030674">
        <w:rPr>
          <w:color w:val="0070C0"/>
        </w:rPr>
      </w:r>
      <w:r w:rsidRPr="00030674">
        <w:rPr>
          <w:color w:val="0070C0"/>
        </w:rPr>
        <w:fldChar w:fldCharType="separate"/>
      </w:r>
      <w:r w:rsidR="008B4C4C" w:rsidRPr="00030674">
        <w:rPr>
          <w:rFonts w:hint="eastAsia"/>
          <w:color w:val="0070C0"/>
        </w:rPr>
        <w:t xml:space="preserve">図 </w:t>
      </w:r>
      <w:r w:rsidR="008B4C4C" w:rsidRPr="00030674">
        <w:rPr>
          <w:noProof/>
          <w:color w:val="0070C0"/>
        </w:rPr>
        <w:t>5</w:t>
      </w:r>
      <w:r w:rsidR="008B4C4C" w:rsidRPr="00030674">
        <w:rPr>
          <w:color w:val="0070C0"/>
        </w:rPr>
        <w:t xml:space="preserve"> </w:t>
      </w:r>
      <w:r w:rsidR="008B4C4C" w:rsidRPr="00030674">
        <w:rPr>
          <w:rFonts w:ascii="ＭＳ 明朝" w:eastAsia="ＭＳ 明朝" w:hint="eastAsia"/>
          <w:color w:val="0070C0"/>
        </w:rPr>
        <w:t>保護されたビュー</w:t>
      </w:r>
      <w:r w:rsidRPr="00030674">
        <w:rPr>
          <w:color w:val="0070C0"/>
        </w:rPr>
        <w:fldChar w:fldCharType="end"/>
      </w:r>
      <w:r>
        <w:rPr>
          <w:rFonts w:hint="eastAsia"/>
        </w:rPr>
        <w:t>」を表示しますが、「編集を有効にする」ボタンを押すと「</w:t>
      </w:r>
      <w:r w:rsidRPr="00030674">
        <w:rPr>
          <w:color w:val="0070C0"/>
        </w:rPr>
        <w:fldChar w:fldCharType="begin"/>
      </w:r>
      <w:r w:rsidRPr="00030674">
        <w:rPr>
          <w:color w:val="0070C0"/>
        </w:rPr>
        <w:instrText xml:space="preserve"> </w:instrText>
      </w:r>
      <w:r w:rsidRPr="00030674">
        <w:rPr>
          <w:rFonts w:hint="eastAsia"/>
          <w:color w:val="0070C0"/>
        </w:rPr>
        <w:instrText>REF _Ref166599815 \h</w:instrText>
      </w:r>
      <w:r w:rsidRPr="00030674">
        <w:rPr>
          <w:color w:val="0070C0"/>
        </w:rPr>
        <w:instrText xml:space="preserve"> </w:instrText>
      </w:r>
      <w:r w:rsidRPr="00030674">
        <w:rPr>
          <w:color w:val="0070C0"/>
        </w:rPr>
      </w:r>
      <w:r w:rsidRPr="00030674">
        <w:rPr>
          <w:color w:val="0070C0"/>
        </w:rPr>
        <w:fldChar w:fldCharType="separate"/>
      </w:r>
      <w:r w:rsidR="008B4C4C" w:rsidRPr="00030674">
        <w:rPr>
          <w:rFonts w:hint="eastAsia"/>
          <w:color w:val="0070C0"/>
        </w:rPr>
        <w:t xml:space="preserve">図 </w:t>
      </w:r>
      <w:r w:rsidR="008B4C4C" w:rsidRPr="00030674">
        <w:rPr>
          <w:noProof/>
          <w:color w:val="0070C0"/>
        </w:rPr>
        <w:t>3</w:t>
      </w:r>
      <w:r w:rsidR="008B4C4C" w:rsidRPr="00030674">
        <w:rPr>
          <w:rFonts w:hint="eastAsia"/>
          <w:color w:val="0070C0"/>
        </w:rPr>
        <w:t xml:space="preserve"> セキュリティリスク</w:t>
      </w:r>
      <w:r w:rsidRPr="00030674">
        <w:rPr>
          <w:color w:val="0070C0"/>
        </w:rPr>
        <w:fldChar w:fldCharType="end"/>
      </w:r>
      <w:r>
        <w:rPr>
          <w:rFonts w:hint="eastAsia"/>
        </w:rPr>
        <w:t>」のピンク色のバーを表示して更に同図右端の「詳細表示」ボタンを押した場合「潜在的に危険なマクロがブロックされました」とWebページを表示して以後インストールすることはできません。</w:t>
      </w:r>
      <w:r>
        <w:br/>
      </w:r>
      <w:r>
        <w:rPr>
          <w:rFonts w:hint="eastAsia"/>
        </w:rPr>
        <w:t>「詳細表示」ボタンを押してしまった場合は、上記の「潜在的に危険なマクロがブロックされました」などのページを開いているウィンドウを閉じて下記「</w:t>
      </w:r>
      <w:r w:rsidRPr="00030674">
        <w:rPr>
          <w:color w:val="0070C0"/>
        </w:rPr>
        <w:fldChar w:fldCharType="begin"/>
      </w:r>
      <w:r w:rsidRPr="00030674">
        <w:rPr>
          <w:color w:val="0070C0"/>
        </w:rPr>
        <w:instrText xml:space="preserve"> </w:instrText>
      </w:r>
      <w:r w:rsidRPr="00030674">
        <w:rPr>
          <w:rFonts w:hint="eastAsia"/>
          <w:color w:val="0070C0"/>
        </w:rPr>
        <w:instrText>REF _Ref166576373 \r \h</w:instrText>
      </w:r>
      <w:r w:rsidRPr="00030674">
        <w:rPr>
          <w:color w:val="0070C0"/>
        </w:rPr>
        <w:instrText xml:space="preserve"> </w:instrText>
      </w:r>
      <w:r w:rsidRPr="00030674">
        <w:rPr>
          <w:color w:val="0070C0"/>
        </w:rPr>
      </w:r>
      <w:r w:rsidRPr="00030674">
        <w:rPr>
          <w:color w:val="0070C0"/>
        </w:rPr>
        <w:fldChar w:fldCharType="separate"/>
      </w:r>
      <w:r w:rsidR="008B4C4C" w:rsidRPr="00030674">
        <w:rPr>
          <w:color w:val="0070C0"/>
        </w:rPr>
        <w:t>1)</w:t>
      </w:r>
      <w:r w:rsidRPr="00030674">
        <w:rPr>
          <w:color w:val="0070C0"/>
        </w:rPr>
        <w:fldChar w:fldCharType="end"/>
      </w:r>
      <w:r>
        <w:rPr>
          <w:rFonts w:hint="eastAsia"/>
        </w:rPr>
        <w:t>」～「</w:t>
      </w:r>
      <w:r w:rsidRPr="00030674">
        <w:rPr>
          <w:color w:val="0070C0"/>
        </w:rPr>
        <w:fldChar w:fldCharType="begin"/>
      </w:r>
      <w:r w:rsidRPr="00030674">
        <w:rPr>
          <w:color w:val="0070C0"/>
        </w:rPr>
        <w:instrText xml:space="preserve"> </w:instrText>
      </w:r>
      <w:r w:rsidRPr="00030674">
        <w:rPr>
          <w:rFonts w:hint="eastAsia"/>
          <w:color w:val="0070C0"/>
        </w:rPr>
        <w:instrText>REF _Ref166576392 \r \h</w:instrText>
      </w:r>
      <w:r w:rsidRPr="00030674">
        <w:rPr>
          <w:color w:val="0070C0"/>
        </w:rPr>
        <w:instrText xml:space="preserve"> </w:instrText>
      </w:r>
      <w:r w:rsidRPr="00030674">
        <w:rPr>
          <w:color w:val="0070C0"/>
        </w:rPr>
      </w:r>
      <w:r w:rsidRPr="00030674">
        <w:rPr>
          <w:color w:val="0070C0"/>
        </w:rPr>
        <w:fldChar w:fldCharType="separate"/>
      </w:r>
      <w:r w:rsidR="008B4C4C" w:rsidRPr="00030674">
        <w:rPr>
          <w:color w:val="0070C0"/>
        </w:rPr>
        <w:t>6)</w:t>
      </w:r>
      <w:r w:rsidRPr="00030674">
        <w:rPr>
          <w:color w:val="0070C0"/>
        </w:rPr>
        <w:fldChar w:fldCharType="end"/>
      </w:r>
      <w:r>
        <w:rPr>
          <w:rFonts w:hint="eastAsia"/>
        </w:rPr>
        <w:t>」項を実行してください。</w:t>
      </w:r>
      <w:r>
        <w:br/>
      </w:r>
      <w:r w:rsidRPr="00E77732">
        <w:rPr>
          <w:rFonts w:hint="eastAsia"/>
          <w:b/>
          <w:bCs/>
          <w:color w:val="EE0000"/>
        </w:rPr>
        <w:t>操作を失敗</w:t>
      </w:r>
      <w:r>
        <w:rPr>
          <w:rFonts w:hint="eastAsia"/>
        </w:rPr>
        <w:t>して「</w:t>
      </w:r>
      <w:r w:rsidRPr="00030674">
        <w:rPr>
          <w:color w:val="0070C0"/>
        </w:rPr>
        <w:fldChar w:fldCharType="begin"/>
      </w:r>
      <w:r w:rsidRPr="00030674">
        <w:rPr>
          <w:color w:val="0070C0"/>
        </w:rPr>
        <w:instrText xml:space="preserve"> </w:instrText>
      </w:r>
      <w:r w:rsidRPr="00030674">
        <w:rPr>
          <w:rFonts w:hint="eastAsia"/>
          <w:color w:val="0070C0"/>
        </w:rPr>
        <w:instrText>REF _Ref141798478 \h</w:instrText>
      </w:r>
      <w:r w:rsidRPr="00030674">
        <w:rPr>
          <w:color w:val="0070C0"/>
        </w:rPr>
        <w:instrText xml:space="preserve"> </w:instrText>
      </w:r>
      <w:r w:rsidRPr="00030674">
        <w:rPr>
          <w:color w:val="0070C0"/>
        </w:rPr>
      </w:r>
      <w:r w:rsidRPr="00030674">
        <w:rPr>
          <w:color w:val="0070C0"/>
        </w:rPr>
        <w:fldChar w:fldCharType="separate"/>
      </w:r>
      <w:r w:rsidR="008B4C4C" w:rsidRPr="00030674">
        <w:rPr>
          <w:rFonts w:hint="eastAsia"/>
          <w:color w:val="0070C0"/>
        </w:rPr>
        <w:t xml:space="preserve">図 </w:t>
      </w:r>
      <w:r w:rsidR="008B4C4C" w:rsidRPr="00030674">
        <w:rPr>
          <w:noProof/>
          <w:color w:val="0070C0"/>
        </w:rPr>
        <w:t>4</w:t>
      </w:r>
      <w:r w:rsidR="008B4C4C" w:rsidRPr="00030674">
        <w:rPr>
          <w:rFonts w:hint="eastAsia"/>
          <w:color w:val="0070C0"/>
        </w:rPr>
        <w:t>サンプルのプロパティ</w:t>
      </w:r>
      <w:r w:rsidRPr="00030674">
        <w:rPr>
          <w:color w:val="0070C0"/>
        </w:rPr>
        <w:fldChar w:fldCharType="end"/>
      </w:r>
      <w:r>
        <w:rPr>
          <w:rFonts w:hint="eastAsia"/>
        </w:rPr>
        <w:t>」の図のセキュリティチェックボックスが表示しない場合はダウンロードしたファイルがブロックされているので今回実行しようとして失敗したすべての</w:t>
      </w:r>
      <w:r w:rsidRPr="00F62B35">
        <w:rPr>
          <w:rFonts w:hint="eastAsia"/>
          <w:u w:val="double"/>
        </w:rPr>
        <w:t>「</w:t>
      </w:r>
      <w:r w:rsidRPr="00866E98">
        <w:rPr>
          <w:rFonts w:ascii="ＭＳ 明朝" w:eastAsia="ＭＳ 明朝" w:hAnsi="ＭＳ 明朝"/>
          <w:u w:val="double"/>
        </w:rPr>
        <w:t>Tel_note_Editr201.zip</w:t>
      </w:r>
      <w:r w:rsidRPr="00F62B35">
        <w:rPr>
          <w:rFonts w:hint="eastAsia"/>
          <w:u w:val="double"/>
        </w:rPr>
        <w:t>」、「</w:t>
      </w:r>
      <w:bookmarkStart w:id="141" w:name="_Hlk166598165"/>
      <w:r w:rsidRPr="00866E98">
        <w:rPr>
          <w:u w:val="double"/>
        </w:rPr>
        <w:t>Tel_note_Editr201</w:t>
      </w:r>
      <w:bookmarkEnd w:id="141"/>
      <w:r w:rsidRPr="00F62B35">
        <w:rPr>
          <w:rFonts w:hint="eastAsia"/>
          <w:u w:val="double"/>
        </w:rPr>
        <w:t>」などダウンロード</w:t>
      </w:r>
      <w:r>
        <w:rPr>
          <w:rFonts w:hint="eastAsia"/>
          <w:u w:val="double"/>
        </w:rPr>
        <w:t>して</w:t>
      </w:r>
      <w:r w:rsidRPr="00F62B35">
        <w:rPr>
          <w:rFonts w:hint="eastAsia"/>
          <w:u w:val="double"/>
        </w:rPr>
        <w:t>操作したファイルをPCからすべて削除した</w:t>
      </w:r>
      <w:r>
        <w:rPr>
          <w:rFonts w:hint="eastAsia"/>
          <w:u w:val="double"/>
        </w:rPr>
        <w:t>後に、</w:t>
      </w:r>
      <w:r w:rsidRPr="00F62B35">
        <w:rPr>
          <w:rFonts w:hint="eastAsia"/>
          <w:u w:val="double"/>
        </w:rPr>
        <w:t>ベクターから再度ダウンロードして</w:t>
      </w:r>
      <w:r>
        <w:rPr>
          <w:rFonts w:hint="eastAsia"/>
        </w:rPr>
        <w:t>下記「</w:t>
      </w:r>
      <w:r w:rsidRPr="00030674">
        <w:rPr>
          <w:color w:val="0070C0"/>
        </w:rPr>
        <w:fldChar w:fldCharType="begin"/>
      </w:r>
      <w:r w:rsidRPr="00030674">
        <w:rPr>
          <w:color w:val="0070C0"/>
        </w:rPr>
        <w:instrText xml:space="preserve"> </w:instrText>
      </w:r>
      <w:r w:rsidRPr="00030674">
        <w:rPr>
          <w:rFonts w:hint="eastAsia"/>
          <w:color w:val="0070C0"/>
        </w:rPr>
        <w:instrText>REF _Ref166576373 \r \h</w:instrText>
      </w:r>
      <w:r w:rsidRPr="00030674">
        <w:rPr>
          <w:color w:val="0070C0"/>
        </w:rPr>
        <w:instrText xml:space="preserve"> </w:instrText>
      </w:r>
      <w:r w:rsidRPr="00030674">
        <w:rPr>
          <w:color w:val="0070C0"/>
        </w:rPr>
      </w:r>
      <w:r w:rsidRPr="00030674">
        <w:rPr>
          <w:color w:val="0070C0"/>
        </w:rPr>
        <w:fldChar w:fldCharType="separate"/>
      </w:r>
      <w:r w:rsidR="008B4C4C" w:rsidRPr="00030674">
        <w:rPr>
          <w:color w:val="0070C0"/>
        </w:rPr>
        <w:t>1)</w:t>
      </w:r>
      <w:r w:rsidRPr="00030674">
        <w:rPr>
          <w:color w:val="0070C0"/>
        </w:rPr>
        <w:fldChar w:fldCharType="end"/>
      </w:r>
      <w:r>
        <w:rPr>
          <w:rFonts w:hint="eastAsia"/>
        </w:rPr>
        <w:t>」～「</w:t>
      </w:r>
      <w:r w:rsidRPr="00030674">
        <w:rPr>
          <w:color w:val="0070C0"/>
        </w:rPr>
        <w:fldChar w:fldCharType="begin"/>
      </w:r>
      <w:r w:rsidRPr="00030674">
        <w:rPr>
          <w:color w:val="0070C0"/>
        </w:rPr>
        <w:instrText xml:space="preserve"> </w:instrText>
      </w:r>
      <w:r w:rsidRPr="00030674">
        <w:rPr>
          <w:rFonts w:hint="eastAsia"/>
          <w:color w:val="0070C0"/>
        </w:rPr>
        <w:instrText>REF _Ref166576392 \r \h</w:instrText>
      </w:r>
      <w:r w:rsidRPr="00030674">
        <w:rPr>
          <w:color w:val="0070C0"/>
        </w:rPr>
        <w:instrText xml:space="preserve"> </w:instrText>
      </w:r>
      <w:r w:rsidRPr="00030674">
        <w:rPr>
          <w:color w:val="0070C0"/>
        </w:rPr>
      </w:r>
      <w:r w:rsidRPr="00030674">
        <w:rPr>
          <w:color w:val="0070C0"/>
        </w:rPr>
        <w:fldChar w:fldCharType="separate"/>
      </w:r>
      <w:r w:rsidR="008B4C4C" w:rsidRPr="00030674">
        <w:rPr>
          <w:color w:val="0070C0"/>
        </w:rPr>
        <w:t>6)</w:t>
      </w:r>
      <w:r w:rsidRPr="00030674">
        <w:rPr>
          <w:color w:val="0070C0"/>
        </w:rPr>
        <w:fldChar w:fldCharType="end"/>
      </w:r>
      <w:r>
        <w:rPr>
          <w:rFonts w:hint="eastAsia"/>
        </w:rPr>
        <w:t>」項を実行してください。</w:t>
      </w:r>
    </w:p>
    <w:p w14:paraId="2E7A0D5A" w14:textId="77777777" w:rsidR="002C18FA" w:rsidRDefault="002C18FA" w:rsidP="002C18FA">
      <w:pPr>
        <w:ind w:leftChars="270" w:left="567" w:firstLine="1"/>
      </w:pPr>
      <w:r>
        <w:rPr>
          <w:rFonts w:hint="eastAsia"/>
          <w:noProof/>
          <w:lang w:val="ja-JP"/>
        </w:rPr>
        <mc:AlternateContent>
          <mc:Choice Requires="wpg">
            <w:drawing>
              <wp:inline distT="0" distB="0" distL="0" distR="0" wp14:anchorId="0774F7EC" wp14:editId="2D57D2CE">
                <wp:extent cx="5338445" cy="498476"/>
                <wp:effectExtent l="0" t="0" r="0" b="0"/>
                <wp:docPr id="764440739" name="グループ化 2"/>
                <wp:cNvGraphicFramePr/>
                <a:graphic xmlns:a="http://schemas.openxmlformats.org/drawingml/2006/main">
                  <a:graphicData uri="http://schemas.microsoft.com/office/word/2010/wordprocessingGroup">
                    <wpg:wgp>
                      <wpg:cNvGrpSpPr/>
                      <wpg:grpSpPr>
                        <a:xfrm>
                          <a:off x="0" y="0"/>
                          <a:ext cx="5338445" cy="498476"/>
                          <a:chOff x="0" y="0"/>
                          <a:chExt cx="5338445" cy="498476"/>
                        </a:xfrm>
                      </wpg:grpSpPr>
                      <pic:pic xmlns:pic="http://schemas.openxmlformats.org/drawingml/2006/picture">
                        <pic:nvPicPr>
                          <pic:cNvPr id="1407201377" name="図 1"/>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5338445" cy="247015"/>
                          </a:xfrm>
                          <a:prstGeom prst="rect">
                            <a:avLst/>
                          </a:prstGeom>
                        </pic:spPr>
                      </pic:pic>
                      <wps:wsp>
                        <wps:cNvPr id="1203199728" name="テキスト ボックス 1"/>
                        <wps:cNvSpPr txBox="1"/>
                        <wps:spPr>
                          <a:xfrm>
                            <a:off x="0" y="269876"/>
                            <a:ext cx="5338445" cy="228600"/>
                          </a:xfrm>
                          <a:prstGeom prst="rect">
                            <a:avLst/>
                          </a:prstGeom>
                          <a:solidFill>
                            <a:prstClr val="white"/>
                          </a:solidFill>
                          <a:ln>
                            <a:noFill/>
                          </a:ln>
                        </wps:spPr>
                        <wps:txbx>
                          <w:txbxContent>
                            <w:p w14:paraId="4367972B" w14:textId="77777777" w:rsidR="002C18FA" w:rsidRPr="008829FE" w:rsidRDefault="002C18FA" w:rsidP="002C18FA">
                              <w:pPr>
                                <w:pStyle w:val="ab"/>
                                <w:rPr>
                                  <w:noProof/>
                                </w:rPr>
                              </w:pPr>
                              <w:bookmarkStart w:id="142" w:name="_Ref166599815"/>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1928B1">
                                <w:rPr>
                                  <w:noProof/>
                                </w:rPr>
                                <w:t>3</w:t>
                              </w:r>
                              <w:r>
                                <w:fldChar w:fldCharType="end"/>
                              </w:r>
                              <w:r>
                                <w:rPr>
                                  <w:rFonts w:hint="eastAsia"/>
                                </w:rPr>
                                <w:t xml:space="preserve"> セキュリティリスク</w:t>
                              </w:r>
                              <w:bookmarkEnd w:id="14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0774F7EC" id="グループ化 2" o:spid="_x0000_s1034" style="width:420.35pt;height:39.25pt;mso-position-horizontal-relative:char;mso-position-vertical-relative:line" coordsize="53384,4984"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">
                <v:shape id="図 1" o:spid="_x0000_s1035" type="#_x0000_t75" style="position:absolute;width:53384;height:24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">
                  <v:imagedata r:id="rId15" o:title=""/>
                </v:shape>
                <v:shape id="_x0000_s1036" type="#_x0000_t202" style="position:absolute;top:2698;width:53384;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" stroked="f">
                  <v:textbox style="mso-fit-shape-to-text:t" inset="0,0,0,0">
                    <w:txbxContent>
                      <w:p w14:paraId="4367972B" w14:textId="77777777" w:rsidR="002C18FA" w:rsidRPr="008829FE" w:rsidRDefault="002C18FA" w:rsidP="002C18FA">
                        <w:pPr>
                          <w:pStyle w:val="ab"/>
                          <w:rPr>
                            <w:noProof/>
                          </w:rPr>
                        </w:pPr>
                        <w:bookmarkStart w:id="145" w:name="_Ref166599815"/>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1928B1">
                          <w:rPr>
                            <w:noProof/>
                          </w:rPr>
                          <w:t>3</w:t>
                        </w:r>
                        <w:r>
                          <w:fldChar w:fldCharType="end"/>
                        </w:r>
                        <w:r>
                          <w:rPr>
                            <w:rFonts w:hint="eastAsia"/>
                          </w:rPr>
                          <w:t xml:space="preserve"> セキュリティリスク</w:t>
                        </w:r>
                        <w:bookmarkEnd w:id="145"/>
                      </w:p>
                    </w:txbxContent>
                  </v:textbox>
                </v:shape>
                <w10:anchorlock/>
              </v:group>
            </w:pict>
          </mc:Fallback>
        </mc:AlternateContent>
      </w:r>
    </w:p>
    <w:p w14:paraId="1B5EFEC1" w14:textId="77777777" w:rsidR="002C18FA" w:rsidRDefault="002C18FA" w:rsidP="002C18FA">
      <w:pPr>
        <w:ind w:leftChars="270" w:left="567" w:firstLine="1"/>
      </w:pPr>
    </w:p>
    <w:p w14:paraId="265FE96A" w14:textId="77777777" w:rsidR="002C18FA" w:rsidRPr="005868E0" w:rsidRDefault="002C18FA" w:rsidP="002C18FA">
      <w:pPr>
        <w:pStyle w:val="3"/>
        <w:numPr>
          <w:ilvl w:val="2"/>
          <w:numId w:val="5"/>
        </w:numPr>
        <w:topLinePunct w:val="0"/>
        <w:ind w:left="993"/>
        <w:jc w:val="both"/>
      </w:pPr>
      <w:bookmarkStart w:id="143" w:name="_Ref166576373"/>
      <w:r w:rsidRPr="005868E0">
        <w:rPr>
          <w:rFonts w:hint="eastAsia"/>
        </w:rPr>
        <w:t>「ダウンロード」フォルダの中に「</w:t>
      </w:r>
      <w:r w:rsidRPr="005868E0">
        <w:t>Tel_note_Editr201.zip</w:t>
      </w:r>
      <w:r w:rsidRPr="005868E0">
        <w:rPr>
          <w:rFonts w:hint="eastAsia"/>
        </w:rPr>
        <w:t>」ファイルができます。</w:t>
      </w:r>
      <w:bookmarkEnd w:id="143"/>
    </w:p>
    <w:p w14:paraId="488A3CEE" w14:textId="77777777" w:rsidR="002C18FA" w:rsidRPr="005868E0" w:rsidRDefault="002C18FA" w:rsidP="002C18FA">
      <w:pPr>
        <w:pStyle w:val="3"/>
        <w:numPr>
          <w:ilvl w:val="2"/>
          <w:numId w:val="5"/>
        </w:numPr>
        <w:topLinePunct w:val="0"/>
        <w:ind w:left="993"/>
        <w:jc w:val="both"/>
      </w:pPr>
      <w:r w:rsidRPr="005868E0">
        <w:rPr>
          <w:rFonts w:hint="eastAsia"/>
        </w:rPr>
        <w:t>同ファイルダブルクリックで開くと「</w:t>
      </w:r>
      <w:r w:rsidRPr="005868E0">
        <w:t>Tel_note_Editr201</w:t>
      </w:r>
      <w:r w:rsidRPr="005868E0">
        <w:rPr>
          <w:rFonts w:hint="eastAsia"/>
        </w:rPr>
        <w:t>」ファイルを表示します。</w:t>
      </w:r>
    </w:p>
    <w:p w14:paraId="7A5063DA" w14:textId="77777777" w:rsidR="002C18FA" w:rsidRPr="005868E0" w:rsidRDefault="002C18FA" w:rsidP="002C18FA">
      <w:pPr>
        <w:pStyle w:val="3"/>
        <w:numPr>
          <w:ilvl w:val="2"/>
          <w:numId w:val="5"/>
        </w:numPr>
        <w:topLinePunct w:val="0"/>
        <w:ind w:left="993"/>
        <w:jc w:val="both"/>
      </w:pPr>
      <w:r w:rsidRPr="005868E0">
        <w:rPr>
          <w:rFonts w:hint="eastAsia"/>
          <w:noProof/>
        </w:rPr>
        <mc:AlternateContent>
          <mc:Choice Requires="wpg">
            <w:drawing>
              <wp:anchor distT="0" distB="0" distL="114300" distR="114300" simplePos="0" relativeHeight="251676672" behindDoc="0" locked="0" layoutInCell="1" allowOverlap="1" wp14:anchorId="1D3EF9E9" wp14:editId="3BC653E8">
                <wp:simplePos x="0" y="0"/>
                <wp:positionH relativeFrom="column">
                  <wp:posOffset>3958038</wp:posOffset>
                </wp:positionH>
                <wp:positionV relativeFrom="paragraph">
                  <wp:posOffset>276059</wp:posOffset>
                </wp:positionV>
                <wp:extent cx="1931035" cy="2923540"/>
                <wp:effectExtent l="0" t="0" r="0" b="0"/>
                <wp:wrapSquare wrapText="bothSides"/>
                <wp:docPr id="1707051516" name="グループ化 5"/>
                <wp:cNvGraphicFramePr/>
                <a:graphic xmlns:a="http://schemas.openxmlformats.org/drawingml/2006/main">
                  <a:graphicData uri="http://schemas.microsoft.com/office/word/2010/wordprocessingGroup">
                    <wpg:wgp>
                      <wpg:cNvGrpSpPr/>
                      <wpg:grpSpPr>
                        <a:xfrm>
                          <a:off x="0" y="0"/>
                          <a:ext cx="1931035" cy="2923540"/>
                          <a:chOff x="0" y="0"/>
                          <a:chExt cx="1931035" cy="2923540"/>
                        </a:xfrm>
                      </wpg:grpSpPr>
                      <pic:pic xmlns:pic="http://schemas.openxmlformats.org/drawingml/2006/picture">
                        <pic:nvPicPr>
                          <pic:cNvPr id="1683453377" name="図 4"/>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1931035" cy="2667635"/>
                          </a:xfrm>
                          <a:prstGeom prst="rect">
                            <a:avLst/>
                          </a:prstGeom>
                        </pic:spPr>
                      </pic:pic>
                      <wps:wsp>
                        <wps:cNvPr id="276467047" name="テキスト ボックス 1"/>
                        <wps:cNvSpPr txBox="1"/>
                        <wps:spPr>
                          <a:xfrm>
                            <a:off x="0" y="2694940"/>
                            <a:ext cx="1931035" cy="228600"/>
                          </a:xfrm>
                          <a:prstGeom prst="rect">
                            <a:avLst/>
                          </a:prstGeom>
                          <a:solidFill>
                            <a:prstClr val="white"/>
                          </a:solidFill>
                          <a:ln>
                            <a:noFill/>
                          </a:ln>
                        </wps:spPr>
                        <wps:txbx>
                          <w:txbxContent>
                            <w:p w14:paraId="5EB1676D" w14:textId="77777777" w:rsidR="002C18FA" w:rsidRPr="00C160ED" w:rsidRDefault="002C18FA" w:rsidP="002C18FA">
                              <w:pPr>
                                <w:pStyle w:val="ab"/>
                                <w:rPr>
                                  <w:noProof/>
                                </w:rPr>
                              </w:pPr>
                              <w:bookmarkStart w:id="144" w:name="_Ref141798478"/>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1928B1">
                                <w:rPr>
                                  <w:noProof/>
                                </w:rPr>
                                <w:t>4</w:t>
                              </w:r>
                              <w:r>
                                <w:fldChar w:fldCharType="end"/>
                              </w:r>
                              <w:r>
                                <w:rPr>
                                  <w:rFonts w:hint="eastAsia"/>
                                </w:rPr>
                                <w:t>サンプルのプロパティ</w:t>
                              </w:r>
                              <w:bookmarkEnd w:id="14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1D3EF9E9" id="グループ化 5" o:spid="_x0000_s1037" style="position:absolute;left:0;text-align:left;margin-left:311.65pt;margin-top:21.75pt;width:152.05pt;height:230.2pt;z-index:251676672;mso-position-horizontal-relative:text;mso-position-vertical-relative:text" coordsize="19310,2923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">
                <v:shape id="図 4" o:spid="_x0000_s1038" type="#_x0000_t75" style="position:absolute;width:19310;height:266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">
                  <v:imagedata r:id="rId17" o:title=""/>
                </v:shape>
                <v:shape id="_x0000_s1039" type="#_x0000_t202" style="position:absolute;top:26949;width:1931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" stroked="f">
                  <v:textbox style="mso-fit-shape-to-text:t" inset="0,0,0,0">
                    <w:txbxContent>
                      <w:p w14:paraId="5EB1676D" w14:textId="77777777" w:rsidR="002C18FA" w:rsidRPr="00C160ED" w:rsidRDefault="002C18FA" w:rsidP="002C18FA">
                        <w:pPr>
                          <w:pStyle w:val="ab"/>
                          <w:rPr>
                            <w:noProof/>
                          </w:rPr>
                        </w:pPr>
                        <w:bookmarkStart w:id="148" w:name="_Ref141798478"/>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1928B1">
                          <w:rPr>
                            <w:noProof/>
                          </w:rPr>
                          <w:t>4</w:t>
                        </w:r>
                        <w:r>
                          <w:fldChar w:fldCharType="end"/>
                        </w:r>
                        <w:r>
                          <w:rPr>
                            <w:rFonts w:hint="eastAsia"/>
                          </w:rPr>
                          <w:t>サンプルのプロパティ</w:t>
                        </w:r>
                        <w:bookmarkEnd w:id="148"/>
                      </w:p>
                    </w:txbxContent>
                  </v:textbox>
                </v:shape>
                <w10:wrap type="square"/>
              </v:group>
            </w:pict>
          </mc:Fallback>
        </mc:AlternateContent>
      </w:r>
      <w:r w:rsidRPr="005868E0">
        <w:rPr>
          <w:rFonts w:hint="eastAsia"/>
        </w:rPr>
        <w:t>同ファイルを右クリックして「切り取り」を押して「ドキュメント」フォルダへ「</w:t>
      </w:r>
      <w:r w:rsidRPr="005868E0">
        <w:t>Tel_note_Editr201</w:t>
      </w:r>
      <w:r w:rsidRPr="005868E0">
        <w:rPr>
          <w:rFonts w:hint="eastAsia"/>
        </w:rPr>
        <w:t>」を貼り付けしてください。</w:t>
      </w:r>
    </w:p>
    <w:p w14:paraId="7913A9E3" w14:textId="77777777" w:rsidR="002C18FA" w:rsidRPr="005868E0" w:rsidRDefault="002C18FA" w:rsidP="002C18FA">
      <w:pPr>
        <w:pStyle w:val="3"/>
        <w:numPr>
          <w:ilvl w:val="2"/>
          <w:numId w:val="5"/>
        </w:numPr>
        <w:topLinePunct w:val="0"/>
        <w:ind w:left="993"/>
        <w:jc w:val="both"/>
      </w:pPr>
      <w:r w:rsidRPr="005868E0">
        <w:rPr>
          <w:rFonts w:hint="eastAsia"/>
        </w:rPr>
        <w:t>ドキュメントの「</w:t>
      </w:r>
      <w:r w:rsidRPr="005868E0">
        <w:t>Tel_note_Editr201</w:t>
      </w:r>
      <w:r w:rsidRPr="005868E0">
        <w:rPr>
          <w:rFonts w:hint="eastAsia"/>
        </w:rPr>
        <w:t>」をダブルクリックして＜グPanasonic電話帳編集_0_サンプル201.xlsm＞を右クリックしプロパティをクリックします。</w:t>
      </w:r>
    </w:p>
    <w:p w14:paraId="026967DF" w14:textId="7F6E4CBF" w:rsidR="002C18FA" w:rsidRPr="005868E0" w:rsidRDefault="002C18FA" w:rsidP="002C18FA">
      <w:pPr>
        <w:pStyle w:val="3"/>
        <w:numPr>
          <w:ilvl w:val="2"/>
          <w:numId w:val="5"/>
        </w:numPr>
        <w:topLinePunct w:val="0"/>
        <w:ind w:left="993"/>
        <w:jc w:val="both"/>
      </w:pPr>
      <w:r w:rsidRPr="005868E0">
        <w:rPr>
          <w:rFonts w:hint="eastAsia"/>
        </w:rPr>
        <w:t>「</w:t>
      </w:r>
      <w:r w:rsidRPr="00030674">
        <w:rPr>
          <w:color w:val="0070C0"/>
        </w:rPr>
        <w:fldChar w:fldCharType="begin"/>
      </w:r>
      <w:r w:rsidRPr="00030674">
        <w:rPr>
          <w:color w:val="0070C0"/>
        </w:rPr>
        <w:instrText xml:space="preserve"> </w:instrText>
      </w:r>
      <w:r w:rsidRPr="00030674">
        <w:rPr>
          <w:rFonts w:hint="eastAsia"/>
          <w:color w:val="0070C0"/>
        </w:rPr>
        <w:instrText>REF _Ref141798478 \h</w:instrText>
      </w:r>
      <w:r w:rsidRPr="00030674">
        <w:rPr>
          <w:color w:val="0070C0"/>
        </w:rPr>
        <w:instrText xml:space="preserve">  \* MERGEFORMAT </w:instrText>
      </w:r>
      <w:r w:rsidRPr="00030674">
        <w:rPr>
          <w:color w:val="0070C0"/>
        </w:rPr>
      </w:r>
      <w:r w:rsidRPr="00030674">
        <w:rPr>
          <w:color w:val="0070C0"/>
        </w:rPr>
        <w:fldChar w:fldCharType="separate"/>
      </w:r>
      <w:r w:rsidR="008B4C4C" w:rsidRPr="00030674">
        <w:rPr>
          <w:rFonts w:hint="eastAsia"/>
          <w:color w:val="0070C0"/>
        </w:rPr>
        <w:t xml:space="preserve">図 </w:t>
      </w:r>
      <w:r w:rsidR="008B4C4C" w:rsidRPr="00030674">
        <w:rPr>
          <w:color w:val="0070C0"/>
        </w:rPr>
        <w:t>4</w:t>
      </w:r>
      <w:r w:rsidR="008B4C4C" w:rsidRPr="00030674">
        <w:rPr>
          <w:rFonts w:hint="eastAsia"/>
          <w:color w:val="0070C0"/>
        </w:rPr>
        <w:t>サンプルのプロパティ</w:t>
      </w:r>
      <w:r w:rsidRPr="00030674">
        <w:rPr>
          <w:color w:val="0070C0"/>
        </w:rPr>
        <w:fldChar w:fldCharType="end"/>
      </w:r>
      <w:r w:rsidRPr="005868E0">
        <w:rPr>
          <w:rFonts w:hint="eastAsia"/>
        </w:rPr>
        <w:t>」が表示します。</w:t>
      </w:r>
    </w:p>
    <w:p w14:paraId="20C299F9" w14:textId="77777777" w:rsidR="002C18FA" w:rsidRPr="005868E0" w:rsidRDefault="002C18FA" w:rsidP="002C18FA">
      <w:pPr>
        <w:pStyle w:val="3"/>
        <w:numPr>
          <w:ilvl w:val="2"/>
          <w:numId w:val="5"/>
        </w:numPr>
        <w:topLinePunct w:val="0"/>
        <w:ind w:left="993"/>
        <w:jc w:val="both"/>
      </w:pPr>
      <w:bookmarkStart w:id="145" w:name="_Ref166576392"/>
      <w:r w:rsidRPr="005868E0">
        <w:rPr>
          <w:rFonts w:hint="eastAsia"/>
        </w:rPr>
        <w:t>同図の</w:t>
      </w:r>
      <w:r w:rsidRPr="00A55C4C">
        <w:rPr>
          <w:rFonts w:hint="eastAsia"/>
          <w:b/>
          <w:bCs/>
          <w:color w:val="FF0000"/>
        </w:rPr>
        <w:t>①</w:t>
      </w:r>
      <w:r w:rsidRPr="005868E0">
        <w:rPr>
          <w:rFonts w:hint="eastAsia"/>
        </w:rPr>
        <w:t>「許可する」にチェックを入れて</w:t>
      </w:r>
      <w:r w:rsidRPr="00A55C4C">
        <w:rPr>
          <w:rFonts w:hint="eastAsia"/>
          <w:b/>
          <w:bCs/>
          <w:color w:val="FF0000"/>
        </w:rPr>
        <w:t>②</w:t>
      </w:r>
      <w:r w:rsidRPr="005868E0">
        <w:rPr>
          <w:rFonts w:hint="eastAsia"/>
        </w:rPr>
        <w:t>の＜OK＞を押します。</w:t>
      </w:r>
      <w:bookmarkEnd w:id="145"/>
    </w:p>
    <w:p w14:paraId="6499B5A1" w14:textId="636F323E" w:rsidR="002C18FA" w:rsidRPr="005868E0" w:rsidRDefault="002C18FA" w:rsidP="002C18FA">
      <w:pPr>
        <w:pStyle w:val="3"/>
        <w:numPr>
          <w:ilvl w:val="2"/>
          <w:numId w:val="5"/>
        </w:numPr>
        <w:topLinePunct w:val="0"/>
        <w:ind w:left="993"/>
        <w:jc w:val="both"/>
      </w:pPr>
      <w:r w:rsidRPr="005868E0">
        <w:rPr>
          <w:rFonts w:hint="eastAsia"/>
        </w:rPr>
        <w:t>以後は「Panasonic電話帳編集_0_サンプル201.xlsm」を何度開いても「</w:t>
      </w:r>
      <w:r w:rsidRPr="00030674">
        <w:rPr>
          <w:color w:val="0070C0"/>
        </w:rPr>
        <w:fldChar w:fldCharType="begin"/>
      </w:r>
      <w:r w:rsidRPr="00030674">
        <w:rPr>
          <w:color w:val="0070C0"/>
        </w:rPr>
        <w:instrText xml:space="preserve"> </w:instrText>
      </w:r>
      <w:r w:rsidRPr="00030674">
        <w:rPr>
          <w:rFonts w:hint="eastAsia"/>
          <w:color w:val="0070C0"/>
        </w:rPr>
        <w:instrText>REF _Ref166599815 \h</w:instrText>
      </w:r>
      <w:r w:rsidRPr="00030674">
        <w:rPr>
          <w:color w:val="0070C0"/>
        </w:rPr>
        <w:instrText xml:space="preserve"> </w:instrText>
      </w:r>
      <w:r w:rsidRPr="00030674">
        <w:rPr>
          <w:color w:val="0070C0"/>
        </w:rPr>
      </w:r>
      <w:r w:rsidRPr="00030674">
        <w:rPr>
          <w:color w:val="0070C0"/>
        </w:rPr>
        <w:fldChar w:fldCharType="separate"/>
      </w:r>
      <w:r w:rsidR="008B4C4C" w:rsidRPr="00030674">
        <w:rPr>
          <w:rFonts w:hint="eastAsia"/>
          <w:color w:val="0070C0"/>
        </w:rPr>
        <w:t xml:space="preserve">図 </w:t>
      </w:r>
      <w:r w:rsidR="008B4C4C" w:rsidRPr="00030674">
        <w:rPr>
          <w:noProof/>
          <w:color w:val="0070C0"/>
        </w:rPr>
        <w:t>3</w:t>
      </w:r>
      <w:r w:rsidR="008B4C4C" w:rsidRPr="00030674">
        <w:rPr>
          <w:rFonts w:hint="eastAsia"/>
          <w:color w:val="0070C0"/>
        </w:rPr>
        <w:t xml:space="preserve"> セキュリティリスク</w:t>
      </w:r>
      <w:r w:rsidRPr="00030674">
        <w:rPr>
          <w:color w:val="0070C0"/>
        </w:rPr>
        <w:fldChar w:fldCharType="end"/>
      </w:r>
      <w:r w:rsidRPr="005868E0">
        <w:rPr>
          <w:rFonts w:hint="eastAsia"/>
        </w:rPr>
        <w:t>」は表示しなくなります。</w:t>
      </w:r>
      <w:bookmarkStart w:id="146" w:name="_Hlk166588690"/>
    </w:p>
    <w:p w14:paraId="77D9DFF7" w14:textId="77777777" w:rsidR="002C18FA" w:rsidRPr="005868E0" w:rsidRDefault="002C18FA" w:rsidP="002C18FA">
      <w:pPr>
        <w:pStyle w:val="3"/>
        <w:numPr>
          <w:ilvl w:val="2"/>
          <w:numId w:val="5"/>
        </w:numPr>
        <w:topLinePunct w:val="0"/>
        <w:ind w:left="993"/>
        <w:jc w:val="both"/>
      </w:pPr>
      <w:r w:rsidRPr="005868E0">
        <w:rPr>
          <w:rFonts w:hint="eastAsia"/>
        </w:rPr>
        <w:t>次に以下の操作に移ります。</w:t>
      </w:r>
      <w:bookmarkEnd w:id="146"/>
    </w:p>
    <w:p w14:paraId="7C71F7F2" w14:textId="77777777" w:rsidR="002C18FA" w:rsidRPr="00292AE8" w:rsidRDefault="002C18FA" w:rsidP="002C18FA">
      <w:pPr>
        <w:pStyle w:val="2"/>
        <w:numPr>
          <w:ilvl w:val="1"/>
          <w:numId w:val="5"/>
        </w:numPr>
        <w:jc w:val="both"/>
        <w:rPr>
          <w:rFonts w:hAnsiTheme="minorEastAsia"/>
        </w:rPr>
      </w:pPr>
      <w:bookmarkStart w:id="147" w:name="_Toc219809244"/>
      <w:bookmarkStart w:id="148" w:name="_Toc220013354"/>
      <w:r w:rsidRPr="00292AE8">
        <w:rPr>
          <w:rFonts w:hAnsiTheme="minorEastAsia" w:hint="eastAsia"/>
        </w:rPr>
        <w:t>ユーザー用のファイルの作り方</w:t>
      </w:r>
      <w:bookmarkEnd w:id="147"/>
      <w:bookmarkEnd w:id="148"/>
    </w:p>
    <w:p w14:paraId="3B41EA70" w14:textId="77777777" w:rsidR="002C18FA" w:rsidRPr="00292AE8" w:rsidRDefault="002C18FA" w:rsidP="002C18FA">
      <w:pPr>
        <w:ind w:leftChars="270" w:left="567"/>
        <w:rPr>
          <w:b/>
          <w:bCs/>
          <w:color w:val="7030A0"/>
        </w:rPr>
      </w:pPr>
      <w:bookmarkStart w:id="149" w:name="フォルダのコピペとフォルダ名の変更"/>
      <w:r w:rsidRPr="00292AE8">
        <w:rPr>
          <w:rFonts w:hint="eastAsia"/>
          <w:b/>
          <w:bCs/>
          <w:color w:val="7030A0"/>
        </w:rPr>
        <w:t>フォルダのコピペと</w:t>
      </w:r>
      <w:bookmarkStart w:id="150" w:name="_Toc412360789"/>
      <w:bookmarkStart w:id="151" w:name="_Ref412364325"/>
      <w:r w:rsidRPr="00292AE8">
        <w:rPr>
          <w:rFonts w:hint="eastAsia"/>
          <w:b/>
          <w:bCs/>
          <w:color w:val="7030A0"/>
        </w:rPr>
        <w:t>フォルダ名の変更</w:t>
      </w:r>
    </w:p>
    <w:bookmarkEnd w:id="149"/>
    <w:p w14:paraId="6ACB9756" w14:textId="4A984168" w:rsidR="002C18FA" w:rsidRPr="00292AE8" w:rsidRDefault="002C18FA" w:rsidP="002C18FA">
      <w:pPr>
        <w:ind w:leftChars="270" w:left="567"/>
      </w:pPr>
      <w:r w:rsidRPr="00292AE8">
        <w:rPr>
          <w:rFonts w:hint="eastAsia"/>
        </w:rPr>
        <w:t>上記「</w:t>
      </w:r>
      <w:r w:rsidRPr="00030674">
        <w:rPr>
          <w:color w:val="0070C0"/>
        </w:rPr>
        <w:fldChar w:fldCharType="begin"/>
      </w:r>
      <w:r w:rsidRPr="00030674">
        <w:rPr>
          <w:color w:val="0070C0"/>
        </w:rPr>
        <w:instrText xml:space="preserve"> </w:instrText>
      </w:r>
      <w:r w:rsidRPr="00030674">
        <w:rPr>
          <w:rFonts w:hint="eastAsia"/>
          <w:color w:val="0070C0"/>
        </w:rPr>
        <w:instrText>REF _Ref412193461 \r \h</w:instrText>
      </w:r>
      <w:r w:rsidRPr="00030674">
        <w:rPr>
          <w:color w:val="0070C0"/>
        </w:rPr>
        <w:instrText xml:space="preserve">  \* MERGEFORMAT </w:instrText>
      </w:r>
      <w:r w:rsidRPr="00030674">
        <w:rPr>
          <w:color w:val="0070C0"/>
        </w:rPr>
      </w:r>
      <w:r w:rsidRPr="00030674">
        <w:rPr>
          <w:color w:val="0070C0"/>
        </w:rPr>
        <w:fldChar w:fldCharType="separate"/>
      </w:r>
      <w:r w:rsidR="008B4C4C" w:rsidRPr="00030674">
        <w:rPr>
          <w:rFonts w:hint="eastAsia"/>
          <w:color w:val="0070C0"/>
        </w:rPr>
        <w:t>４</w:t>
      </w:r>
      <w:r w:rsidR="008B4C4C" w:rsidRPr="00030674">
        <w:rPr>
          <w:color w:val="0070C0"/>
        </w:rPr>
        <w:t>(1)</w:t>
      </w:r>
      <w:r w:rsidRPr="00030674">
        <w:rPr>
          <w:color w:val="0070C0"/>
        </w:rPr>
        <w:fldChar w:fldCharType="end"/>
      </w:r>
      <w:r w:rsidRPr="00030674">
        <w:rPr>
          <w:color w:val="0070C0"/>
        </w:rPr>
        <w:fldChar w:fldCharType="begin"/>
      </w:r>
      <w:r w:rsidRPr="00030674">
        <w:rPr>
          <w:color w:val="0070C0"/>
        </w:rPr>
        <w:instrText xml:space="preserve"> REF _Ref412193461 \h  \* MERGEFORMAT </w:instrText>
      </w:r>
      <w:r w:rsidRPr="00030674">
        <w:rPr>
          <w:color w:val="0070C0"/>
        </w:rPr>
      </w:r>
      <w:r w:rsidRPr="00030674">
        <w:rPr>
          <w:color w:val="0070C0"/>
        </w:rPr>
        <w:fldChar w:fldCharType="separate"/>
      </w:r>
      <w:r w:rsidR="008B4C4C" w:rsidRPr="00030674">
        <w:rPr>
          <w:rFonts w:hint="eastAsia"/>
          <w:color w:val="0070C0"/>
        </w:rPr>
        <w:t>インストール方法</w:t>
      </w:r>
      <w:r w:rsidRPr="00030674">
        <w:rPr>
          <w:color w:val="0070C0"/>
        </w:rPr>
        <w:fldChar w:fldCharType="end"/>
      </w:r>
      <w:r w:rsidRPr="00292AE8">
        <w:rPr>
          <w:rFonts w:hint="eastAsia"/>
        </w:rPr>
        <w:t>」の項で説明したドキュメント」の中などに保存したフォルダ</w:t>
      </w:r>
      <w:bookmarkEnd w:id="150"/>
      <w:bookmarkEnd w:id="151"/>
      <w:r w:rsidRPr="00292AE8">
        <w:rPr>
          <w:rFonts w:hint="eastAsia"/>
        </w:rPr>
        <w:t>は</w:t>
      </w:r>
      <w:r>
        <w:rPr>
          <w:rFonts w:hint="eastAsia"/>
        </w:rPr>
        <w:t>以下</w:t>
      </w:r>
      <w:r w:rsidRPr="00292AE8">
        <w:rPr>
          <w:rFonts w:hint="eastAsia"/>
        </w:rPr>
        <w:t>「</w:t>
      </w:r>
      <w:r w:rsidRPr="00030674">
        <w:rPr>
          <w:color w:val="0070C0"/>
        </w:rPr>
        <w:fldChar w:fldCharType="begin"/>
      </w:r>
      <w:r w:rsidRPr="00030674">
        <w:rPr>
          <w:color w:val="0070C0"/>
        </w:rPr>
        <w:instrText xml:space="preserve"> </w:instrText>
      </w:r>
      <w:r w:rsidRPr="00030674">
        <w:rPr>
          <w:rFonts w:hint="eastAsia"/>
          <w:color w:val="0070C0"/>
        </w:rPr>
        <w:instrText>REF _Ref141799730 \r \h</w:instrText>
      </w:r>
      <w:r w:rsidRPr="00030674">
        <w:rPr>
          <w:color w:val="0070C0"/>
        </w:rPr>
        <w:instrText xml:space="preserve"> </w:instrText>
      </w:r>
      <w:r w:rsidRPr="00030674">
        <w:rPr>
          <w:color w:val="0070C0"/>
        </w:rPr>
      </w:r>
      <w:r w:rsidRPr="00030674">
        <w:rPr>
          <w:color w:val="0070C0"/>
        </w:rPr>
        <w:fldChar w:fldCharType="separate"/>
      </w:r>
      <w:r w:rsidR="008B4C4C" w:rsidRPr="00030674">
        <w:rPr>
          <w:color w:val="0070C0"/>
        </w:rPr>
        <w:t>2)</w:t>
      </w:r>
      <w:r w:rsidRPr="00030674">
        <w:rPr>
          <w:color w:val="0070C0"/>
        </w:rPr>
        <w:fldChar w:fldCharType="end"/>
      </w:r>
      <w:r>
        <w:rPr>
          <w:rFonts w:hint="eastAsia"/>
        </w:rPr>
        <w:t>」項のアンダーラインのように後々使うため</w:t>
      </w:r>
      <w:r w:rsidRPr="00292AE8">
        <w:rPr>
          <w:rFonts w:hint="eastAsia"/>
        </w:rPr>
        <w:t>残して</w:t>
      </w:r>
      <w:r>
        <w:rPr>
          <w:rFonts w:hint="eastAsia"/>
        </w:rPr>
        <w:t>置き</w:t>
      </w:r>
      <w:r w:rsidRPr="00292AE8">
        <w:rPr>
          <w:rFonts w:hint="eastAsia"/>
        </w:rPr>
        <w:t>ます。</w:t>
      </w:r>
    </w:p>
    <w:p w14:paraId="1F79B77A" w14:textId="77777777" w:rsidR="002C18FA" w:rsidRPr="00292AE8" w:rsidRDefault="002C18FA" w:rsidP="002C18FA">
      <w:pPr>
        <w:pStyle w:val="3"/>
        <w:numPr>
          <w:ilvl w:val="2"/>
          <w:numId w:val="5"/>
        </w:numPr>
        <w:topLinePunct w:val="0"/>
        <w:ind w:left="993"/>
        <w:jc w:val="both"/>
      </w:pPr>
      <w:bookmarkStart w:id="152" w:name="_Hlk141797436"/>
      <w:r w:rsidRPr="00292AE8">
        <w:rPr>
          <w:rFonts w:hint="eastAsia"/>
        </w:rPr>
        <w:t>ドキュメント内の「</w:t>
      </w:r>
      <w:r w:rsidRPr="00292AE8">
        <w:t>Tel_note_Editr</w:t>
      </w:r>
      <w:r>
        <w:rPr>
          <w:rFonts w:hint="eastAsia"/>
        </w:rPr>
        <w:t>201</w:t>
      </w:r>
      <w:r w:rsidRPr="00292AE8">
        <w:rPr>
          <w:rFonts w:hint="eastAsia"/>
        </w:rPr>
        <w:t>」フォルダの上で右クリックし「コピー(C)」をクリックして文字列のない場所で「貼り付け(P)」をクリックして「Tel_note_Editr</w:t>
      </w:r>
      <w:r>
        <w:rPr>
          <w:rFonts w:hint="eastAsia"/>
        </w:rPr>
        <w:t>201</w:t>
      </w:r>
      <w:r w:rsidRPr="00292AE8">
        <w:rPr>
          <w:rFonts w:hint="eastAsia"/>
        </w:rPr>
        <w:t xml:space="preserve"> - コピー」を作ります。</w:t>
      </w:r>
    </w:p>
    <w:p w14:paraId="1B809944" w14:textId="77777777" w:rsidR="002C18FA" w:rsidRPr="00292AE8" w:rsidRDefault="002C18FA" w:rsidP="002C18FA">
      <w:pPr>
        <w:pStyle w:val="3"/>
        <w:numPr>
          <w:ilvl w:val="2"/>
          <w:numId w:val="5"/>
        </w:numPr>
        <w:topLinePunct w:val="0"/>
        <w:ind w:left="993"/>
        <w:jc w:val="both"/>
      </w:pPr>
      <w:bookmarkStart w:id="153" w:name="_Ref141799730"/>
      <w:bookmarkEnd w:id="152"/>
      <w:r w:rsidRPr="00292AE8">
        <w:rPr>
          <w:rFonts w:hint="eastAsia"/>
        </w:rPr>
        <w:t>その上を右クリックして「名前の変更(M)」により「Panasonic_l固定電話帳」などに自由に変更してください。（「</w:t>
      </w:r>
      <w:r w:rsidRPr="00292AE8">
        <w:t>Tel_note_Editr</w:t>
      </w:r>
      <w:r>
        <w:rPr>
          <w:rFonts w:hint="eastAsia"/>
        </w:rPr>
        <w:t>201</w:t>
      </w:r>
      <w:r w:rsidRPr="00292AE8">
        <w:rPr>
          <w:rFonts w:hint="eastAsia"/>
        </w:rPr>
        <w:t>」フォルダは</w:t>
      </w:r>
      <w:r w:rsidRPr="006E3B7D">
        <w:rPr>
          <w:rFonts w:hint="eastAsia"/>
          <w:u w:val="single"/>
        </w:rPr>
        <w:t>ドキュメント内にそのまま残るので本説明書を見ながら実践できます</w:t>
      </w:r>
      <w:r w:rsidRPr="00292AE8">
        <w:rPr>
          <w:rFonts w:hint="eastAsia"/>
        </w:rPr>
        <w:t>。</w:t>
      </w:r>
      <w:r>
        <w:rPr>
          <w:rFonts w:hint="eastAsia"/>
        </w:rPr>
        <w:t>参照した場合は</w:t>
      </w:r>
      <w:r w:rsidRPr="00292AE8">
        <w:rPr>
          <w:rFonts w:hint="eastAsia"/>
        </w:rPr>
        <w:t>「保存」はしないようにします。）</w:t>
      </w:r>
      <w:bookmarkEnd w:id="153"/>
    </w:p>
    <w:p w14:paraId="2F84864B" w14:textId="77777777" w:rsidR="002C18FA" w:rsidRPr="00292AE8" w:rsidRDefault="002C18FA" w:rsidP="002C18FA">
      <w:pPr>
        <w:ind w:leftChars="270" w:left="567"/>
        <w:rPr>
          <w:b/>
          <w:bCs/>
        </w:rPr>
      </w:pPr>
      <w:bookmarkStart w:id="154" w:name="ファイル名の変更"/>
      <w:r w:rsidRPr="00292AE8">
        <w:rPr>
          <w:rFonts w:hint="eastAsia"/>
          <w:b/>
          <w:bCs/>
          <w:color w:val="7030A0"/>
        </w:rPr>
        <w:t>ファイル名の変更</w:t>
      </w:r>
      <w:bookmarkEnd w:id="154"/>
    </w:p>
    <w:p w14:paraId="1BE38F56" w14:textId="77777777" w:rsidR="008B4C4C" w:rsidRPr="00030674" w:rsidRDefault="002C18FA" w:rsidP="008B4C4C">
      <w:pPr>
        <w:ind w:leftChars="337" w:left="708"/>
        <w:rPr>
          <w:b/>
          <w:bCs/>
          <w:color w:val="0070C0"/>
        </w:rPr>
      </w:pPr>
      <w:r w:rsidRPr="00292AE8">
        <w:rPr>
          <w:rFonts w:hint="eastAsia"/>
        </w:rPr>
        <w:t>「</w:t>
      </w:r>
      <w:r w:rsidRPr="00030674">
        <w:rPr>
          <w:color w:val="0070C0"/>
        </w:rPr>
        <w:fldChar w:fldCharType="begin"/>
      </w:r>
      <w:r w:rsidRPr="00030674">
        <w:rPr>
          <w:color w:val="0070C0"/>
        </w:rPr>
        <w:instrText xml:space="preserve"> </w:instrText>
      </w:r>
      <w:r w:rsidRPr="00030674">
        <w:rPr>
          <w:rFonts w:hint="eastAsia"/>
          <w:color w:val="0070C0"/>
        </w:rPr>
        <w:instrText>REF フォルダのコピペとフォルダ名の変更 \h</w:instrText>
      </w:r>
      <w:r w:rsidRPr="00030674">
        <w:rPr>
          <w:color w:val="0070C0"/>
        </w:rPr>
        <w:instrText xml:space="preserve">  \* MERGEFORMAT </w:instrText>
      </w:r>
      <w:r w:rsidRPr="00030674">
        <w:rPr>
          <w:color w:val="0070C0"/>
        </w:rPr>
      </w:r>
      <w:r w:rsidRPr="00030674">
        <w:rPr>
          <w:color w:val="0070C0"/>
        </w:rPr>
        <w:fldChar w:fldCharType="separate"/>
      </w:r>
      <w:r w:rsidR="008B4C4C" w:rsidRPr="00030674">
        <w:rPr>
          <w:rFonts w:hint="eastAsia"/>
          <w:color w:val="0070C0"/>
        </w:rPr>
        <w:t>フォルダのコピペとフォルダ名の変更</w:t>
      </w:r>
    </w:p>
    <w:p w14:paraId="23C30ADC" w14:textId="77777777" w:rsidR="002C18FA" w:rsidRPr="00292AE8" w:rsidRDefault="002C18FA" w:rsidP="002C18FA">
      <w:pPr>
        <w:ind w:leftChars="337" w:left="708"/>
      </w:pPr>
      <w:r w:rsidRPr="00030674">
        <w:rPr>
          <w:color w:val="0070C0"/>
        </w:rPr>
        <w:fldChar w:fldCharType="end"/>
      </w:r>
      <w:r w:rsidRPr="00292AE8">
        <w:rPr>
          <w:rFonts w:hint="eastAsia"/>
        </w:rPr>
        <w:t>の項を実行した場合はファイル名については変更</w:t>
      </w:r>
      <w:r>
        <w:rPr>
          <w:rFonts w:hint="eastAsia"/>
        </w:rPr>
        <w:t>しても、しなくても</w:t>
      </w:r>
      <w:r w:rsidRPr="00292AE8">
        <w:rPr>
          <w:rFonts w:hint="eastAsia"/>
        </w:rPr>
        <w:t>構</w:t>
      </w:r>
      <w:r>
        <w:rPr>
          <w:rFonts w:hint="eastAsia"/>
        </w:rPr>
        <w:t>い</w:t>
      </w:r>
      <w:r w:rsidRPr="00292AE8">
        <w:rPr>
          <w:rFonts w:hint="eastAsia"/>
        </w:rPr>
        <w:t>ません。（別のフォルダを作った場合、ファイル名は重複にならないのでそのままでも使用できます。但し同時にこれら双方のファイルを開くことはでき</w:t>
      </w:r>
      <w:r>
        <w:rPr>
          <w:rFonts w:hint="eastAsia"/>
        </w:rPr>
        <w:t>ないので変更した方がお勧めです</w:t>
      </w:r>
      <w:r w:rsidRPr="00292AE8">
        <w:rPr>
          <w:rFonts w:hint="eastAsia"/>
        </w:rPr>
        <w:t>）</w:t>
      </w:r>
    </w:p>
    <w:p w14:paraId="0C845CFC" w14:textId="77777777" w:rsidR="002C18FA" w:rsidRPr="00292AE8" w:rsidRDefault="002C18FA" w:rsidP="002C18FA">
      <w:pPr>
        <w:pStyle w:val="2"/>
        <w:numPr>
          <w:ilvl w:val="1"/>
          <w:numId w:val="5"/>
        </w:numPr>
        <w:jc w:val="both"/>
        <w:rPr>
          <w:rFonts w:hAnsiTheme="minorEastAsia"/>
        </w:rPr>
      </w:pPr>
      <w:bookmarkStart w:id="155" w:name="_Toc219809245"/>
      <w:bookmarkStart w:id="156" w:name="_Toc220013355"/>
      <w:r w:rsidRPr="00292AE8">
        <w:rPr>
          <w:rFonts w:hAnsiTheme="minorEastAsia" w:hint="eastAsia"/>
        </w:rPr>
        <w:t>サンプルファイルを開く</w:t>
      </w:r>
      <w:bookmarkEnd w:id="155"/>
      <w:bookmarkEnd w:id="156"/>
    </w:p>
    <w:p w14:paraId="4CEFF8D4" w14:textId="77777777" w:rsidR="002C18FA" w:rsidRPr="00292AE8" w:rsidRDefault="002C18FA" w:rsidP="002C18FA">
      <w:pPr>
        <w:ind w:leftChars="270" w:left="567"/>
        <w:rPr>
          <w:b/>
        </w:rPr>
      </w:pPr>
      <w:r w:rsidRPr="00292AE8">
        <w:rPr>
          <w:rFonts w:hint="eastAsia"/>
        </w:rPr>
        <w:t>「Panasonic電話帳編集_0_サンプル</w:t>
      </w:r>
      <w:r>
        <w:rPr>
          <w:rFonts w:hint="eastAsia"/>
        </w:rPr>
        <w:t>201</w:t>
      </w:r>
      <w:r w:rsidRPr="00292AE8">
        <w:rPr>
          <w:rFonts w:hint="eastAsia"/>
        </w:rPr>
        <w:t>.xlsm」を開いてください。</w:t>
      </w:r>
    </w:p>
    <w:p w14:paraId="2D29A938" w14:textId="3EC39382" w:rsidR="002C18FA" w:rsidRPr="00292AE8" w:rsidRDefault="002C18FA" w:rsidP="002C18FA">
      <w:pPr>
        <w:ind w:leftChars="270" w:left="567"/>
      </w:pPr>
      <w:r>
        <w:rPr>
          <w:rFonts w:hint="eastAsia"/>
        </w:rPr>
        <w:t>「</w:t>
      </w:r>
      <w:r w:rsidRPr="00030674">
        <w:rPr>
          <w:color w:val="0070C0"/>
        </w:rPr>
        <w:fldChar w:fldCharType="begin"/>
      </w:r>
      <w:r w:rsidRPr="00030674">
        <w:rPr>
          <w:color w:val="0070C0"/>
        </w:rPr>
        <w:instrText xml:space="preserve"> </w:instrText>
      </w:r>
      <w:r w:rsidRPr="00030674">
        <w:rPr>
          <w:rFonts w:hint="eastAsia"/>
          <w:color w:val="0070C0"/>
        </w:rPr>
        <w:instrText>REF _Ref141799730 \r \h</w:instrText>
      </w:r>
      <w:r w:rsidRPr="00030674">
        <w:rPr>
          <w:color w:val="0070C0"/>
        </w:rPr>
        <w:instrText xml:space="preserve"> </w:instrText>
      </w:r>
      <w:r w:rsidRPr="00030674">
        <w:rPr>
          <w:color w:val="0070C0"/>
        </w:rPr>
      </w:r>
      <w:r w:rsidRPr="00030674">
        <w:rPr>
          <w:color w:val="0070C0"/>
        </w:rPr>
        <w:fldChar w:fldCharType="separate"/>
      </w:r>
      <w:r w:rsidR="008B4C4C" w:rsidRPr="00030674">
        <w:rPr>
          <w:color w:val="0070C0"/>
        </w:rPr>
        <w:t>(3)2)</w:t>
      </w:r>
      <w:r w:rsidRPr="00030674">
        <w:rPr>
          <w:color w:val="0070C0"/>
        </w:rPr>
        <w:fldChar w:fldCharType="end"/>
      </w:r>
      <w:r>
        <w:rPr>
          <w:rFonts w:hint="eastAsia"/>
        </w:rPr>
        <w:t>」</w:t>
      </w:r>
      <w:r w:rsidRPr="00292AE8">
        <w:rPr>
          <w:rFonts w:hint="eastAsia"/>
        </w:rPr>
        <w:t>「Panasonic_l固定電話帳」など</w:t>
      </w:r>
      <w:r>
        <w:rPr>
          <w:rFonts w:hint="eastAsia"/>
        </w:rPr>
        <w:t>に変更したフォルダの中の「</w:t>
      </w:r>
      <w:r w:rsidRPr="001F7E5D">
        <w:rPr>
          <w:rFonts w:hint="eastAsia"/>
        </w:rPr>
        <w:t>Panasonic電話帳編集_0_サンプル201.xlsm</w:t>
      </w:r>
      <w:r>
        <w:rPr>
          <w:rFonts w:hint="eastAsia"/>
        </w:rPr>
        <w:t>」（「</w:t>
      </w:r>
      <w:r w:rsidRPr="00030674">
        <w:rPr>
          <w:color w:val="0070C0"/>
        </w:rPr>
        <w:fldChar w:fldCharType="begin"/>
      </w:r>
      <w:r w:rsidRPr="00030674">
        <w:rPr>
          <w:color w:val="0070C0"/>
        </w:rPr>
        <w:instrText xml:space="preserve"> </w:instrText>
      </w:r>
      <w:r w:rsidRPr="00030674">
        <w:rPr>
          <w:rFonts w:hint="eastAsia"/>
          <w:color w:val="0070C0"/>
        </w:rPr>
        <w:instrText>REF _Ref166576392 \r \h</w:instrText>
      </w:r>
      <w:r w:rsidRPr="00030674">
        <w:rPr>
          <w:color w:val="0070C0"/>
        </w:rPr>
        <w:instrText xml:space="preserve"> </w:instrText>
      </w:r>
      <w:r w:rsidRPr="00030674">
        <w:rPr>
          <w:color w:val="0070C0"/>
        </w:rPr>
      </w:r>
      <w:r w:rsidRPr="00030674">
        <w:rPr>
          <w:color w:val="0070C0"/>
        </w:rPr>
        <w:fldChar w:fldCharType="separate"/>
      </w:r>
      <w:r w:rsidR="008B4C4C" w:rsidRPr="00030674">
        <w:rPr>
          <w:color w:val="0070C0"/>
        </w:rPr>
        <w:t>(2)6)</w:t>
      </w:r>
      <w:r w:rsidRPr="00030674">
        <w:rPr>
          <w:color w:val="0070C0"/>
        </w:rPr>
        <w:fldChar w:fldCharType="end"/>
      </w:r>
      <w:r>
        <w:rPr>
          <w:rFonts w:hint="eastAsia"/>
        </w:rPr>
        <w:t>」項でプロパティのセキュリティ許可をしたファイル）を</w:t>
      </w:r>
      <w:r w:rsidRPr="00292AE8">
        <w:rPr>
          <w:rFonts w:hint="eastAsia"/>
        </w:rPr>
        <w:t>開くとExcel2010より後位のバージョンでは、表示した画面の上部に「</w:t>
      </w:r>
      <w:r w:rsidRPr="00030674">
        <w:rPr>
          <w:color w:val="0070C0"/>
        </w:rPr>
        <w:fldChar w:fldCharType="begin"/>
      </w:r>
      <w:r w:rsidRPr="00030674">
        <w:rPr>
          <w:color w:val="0070C0"/>
        </w:rPr>
        <w:instrText xml:space="preserve"> </w:instrText>
      </w:r>
      <w:r w:rsidRPr="00030674">
        <w:rPr>
          <w:rFonts w:hint="eastAsia"/>
          <w:color w:val="0070C0"/>
        </w:rPr>
        <w:instrText>REF _Ref57101876 \h</w:instrText>
      </w:r>
      <w:r w:rsidRPr="00030674">
        <w:rPr>
          <w:color w:val="0070C0"/>
        </w:rPr>
        <w:instrText xml:space="preserve">  \* MERGEFORMAT </w:instrText>
      </w:r>
      <w:r w:rsidRPr="00030674">
        <w:rPr>
          <w:color w:val="0070C0"/>
        </w:rPr>
      </w:r>
      <w:r w:rsidRPr="00030674">
        <w:rPr>
          <w:color w:val="0070C0"/>
        </w:rPr>
        <w:fldChar w:fldCharType="separate"/>
      </w:r>
      <w:r w:rsidR="008B4C4C" w:rsidRPr="00030674">
        <w:rPr>
          <w:rFonts w:hint="eastAsia"/>
          <w:color w:val="0070C0"/>
        </w:rPr>
        <w:t xml:space="preserve">図 </w:t>
      </w:r>
      <w:r w:rsidR="008B4C4C" w:rsidRPr="00030674">
        <w:rPr>
          <w:noProof/>
          <w:color w:val="0070C0"/>
        </w:rPr>
        <w:t>5</w:t>
      </w:r>
      <w:r w:rsidR="008B4C4C" w:rsidRPr="00030674">
        <w:rPr>
          <w:color w:val="0070C0"/>
        </w:rPr>
        <w:t xml:space="preserve"> </w:t>
      </w:r>
      <w:r w:rsidR="008B4C4C" w:rsidRPr="00030674">
        <w:rPr>
          <w:rFonts w:hint="eastAsia"/>
          <w:color w:val="0070C0"/>
          <w:szCs w:val="21"/>
        </w:rPr>
        <w:t>保護されたビュー</w:t>
      </w:r>
      <w:r w:rsidRPr="00030674">
        <w:rPr>
          <w:color w:val="0070C0"/>
        </w:rPr>
        <w:fldChar w:fldCharType="end"/>
      </w:r>
      <w:r w:rsidRPr="00292AE8">
        <w:rPr>
          <w:rFonts w:hint="eastAsia"/>
        </w:rPr>
        <w:t>」のように表示します。</w:t>
      </w:r>
    </w:p>
    <w:p w14:paraId="324D98C5" w14:textId="77777777" w:rsidR="002C18FA" w:rsidRPr="00292AE8" w:rsidRDefault="002C18FA" w:rsidP="002C18FA">
      <w:pPr>
        <w:ind w:leftChars="270" w:left="567"/>
      </w:pPr>
      <w:r w:rsidRPr="00292AE8">
        <w:rPr>
          <w:rFonts w:hint="eastAsia"/>
        </w:rPr>
        <w:t>（</w:t>
      </w:r>
      <w:r w:rsidRPr="00292AE8">
        <w:rPr>
          <w:rFonts w:hint="eastAsia"/>
          <w:szCs w:val="21"/>
        </w:rPr>
        <w:t>マクロが含まれている場合Excel2010以降のお決まりごとです。</w:t>
      </w:r>
      <w:r w:rsidRPr="00292AE8">
        <w:rPr>
          <w:rFonts w:hint="eastAsia"/>
        </w:rPr>
        <w:t>Excel2010以降のバージ</w:t>
      </w:r>
      <w:r w:rsidRPr="00292AE8">
        <w:rPr>
          <w:rFonts w:hint="eastAsia"/>
        </w:rPr>
        <w:lastRenderedPageBreak/>
        <w:t>ョンでは同じように表示し、この図はExcel2016の場合になります）</w:t>
      </w:r>
    </w:p>
    <w:p w14:paraId="65EA85B8" w14:textId="20A9D5EF" w:rsidR="002C18FA" w:rsidRPr="00292AE8" w:rsidRDefault="002C18FA" w:rsidP="002C18FA">
      <w:pPr>
        <w:ind w:leftChars="270" w:left="567"/>
      </w:pPr>
      <w:r w:rsidRPr="00292AE8">
        <w:rPr>
          <w:rFonts w:hint="eastAsia"/>
        </w:rPr>
        <w:t>表示している赤枠の部分は「</w:t>
      </w:r>
      <w:r w:rsidRPr="00292AE8">
        <w:rPr>
          <w:rFonts w:hint="eastAsia"/>
          <w:color w:val="FF0000"/>
        </w:rPr>
        <w:t>保護ビュー　注意－インターネットから入手したファイルは、ウイルスに感染している可能性があります。編集する必要がなければ、保護ビューのままにしておくことをお勧めします。</w:t>
      </w:r>
      <w:r w:rsidRPr="00292AE8">
        <w:rPr>
          <w:rFonts w:hint="eastAsia"/>
        </w:rPr>
        <w:t>」とあります。</w:t>
      </w:r>
    </w:p>
    <w:p w14:paraId="7118E0F9" w14:textId="67F4021B" w:rsidR="002C18FA" w:rsidRPr="00292AE8" w:rsidRDefault="008B63A8" w:rsidP="008B63A8">
      <w:r>
        <w:rPr>
          <w:noProof/>
        </w:rPr>
        <mc:AlternateContent>
          <mc:Choice Requires="wpg">
            <w:drawing>
              <wp:inline distT="0" distB="0" distL="0" distR="0" wp14:anchorId="1701A559" wp14:editId="2E6A9598">
                <wp:extent cx="5767705" cy="1530350"/>
                <wp:effectExtent l="0" t="0" r="4445" b="0"/>
                <wp:docPr id="1223135413" name="グループ化 21"/>
                <wp:cNvGraphicFramePr/>
                <a:graphic xmlns:a="http://schemas.openxmlformats.org/drawingml/2006/main">
                  <a:graphicData uri="http://schemas.microsoft.com/office/word/2010/wordprocessingGroup">
                    <wpg:wgp>
                      <wpg:cNvGrpSpPr/>
                      <wpg:grpSpPr>
                        <a:xfrm>
                          <a:off x="0" y="0"/>
                          <a:ext cx="5767705" cy="1530350"/>
                          <a:chOff x="0" y="0"/>
                          <a:chExt cx="5767705" cy="1530350"/>
                        </a:xfrm>
                      </wpg:grpSpPr>
                      <wps:wsp>
                        <wps:cNvPr id="1643904429" name="テキスト ボックス 4"/>
                        <wps:cNvSpPr txBox="1"/>
                        <wps:spPr>
                          <a:xfrm>
                            <a:off x="7620" y="1303020"/>
                            <a:ext cx="5760085" cy="227330"/>
                          </a:xfrm>
                          <a:prstGeom prst="rect">
                            <a:avLst/>
                          </a:prstGeom>
                          <a:solidFill>
                            <a:prstClr val="white"/>
                          </a:solidFill>
                          <a:ln>
                            <a:noFill/>
                          </a:ln>
                        </wps:spPr>
                        <wps:txbx>
                          <w:txbxContent>
                            <w:p w14:paraId="757F46ED" w14:textId="77777777" w:rsidR="002C18FA" w:rsidRPr="00931C54" w:rsidRDefault="002C18FA" w:rsidP="002C18FA">
                              <w:pPr>
                                <w:pStyle w:val="ab"/>
                                <w:rPr>
                                  <w:rFonts w:ascii="ＭＳ 明朝" w:eastAsia="ＭＳ 明朝"/>
                                  <w:noProof/>
                                </w:rPr>
                              </w:pPr>
                              <w:bookmarkStart w:id="157" w:name="_Ref57101876"/>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1928B1">
                                <w:rPr>
                                  <w:noProof/>
                                </w:rPr>
                                <w:t>5</w:t>
                              </w:r>
                              <w:r>
                                <w:fldChar w:fldCharType="end"/>
                              </w:r>
                              <w:r>
                                <w:t xml:space="preserve"> </w:t>
                              </w:r>
                              <w:r w:rsidRPr="003C3543">
                                <w:rPr>
                                  <w:rFonts w:ascii="ＭＳ 明朝" w:eastAsia="ＭＳ 明朝" w:hint="eastAsia"/>
                                </w:rPr>
                                <w:t>保護されたビュー</w:t>
                              </w:r>
                              <w:bookmarkEnd w:id="157"/>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377702722" name="図 20"/>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0"/>
                            <a:ext cx="5760085" cy="1275080"/>
                          </a:xfrm>
                          <a:prstGeom prst="rect">
                            <a:avLst/>
                          </a:prstGeom>
                        </pic:spPr>
                      </pic:pic>
                    </wpg:wgp>
                  </a:graphicData>
                </a:graphic>
              </wp:inline>
            </w:drawing>
          </mc:Choice>
          <mc:Fallback>
            <w:pict>
              <v:group w14:anchorId="1701A559" id="グループ化 21" o:spid="_x0000_s1040" style="width:454.15pt;height:120.5pt;mso-position-horizontal-relative:char;mso-position-vertical-relative:line" coordsize="57677,1530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">
                <v:shape id="テキスト ボックス 4" o:spid="_x0000_s1041" type="#_x0000_t202" style="position:absolute;left:76;top:13030;width:57601;height:22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" stroked="f">
                  <v:textbox inset="0,0,0,0">
                    <w:txbxContent>
                      <w:p w14:paraId="757F46ED" w14:textId="77777777" w:rsidR="002C18FA" w:rsidRPr="00931C54" w:rsidRDefault="002C18FA" w:rsidP="002C18FA">
                        <w:pPr>
                          <w:pStyle w:val="ab"/>
                          <w:rPr>
                            <w:rFonts w:ascii="ＭＳ 明朝" w:eastAsia="ＭＳ 明朝"/>
                            <w:noProof/>
                          </w:rPr>
                        </w:pPr>
                        <w:bookmarkStart w:id="162" w:name="_Ref57101876"/>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1928B1">
                          <w:rPr>
                            <w:noProof/>
                          </w:rPr>
                          <w:t>5</w:t>
                        </w:r>
                        <w:r>
                          <w:fldChar w:fldCharType="end"/>
                        </w:r>
                        <w:r>
                          <w:t xml:space="preserve"> </w:t>
                        </w:r>
                        <w:r w:rsidRPr="003C3543">
                          <w:rPr>
                            <w:rFonts w:ascii="ＭＳ 明朝" w:eastAsia="ＭＳ 明朝" w:hint="eastAsia"/>
                          </w:rPr>
                          <w:t>保護されたビュー</w:t>
                        </w:r>
                        <w:bookmarkEnd w:id="162"/>
                      </w:p>
                    </w:txbxContent>
                  </v:textbox>
                </v:shape>
                <v:shape id="図 20" o:spid="_x0000_s1042" type="#_x0000_t75" style="position:absolute;width:57600;height:127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">
                  <v:imagedata r:id="rId19" o:title=""/>
                </v:shape>
                <w10:anchorlock/>
              </v:group>
            </w:pict>
          </mc:Fallback>
        </mc:AlternateContent>
      </w:r>
      <w:r w:rsidR="002C18FA" w:rsidRPr="00292AE8">
        <w:br/>
      </w:r>
      <w:r w:rsidR="002C18FA" w:rsidRPr="00292AE8">
        <w:rPr>
          <w:rFonts w:hint="eastAsia"/>
          <w:szCs w:val="21"/>
        </w:rPr>
        <w:t>＜編集を有効にする＞をクリックしないとインストールできないので押してください。</w:t>
      </w:r>
    </w:p>
    <w:p w14:paraId="627B9755" w14:textId="77777777" w:rsidR="002C18FA" w:rsidRPr="00292AE8" w:rsidRDefault="002C18FA" w:rsidP="002C18FA">
      <w:pPr>
        <w:ind w:left="567"/>
      </w:pPr>
      <w:r w:rsidRPr="00292AE8">
        <w:rPr>
          <w:rFonts w:hint="eastAsia"/>
        </w:rPr>
        <w:t>電子メールに添付したファイルに</w:t>
      </w:r>
      <w:r w:rsidRPr="00292AE8">
        <w:rPr>
          <w:rFonts w:hint="eastAsia"/>
          <w:u w:val="single"/>
        </w:rPr>
        <w:t>マクロが含まれている場合</w:t>
      </w:r>
      <w:r w:rsidRPr="00292AE8">
        <w:rPr>
          <w:rFonts w:hint="eastAsia"/>
        </w:rPr>
        <w:t>、受信者がそのファイルを開くとこのようなメッセージを表示するのでご存知の方も多いと思います。</w:t>
      </w:r>
    </w:p>
    <w:p w14:paraId="3A6980DB" w14:textId="77777777" w:rsidR="002C18FA" w:rsidRPr="00292AE8" w:rsidRDefault="002C18FA" w:rsidP="002C18FA">
      <w:pPr>
        <w:pStyle w:val="2"/>
        <w:numPr>
          <w:ilvl w:val="1"/>
          <w:numId w:val="5"/>
        </w:numPr>
        <w:jc w:val="both"/>
        <w:rPr>
          <w:rFonts w:hAnsiTheme="minorEastAsia"/>
        </w:rPr>
      </w:pPr>
      <w:bookmarkStart w:id="158" w:name="_Toc56535373"/>
      <w:bookmarkStart w:id="159" w:name="_Toc56955214"/>
      <w:bookmarkStart w:id="160" w:name="_Toc219809246"/>
      <w:bookmarkStart w:id="161" w:name="_Toc220013356"/>
      <w:r w:rsidRPr="00292AE8">
        <w:rPr>
          <w:rFonts w:hAnsiTheme="minorEastAsia" w:hint="eastAsia"/>
        </w:rPr>
        <w:t>コンテンツの有効化</w:t>
      </w:r>
      <w:bookmarkEnd w:id="158"/>
      <w:bookmarkEnd w:id="159"/>
      <w:bookmarkEnd w:id="160"/>
      <w:bookmarkEnd w:id="161"/>
    </w:p>
    <w:p w14:paraId="7C811763" w14:textId="7EA8DA8F" w:rsidR="002C18FA" w:rsidRPr="00292AE8" w:rsidRDefault="002C18FA" w:rsidP="002C18FA">
      <w:pPr>
        <w:pStyle w:val="3"/>
        <w:numPr>
          <w:ilvl w:val="2"/>
          <w:numId w:val="5"/>
        </w:numPr>
        <w:topLinePunct w:val="0"/>
        <w:ind w:left="993"/>
        <w:jc w:val="both"/>
      </w:pPr>
      <w:r w:rsidRPr="00292AE8">
        <w:rPr>
          <w:rFonts w:hint="eastAsia"/>
          <w:noProof/>
        </w:rPr>
        <mc:AlternateContent>
          <mc:Choice Requires="wpg">
            <w:drawing>
              <wp:anchor distT="0" distB="0" distL="114300" distR="114300" simplePos="0" relativeHeight="251668480" behindDoc="0" locked="0" layoutInCell="1" allowOverlap="1" wp14:anchorId="3776AAC4" wp14:editId="766462F9">
                <wp:simplePos x="0" y="0"/>
                <wp:positionH relativeFrom="margin">
                  <wp:align>right</wp:align>
                </wp:positionH>
                <wp:positionV relativeFrom="paragraph">
                  <wp:posOffset>35105</wp:posOffset>
                </wp:positionV>
                <wp:extent cx="1972310" cy="599440"/>
                <wp:effectExtent l="0" t="0" r="8890" b="0"/>
                <wp:wrapSquare wrapText="bothSides"/>
                <wp:docPr id="45" name="グループ化 45"/>
                <wp:cNvGraphicFramePr/>
                <a:graphic xmlns:a="http://schemas.openxmlformats.org/drawingml/2006/main">
                  <a:graphicData uri="http://schemas.microsoft.com/office/word/2010/wordprocessingGroup">
                    <wpg:wgp>
                      <wpg:cNvGrpSpPr/>
                      <wpg:grpSpPr>
                        <a:xfrm>
                          <a:off x="0" y="0"/>
                          <a:ext cx="1972310" cy="599440"/>
                          <a:chOff x="0" y="0"/>
                          <a:chExt cx="1972310" cy="599440"/>
                        </a:xfrm>
                      </wpg:grpSpPr>
                      <pic:pic xmlns:pic="http://schemas.openxmlformats.org/drawingml/2006/picture">
                        <pic:nvPicPr>
                          <pic:cNvPr id="9" name="図 9"/>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1972310" cy="315595"/>
                          </a:xfrm>
                          <a:prstGeom prst="rect">
                            <a:avLst/>
                          </a:prstGeom>
                        </pic:spPr>
                      </pic:pic>
                      <wps:wsp>
                        <wps:cNvPr id="44" name="テキスト ボックス 44"/>
                        <wps:cNvSpPr txBox="1"/>
                        <wps:spPr>
                          <a:xfrm>
                            <a:off x="0" y="370840"/>
                            <a:ext cx="1972310" cy="228600"/>
                          </a:xfrm>
                          <a:prstGeom prst="rect">
                            <a:avLst/>
                          </a:prstGeom>
                          <a:solidFill>
                            <a:prstClr val="white"/>
                          </a:solidFill>
                          <a:ln>
                            <a:noFill/>
                          </a:ln>
                        </wps:spPr>
                        <wps:txbx>
                          <w:txbxContent>
                            <w:p w14:paraId="1DE9E862" w14:textId="77777777" w:rsidR="002C18FA" w:rsidRPr="00EE03D8" w:rsidRDefault="002C18FA" w:rsidP="002C18FA">
                              <w:pPr>
                                <w:pStyle w:val="ab"/>
                                <w:rPr>
                                  <w:rFonts w:ascii="ＭＳ 明朝" w:eastAsia="ＭＳ 明朝"/>
                                  <w:noProof/>
                                </w:rPr>
                              </w:pPr>
                              <w:bookmarkStart w:id="162" w:name="_Ref57121484"/>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1928B1">
                                <w:rPr>
                                  <w:noProof/>
                                </w:rPr>
                                <w:t>6</w:t>
                              </w:r>
                              <w:r>
                                <w:fldChar w:fldCharType="end"/>
                              </w:r>
                              <w:r>
                                <w:t xml:space="preserve"> </w:t>
                              </w:r>
                              <w:r>
                                <w:rPr>
                                  <w:rFonts w:hint="eastAsia"/>
                                </w:rPr>
                                <w:t>コンテンツの有効化</w:t>
                              </w:r>
                              <w:bookmarkEnd w:id="16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3776AAC4" id="グループ化 45" o:spid="_x0000_s1043" style="position:absolute;left:0;text-align:left;margin-left:104.1pt;margin-top:2.75pt;width:155.3pt;height:47.2pt;z-index:251668480;mso-position-horizontal:right;mso-position-horizontal-relative:margin;mso-position-vertical-relative:text" coordsize="19723,5994"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">
                <v:shape id="図 9" o:spid="_x0000_s1044" type="#_x0000_t75" style="position:absolute;width:19723;height:31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">
                  <v:imagedata r:id="rId21" o:title=""/>
                </v:shape>
                <v:shape id="テキスト ボックス 44" o:spid="_x0000_s1045" type="#_x0000_t202" style="position:absolute;top:3708;width:19723;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" stroked="f">
                  <v:textbox style="mso-fit-shape-to-text:t" inset="0,0,0,0">
                    <w:txbxContent>
                      <w:p w14:paraId="1DE9E862" w14:textId="77777777" w:rsidR="002C18FA" w:rsidRPr="00EE03D8" w:rsidRDefault="002C18FA" w:rsidP="002C18FA">
                        <w:pPr>
                          <w:pStyle w:val="ab"/>
                          <w:rPr>
                            <w:rFonts w:ascii="ＭＳ 明朝" w:eastAsia="ＭＳ 明朝"/>
                            <w:noProof/>
                          </w:rPr>
                        </w:pPr>
                        <w:bookmarkStart w:id="168" w:name="_Ref57121484"/>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1928B1">
                          <w:rPr>
                            <w:noProof/>
                          </w:rPr>
                          <w:t>6</w:t>
                        </w:r>
                        <w:r>
                          <w:fldChar w:fldCharType="end"/>
                        </w:r>
                        <w:r>
                          <w:t xml:space="preserve"> </w:t>
                        </w:r>
                        <w:r>
                          <w:rPr>
                            <w:rFonts w:hint="eastAsia"/>
                          </w:rPr>
                          <w:t>コンテンツの有効化</w:t>
                        </w:r>
                        <w:bookmarkEnd w:id="168"/>
                      </w:p>
                    </w:txbxContent>
                  </v:textbox>
                </v:shape>
                <w10:wrap type="square" anchorx="margin"/>
              </v:group>
            </w:pict>
          </mc:Fallback>
        </mc:AlternateContent>
      </w:r>
      <w:r w:rsidRPr="00292AE8">
        <w:rPr>
          <w:rFonts w:hint="eastAsia"/>
        </w:rPr>
        <w:t>「</w:t>
      </w:r>
      <w:r w:rsidRPr="00030674">
        <w:rPr>
          <w:color w:val="0070C0"/>
        </w:rPr>
        <w:fldChar w:fldCharType="begin"/>
      </w:r>
      <w:r w:rsidRPr="00030674">
        <w:rPr>
          <w:color w:val="0070C0"/>
        </w:rPr>
        <w:instrText xml:space="preserve"> </w:instrText>
      </w:r>
      <w:r w:rsidRPr="00030674">
        <w:rPr>
          <w:rFonts w:hint="eastAsia"/>
          <w:color w:val="0070C0"/>
        </w:rPr>
        <w:instrText>REF _Ref57121484 \h</w:instrText>
      </w:r>
      <w:r w:rsidRPr="00030674">
        <w:rPr>
          <w:color w:val="0070C0"/>
        </w:rPr>
        <w:instrText xml:space="preserve">  \* MERGEFORMAT </w:instrText>
      </w:r>
      <w:r w:rsidRPr="00030674">
        <w:rPr>
          <w:color w:val="0070C0"/>
        </w:rPr>
      </w:r>
      <w:r w:rsidRPr="00030674">
        <w:rPr>
          <w:color w:val="0070C0"/>
        </w:rPr>
        <w:fldChar w:fldCharType="separate"/>
      </w:r>
      <w:r w:rsidR="008B4C4C" w:rsidRPr="00030674">
        <w:rPr>
          <w:rFonts w:hint="eastAsia"/>
          <w:color w:val="0070C0"/>
        </w:rPr>
        <w:t xml:space="preserve">図 </w:t>
      </w:r>
      <w:r w:rsidR="008B4C4C" w:rsidRPr="00030674">
        <w:rPr>
          <w:noProof/>
          <w:color w:val="0070C0"/>
        </w:rPr>
        <w:t>6</w:t>
      </w:r>
      <w:r w:rsidR="008B4C4C" w:rsidRPr="00030674">
        <w:rPr>
          <w:color w:val="0070C0"/>
        </w:rPr>
        <w:t xml:space="preserve"> </w:t>
      </w:r>
      <w:r w:rsidR="008B4C4C" w:rsidRPr="00030674">
        <w:rPr>
          <w:rFonts w:hint="eastAsia"/>
          <w:color w:val="0070C0"/>
        </w:rPr>
        <w:t>コンテンツの有効化</w:t>
      </w:r>
      <w:r w:rsidRPr="00030674">
        <w:rPr>
          <w:color w:val="0070C0"/>
        </w:rPr>
        <w:fldChar w:fldCharType="end"/>
      </w:r>
      <w:r w:rsidRPr="00292AE8">
        <w:rPr>
          <w:rFonts w:hint="eastAsia"/>
        </w:rPr>
        <w:t>」の図が表示します。</w:t>
      </w:r>
    </w:p>
    <w:p w14:paraId="7F6B3C41" w14:textId="77777777" w:rsidR="002C18FA" w:rsidRPr="00292AE8" w:rsidRDefault="002C18FA" w:rsidP="002C18FA">
      <w:pPr>
        <w:pStyle w:val="3"/>
        <w:numPr>
          <w:ilvl w:val="2"/>
          <w:numId w:val="5"/>
        </w:numPr>
        <w:topLinePunct w:val="0"/>
        <w:ind w:left="993"/>
        <w:jc w:val="both"/>
      </w:pPr>
      <w:r w:rsidRPr="00292AE8">
        <w:rPr>
          <w:rFonts w:hint="eastAsia"/>
        </w:rPr>
        <w:t>同図の「コンテンツの有効化」ボタンをクリックしてください。</w:t>
      </w:r>
    </w:p>
    <w:p w14:paraId="4FF37D3A" w14:textId="77777777" w:rsidR="002C18FA" w:rsidRPr="00292AE8" w:rsidRDefault="002C18FA" w:rsidP="002C18FA">
      <w:pPr>
        <w:pStyle w:val="2"/>
        <w:numPr>
          <w:ilvl w:val="1"/>
          <w:numId w:val="5"/>
        </w:numPr>
        <w:jc w:val="both"/>
        <w:rPr>
          <w:rFonts w:hAnsiTheme="minorEastAsia"/>
        </w:rPr>
      </w:pPr>
      <w:bookmarkStart w:id="163" w:name="_Toc412311470"/>
      <w:bookmarkStart w:id="164" w:name="_Toc412360794"/>
      <w:bookmarkStart w:id="165" w:name="_Toc412360822"/>
      <w:bookmarkStart w:id="166" w:name="_Toc412360864"/>
      <w:bookmarkStart w:id="167" w:name="_Toc412360941"/>
      <w:bookmarkStart w:id="168" w:name="_Ref412393726"/>
      <w:bookmarkStart w:id="169" w:name="_Toc57055592"/>
      <w:bookmarkStart w:id="170" w:name="_Toc57062986"/>
      <w:bookmarkStart w:id="171" w:name="_Toc219809247"/>
      <w:bookmarkStart w:id="172" w:name="_Toc220013357"/>
      <w:r w:rsidRPr="00292AE8">
        <w:rPr>
          <w:rFonts w:hAnsiTheme="minorEastAsia" w:hint="eastAsia"/>
        </w:rPr>
        <w:t>使用上の参考事項</w:t>
      </w:r>
      <w:bookmarkEnd w:id="163"/>
      <w:bookmarkEnd w:id="164"/>
      <w:bookmarkEnd w:id="165"/>
      <w:bookmarkEnd w:id="166"/>
      <w:bookmarkEnd w:id="167"/>
      <w:bookmarkEnd w:id="168"/>
      <w:bookmarkEnd w:id="169"/>
      <w:bookmarkEnd w:id="170"/>
      <w:bookmarkEnd w:id="171"/>
      <w:bookmarkEnd w:id="172"/>
    </w:p>
    <w:p w14:paraId="4B17FE66" w14:textId="77777777" w:rsidR="002C18FA" w:rsidRPr="00292AE8" w:rsidRDefault="002C18FA" w:rsidP="002C18FA">
      <w:pPr>
        <w:ind w:leftChars="270" w:left="567"/>
      </w:pPr>
      <w:r w:rsidRPr="00292AE8">
        <w:rPr>
          <w:rFonts w:hint="eastAsia"/>
        </w:rPr>
        <w:t>（購入したSDカードはそのまま使えるはずです。下記は不具合等の参考まで）</w:t>
      </w:r>
    </w:p>
    <w:p w14:paraId="72877135" w14:textId="77777777" w:rsidR="002C18FA" w:rsidRPr="00292AE8" w:rsidRDefault="002C18FA" w:rsidP="002C18FA">
      <w:pPr>
        <w:ind w:leftChars="270" w:left="567"/>
      </w:pPr>
      <w:r w:rsidRPr="00292AE8">
        <w:rPr>
          <w:rFonts w:hint="eastAsia"/>
        </w:rPr>
        <w:t>SD/SDHC/SDXC 　SDカードフォーマットの参考は下記URL</w:t>
      </w:r>
    </w:p>
    <w:p w14:paraId="510EFC82" w14:textId="77777777" w:rsidR="002C18FA" w:rsidRPr="00292AE8" w:rsidRDefault="002C18FA" w:rsidP="002C18FA">
      <w:pPr>
        <w:ind w:leftChars="270" w:left="567"/>
      </w:pPr>
      <w:r w:rsidRPr="00292AE8">
        <w:rPr>
          <w:rFonts w:hint="eastAsia"/>
        </w:rPr>
        <w:t>http</w:t>
      </w:r>
      <w:r>
        <w:rPr>
          <w:rFonts w:hint="eastAsia"/>
        </w:rPr>
        <w:t>s</w:t>
      </w:r>
      <w:r w:rsidRPr="00292AE8">
        <w:rPr>
          <w:rFonts w:hint="eastAsia"/>
        </w:rPr>
        <w:t>://panasonic.jp/support/sd_w/download/index.html</w:t>
      </w:r>
    </w:p>
    <w:p w14:paraId="46F9E39D" w14:textId="77777777" w:rsidR="002C18FA" w:rsidRPr="00292AE8" w:rsidRDefault="002C18FA" w:rsidP="002C18FA">
      <w:pPr>
        <w:ind w:leftChars="270" w:left="567"/>
      </w:pPr>
      <w:r w:rsidRPr="00292AE8">
        <w:rPr>
          <w:rFonts w:hint="eastAsia"/>
        </w:rPr>
        <w:t>【SDフォーマッタ　4.0】</w:t>
      </w:r>
    </w:p>
    <w:p w14:paraId="7B9DD672" w14:textId="77777777" w:rsidR="002C18FA" w:rsidRPr="00292AE8" w:rsidRDefault="002C18FA" w:rsidP="002C18FA">
      <w:pPr>
        <w:ind w:leftChars="270" w:left="567"/>
      </w:pPr>
      <w:r w:rsidRPr="00292AE8">
        <w:rPr>
          <w:rFonts w:hint="eastAsia"/>
        </w:rPr>
        <w:t>SD/SDHC/SDXCメモリーカードフォーマットソフトウェア</w:t>
      </w:r>
      <w:r w:rsidRPr="00292AE8">
        <w:t xml:space="preserve"> </w:t>
      </w:r>
    </w:p>
    <w:p w14:paraId="7138E080" w14:textId="77777777" w:rsidR="002C18FA" w:rsidRPr="00292AE8" w:rsidRDefault="002C18FA" w:rsidP="002C18FA">
      <w:pPr>
        <w:ind w:leftChars="202" w:left="424"/>
        <w:rPr>
          <w:b/>
          <w:bCs/>
        </w:rPr>
      </w:pPr>
      <w:r w:rsidRPr="00292AE8">
        <w:rPr>
          <w:rFonts w:hint="eastAsia"/>
          <w:b/>
          <w:bCs/>
        </w:rPr>
        <w:t>用語：</w:t>
      </w:r>
    </w:p>
    <w:p w14:paraId="2E098FE7" w14:textId="77777777" w:rsidR="002C18FA" w:rsidRPr="00292AE8" w:rsidRDefault="002C18FA" w:rsidP="002C18FA">
      <w:pPr>
        <w:ind w:leftChars="270" w:left="567"/>
      </w:pPr>
      <w:r w:rsidRPr="00292AE8">
        <w:rPr>
          <w:rFonts w:hint="eastAsia"/>
        </w:rPr>
        <w:t>SDメモリーカード【 Secure Digital memory card 】SDカード / SD card</w:t>
      </w:r>
      <w:r>
        <w:rPr>
          <w:rFonts w:hint="eastAsia"/>
        </w:rPr>
        <w:t>セキュリティ</w:t>
      </w:r>
      <w:r w:rsidRPr="00292AE8">
        <w:rPr>
          <w:rFonts w:hint="eastAsia"/>
        </w:rPr>
        <w:t>で保護された記憶デバイス</w:t>
      </w:r>
    </w:p>
    <w:p w14:paraId="3FE25F12" w14:textId="77777777" w:rsidR="002C18FA" w:rsidRPr="00292AE8" w:rsidRDefault="002C18FA" w:rsidP="002C18FA">
      <w:pPr>
        <w:ind w:leftChars="270" w:left="849" w:hangingChars="134" w:hanging="282"/>
      </w:pPr>
      <w:r w:rsidRPr="00292AE8">
        <w:rPr>
          <w:rFonts w:hint="eastAsia"/>
          <w:b/>
        </w:rPr>
        <w:t>※</w:t>
      </w:r>
      <w:r w:rsidRPr="00292AE8">
        <w:rPr>
          <w:rFonts w:hint="eastAsia"/>
        </w:rPr>
        <w:t xml:space="preserve"> ドライブ名の前に「</w:t>
      </w:r>
      <w:r>
        <w:rPr>
          <w:rFonts w:hint="eastAsia"/>
        </w:rPr>
        <w:t>セキュリティ</w:t>
      </w:r>
      <w:r w:rsidRPr="00292AE8">
        <w:rPr>
          <w:rFonts w:hint="eastAsia"/>
        </w:rPr>
        <w:t>で保護された記憶デバイス」と表示するのが気になる場合はボリュームラベルを付けると消えます。</w:t>
      </w:r>
      <w:r w:rsidRPr="00292AE8">
        <w:br/>
      </w:r>
      <w:r w:rsidRPr="00292AE8">
        <w:rPr>
          <w:rFonts w:hint="eastAsia"/>
        </w:rPr>
        <w:t>操作はコンピューターを開きSDカードのドライブ名の上で右クリックし「プロパティ」を選択し</w:t>
      </w:r>
      <w:r>
        <w:rPr>
          <w:rFonts w:hint="eastAsia"/>
        </w:rPr>
        <w:t>セキュリティ</w:t>
      </w:r>
      <w:r w:rsidRPr="00292AE8">
        <w:rPr>
          <w:rFonts w:hint="eastAsia"/>
        </w:rPr>
        <w:t>で保護された記憶デバイスを開き「全般」タブ最上部のテキストボックスに「電話帳」などと入力し＜OK＞を押す。</w:t>
      </w:r>
    </w:p>
    <w:p w14:paraId="6A65FA52" w14:textId="77777777" w:rsidR="002C18FA" w:rsidRPr="00292AE8" w:rsidRDefault="002C18FA" w:rsidP="002C18FA">
      <w:pPr>
        <w:rPr>
          <w:b/>
          <w:bCs/>
        </w:rPr>
      </w:pPr>
    </w:p>
    <w:p w14:paraId="65411240" w14:textId="77777777" w:rsidR="002C18FA" w:rsidRPr="00292AE8" w:rsidRDefault="002C18FA" w:rsidP="002C18FA">
      <w:pPr>
        <w:pStyle w:val="1"/>
        <w:numPr>
          <w:ilvl w:val="0"/>
          <w:numId w:val="5"/>
        </w:numPr>
        <w:jc w:val="both"/>
      </w:pPr>
      <w:bookmarkStart w:id="173" w:name="_Toc57055593"/>
      <w:bookmarkStart w:id="174" w:name="_Toc57062987"/>
      <w:bookmarkStart w:id="175" w:name="_Toc219809248"/>
      <w:bookmarkStart w:id="176" w:name="_Toc220013358"/>
      <w:r w:rsidRPr="00292AE8">
        <w:rPr>
          <w:rFonts w:hint="eastAsia"/>
        </w:rPr>
        <w:t>使用方法</w:t>
      </w:r>
      <w:bookmarkEnd w:id="173"/>
      <w:bookmarkEnd w:id="174"/>
      <w:bookmarkEnd w:id="175"/>
      <w:bookmarkEnd w:id="176"/>
    </w:p>
    <w:p w14:paraId="0C6601C3" w14:textId="77777777" w:rsidR="002C18FA" w:rsidRPr="00292AE8" w:rsidRDefault="002C18FA" w:rsidP="002C18FA">
      <w:pPr>
        <w:pStyle w:val="2"/>
        <w:numPr>
          <w:ilvl w:val="1"/>
          <w:numId w:val="5"/>
        </w:numPr>
        <w:jc w:val="both"/>
        <w:rPr>
          <w:rFonts w:hAnsiTheme="minorEastAsia"/>
        </w:rPr>
      </w:pPr>
      <w:bookmarkStart w:id="177" w:name="_Toc57055595"/>
      <w:bookmarkStart w:id="178" w:name="_Toc57062989"/>
      <w:bookmarkStart w:id="179" w:name="_Toc219809249"/>
      <w:bookmarkStart w:id="180" w:name="_Toc220013359"/>
      <w:r w:rsidRPr="00292AE8">
        <w:rPr>
          <w:rFonts w:hAnsiTheme="minorEastAsia" w:hint="eastAsia"/>
        </w:rPr>
        <w:t>「Pana電話帳編集」タブの説明</w:t>
      </w:r>
      <w:bookmarkEnd w:id="177"/>
      <w:bookmarkEnd w:id="178"/>
      <w:bookmarkEnd w:id="179"/>
      <w:bookmarkEnd w:id="180"/>
    </w:p>
    <w:p w14:paraId="405E4785" w14:textId="77777777" w:rsidR="002C18FA" w:rsidRPr="00292AE8" w:rsidRDefault="002C18FA" w:rsidP="002C18FA">
      <w:pPr>
        <w:ind w:left="567"/>
      </w:pPr>
      <w:r w:rsidRPr="00292AE8">
        <w:rPr>
          <w:rFonts w:hint="eastAsia"/>
        </w:rPr>
        <w:t>以下は配布ファイルの名前で記述するのでユーザーが</w:t>
      </w:r>
      <w:r>
        <w:rPr>
          <w:rFonts w:hint="eastAsia"/>
        </w:rPr>
        <w:t>「</w:t>
      </w:r>
      <w:r w:rsidRPr="00292AE8">
        <w:rPr>
          <w:rFonts w:hint="eastAsia"/>
        </w:rPr>
        <w:t>Panasonic電話帳編集_0_サンプル</w:t>
      </w:r>
      <w:r>
        <w:rPr>
          <w:rFonts w:hint="eastAsia"/>
        </w:rPr>
        <w:t>201</w:t>
      </w:r>
      <w:r w:rsidRPr="00292AE8">
        <w:rPr>
          <w:rFonts w:hint="eastAsia"/>
        </w:rPr>
        <w:t>.xlsm</w:t>
      </w:r>
      <w:r>
        <w:rPr>
          <w:rFonts w:hint="eastAsia"/>
        </w:rPr>
        <w:t>」を個人用に</w:t>
      </w:r>
      <w:r w:rsidRPr="00292AE8">
        <w:rPr>
          <w:rFonts w:hint="eastAsia"/>
        </w:rPr>
        <w:t>名前の変更をされた場合は解釈して説明をご理解ください。</w:t>
      </w:r>
    </w:p>
    <w:p w14:paraId="7BEA7D33" w14:textId="2F92E284" w:rsidR="002C18FA" w:rsidRPr="00292AE8" w:rsidRDefault="002C18FA" w:rsidP="002C18FA">
      <w:pPr>
        <w:pStyle w:val="3"/>
        <w:numPr>
          <w:ilvl w:val="2"/>
          <w:numId w:val="5"/>
        </w:numPr>
        <w:topLinePunct w:val="0"/>
        <w:ind w:left="993"/>
        <w:jc w:val="both"/>
      </w:pPr>
      <w:r w:rsidRPr="00292AE8">
        <w:rPr>
          <w:rFonts w:hint="eastAsia"/>
        </w:rPr>
        <w:t>「</w:t>
      </w:r>
      <w:r w:rsidRPr="00292AE8">
        <w:t>Tel_note_Editr</w:t>
      </w:r>
      <w:r>
        <w:t>201</w:t>
      </w:r>
      <w:r w:rsidRPr="00292AE8">
        <w:rPr>
          <w:rFonts w:hint="eastAsia"/>
        </w:rPr>
        <w:t>」フォルダの「Panasonic電話帳編集_0_サンプル</w:t>
      </w:r>
      <w:r>
        <w:rPr>
          <w:rFonts w:hint="eastAsia"/>
        </w:rPr>
        <w:t>201</w:t>
      </w:r>
      <w:r w:rsidRPr="00292AE8">
        <w:rPr>
          <w:rFonts w:hint="eastAsia"/>
        </w:rPr>
        <w:t>.xlsm」を開くと「</w:t>
      </w:r>
      <w:r w:rsidRPr="00030674">
        <w:rPr>
          <w:color w:val="0070C0"/>
        </w:rPr>
        <w:fldChar w:fldCharType="begin"/>
      </w:r>
      <w:r w:rsidRPr="00030674">
        <w:rPr>
          <w:color w:val="0070C0"/>
        </w:rPr>
        <w:instrText xml:space="preserve"> </w:instrText>
      </w:r>
      <w:r w:rsidRPr="00030674">
        <w:rPr>
          <w:rFonts w:hint="eastAsia"/>
          <w:color w:val="0070C0"/>
        </w:rPr>
        <w:instrText>REF _Ref57123096 \h</w:instrText>
      </w:r>
      <w:r w:rsidRPr="00030674">
        <w:rPr>
          <w:color w:val="0070C0"/>
        </w:rPr>
        <w:instrText xml:space="preserve">  \* MERGEFORMAT </w:instrText>
      </w:r>
      <w:r w:rsidRPr="00030674">
        <w:rPr>
          <w:color w:val="0070C0"/>
        </w:rPr>
      </w:r>
      <w:r w:rsidRPr="00030674">
        <w:rPr>
          <w:color w:val="0070C0"/>
        </w:rPr>
        <w:fldChar w:fldCharType="separate"/>
      </w:r>
      <w:r w:rsidR="008B4C4C" w:rsidRPr="00030674">
        <w:rPr>
          <w:rFonts w:hint="eastAsia"/>
          <w:color w:val="0070C0"/>
        </w:rPr>
        <w:t xml:space="preserve">図 </w:t>
      </w:r>
      <w:r w:rsidR="008B4C4C" w:rsidRPr="00030674">
        <w:rPr>
          <w:noProof/>
          <w:color w:val="0070C0"/>
        </w:rPr>
        <w:t>7</w:t>
      </w:r>
      <w:r w:rsidR="008B4C4C" w:rsidRPr="00030674">
        <w:rPr>
          <w:color w:val="0070C0"/>
        </w:rPr>
        <w:t xml:space="preserve"> </w:t>
      </w:r>
      <w:r w:rsidR="008B4C4C" w:rsidRPr="00030674">
        <w:rPr>
          <w:rFonts w:hint="eastAsia"/>
          <w:color w:val="0070C0"/>
        </w:rPr>
        <w:t>Pana電話帳編集タブとアイコン</w:t>
      </w:r>
      <w:r w:rsidRPr="00030674">
        <w:rPr>
          <w:color w:val="0070C0"/>
        </w:rPr>
        <w:fldChar w:fldCharType="end"/>
      </w:r>
      <w:r w:rsidRPr="00292AE8">
        <w:rPr>
          <w:rFonts w:hint="eastAsia"/>
        </w:rPr>
        <w:t>」を表示します。</w:t>
      </w:r>
    </w:p>
    <w:p w14:paraId="6DD1FD18" w14:textId="77777777" w:rsidR="002C18FA" w:rsidRPr="00292AE8" w:rsidRDefault="002C18FA" w:rsidP="002C18FA">
      <w:pPr>
        <w:pStyle w:val="3"/>
        <w:numPr>
          <w:ilvl w:val="2"/>
          <w:numId w:val="5"/>
        </w:numPr>
        <w:topLinePunct w:val="0"/>
        <w:ind w:left="993"/>
        <w:jc w:val="both"/>
      </w:pPr>
      <w:bookmarkStart w:id="181" w:name="_Ref412377160"/>
      <w:r w:rsidRPr="00292AE8">
        <w:rPr>
          <w:rFonts w:hint="eastAsia"/>
          <w:b/>
        </w:rPr>
        <w:lastRenderedPageBreak/>
        <w:t>電話帳書き出し</w:t>
      </w:r>
      <w:r w:rsidRPr="00292AE8">
        <w:rPr>
          <w:rFonts w:hint="eastAsia"/>
        </w:rPr>
        <w:t>：　シートで作成したデータ「</w:t>
      </w:r>
      <w:r w:rsidRPr="00292AE8">
        <w:t>00000000</w:t>
      </w:r>
      <w:r w:rsidRPr="00292AE8">
        <w:rPr>
          <w:rFonts w:hint="eastAsia"/>
        </w:rPr>
        <w:t>.</w:t>
      </w:r>
      <w:r w:rsidRPr="00292AE8">
        <w:t>TXT</w:t>
      </w:r>
      <w:r w:rsidRPr="00292AE8">
        <w:rPr>
          <w:rFonts w:hint="eastAsia"/>
        </w:rPr>
        <w:t>」をプログラムと同じフォルダ内に、またはSCカードのフォルダ内にエクスポートする場合に使用します。</w:t>
      </w:r>
      <w:bookmarkEnd w:id="181"/>
    </w:p>
    <w:p w14:paraId="2BE76D64" w14:textId="43EC5547" w:rsidR="002C18FA" w:rsidRPr="00292AE8" w:rsidRDefault="002C18FA" w:rsidP="002C18FA">
      <w:pPr>
        <w:pStyle w:val="3"/>
        <w:numPr>
          <w:ilvl w:val="2"/>
          <w:numId w:val="5"/>
        </w:numPr>
        <w:topLinePunct w:val="0"/>
        <w:ind w:left="993"/>
        <w:jc w:val="both"/>
      </w:pPr>
      <w:bookmarkStart w:id="182" w:name="_Ref412376766"/>
      <w:r w:rsidRPr="00292AE8">
        <w:rPr>
          <w:rFonts w:hint="eastAsia"/>
          <w:b/>
        </w:rPr>
        <w:t>電話帳取り込み：</w:t>
      </w:r>
      <w:r w:rsidRPr="00292AE8">
        <w:rPr>
          <w:rFonts w:hint="eastAsia"/>
        </w:rPr>
        <w:t xml:space="preserve">　作成したデータやSDメモリーカードの「</w:t>
      </w:r>
      <w:r w:rsidRPr="00292AE8">
        <w:t>00000000.TXT</w:t>
      </w:r>
      <w:r w:rsidRPr="00292AE8">
        <w:rPr>
          <w:rFonts w:hint="eastAsia"/>
        </w:rPr>
        <w:t>」～「</w:t>
      </w:r>
      <w:r w:rsidRPr="00292AE8">
        <w:t>0000000</w:t>
      </w:r>
      <w:r w:rsidRPr="00292AE8">
        <w:rPr>
          <w:rFonts w:hint="eastAsia"/>
        </w:rPr>
        <w:t>9</w:t>
      </w:r>
      <w:r w:rsidRPr="00292AE8">
        <w:t>.TXT</w:t>
      </w:r>
      <w:r w:rsidRPr="00292AE8">
        <w:rPr>
          <w:rFonts w:hint="eastAsia"/>
        </w:rPr>
        <w:t>」</w:t>
      </w:r>
      <w:r>
        <w:rPr>
          <w:rFonts w:hint="eastAsia"/>
        </w:rPr>
        <w:t>の内の1個のファイル</w:t>
      </w:r>
      <w:r w:rsidRPr="00292AE8">
        <w:rPr>
          <w:rFonts w:hint="eastAsia"/>
        </w:rPr>
        <w:t>をインポートする場合に使用します。</w:t>
      </w:r>
      <w:bookmarkEnd w:id="182"/>
    </w:p>
    <w:p w14:paraId="685C6FEA" w14:textId="2688F783" w:rsidR="002C18FA" w:rsidRPr="00292AE8" w:rsidRDefault="00C63B02" w:rsidP="002C18FA">
      <w:r>
        <w:rPr>
          <w:noProof/>
        </w:rPr>
        <mc:AlternateContent>
          <mc:Choice Requires="wpg">
            <w:drawing>
              <wp:inline distT="0" distB="0" distL="0" distR="0" wp14:anchorId="6F8C1276" wp14:editId="202C9EBB">
                <wp:extent cx="5760085" cy="2499360"/>
                <wp:effectExtent l="0" t="0" r="0" b="0"/>
                <wp:docPr id="1840102262" name="グループ化 19"/>
                <wp:cNvGraphicFramePr/>
                <a:graphic xmlns:a="http://schemas.openxmlformats.org/drawingml/2006/main">
                  <a:graphicData uri="http://schemas.microsoft.com/office/word/2010/wordprocessingGroup">
                    <wpg:wgp>
                      <wpg:cNvGrpSpPr/>
                      <wpg:grpSpPr>
                        <a:xfrm>
                          <a:off x="0" y="0"/>
                          <a:ext cx="5760085" cy="2499360"/>
                          <a:chOff x="0" y="0"/>
                          <a:chExt cx="5760085" cy="2499360"/>
                        </a:xfrm>
                      </wpg:grpSpPr>
                      <wps:wsp>
                        <wps:cNvPr id="275111460" name="テキスト ボックス 47"/>
                        <wps:cNvSpPr txBox="1"/>
                        <wps:spPr>
                          <a:xfrm>
                            <a:off x="0" y="2270760"/>
                            <a:ext cx="5760085" cy="228600"/>
                          </a:xfrm>
                          <a:prstGeom prst="rect">
                            <a:avLst/>
                          </a:prstGeom>
                          <a:solidFill>
                            <a:prstClr val="white"/>
                          </a:solidFill>
                          <a:ln>
                            <a:noFill/>
                          </a:ln>
                        </wps:spPr>
                        <wps:txbx>
                          <w:txbxContent>
                            <w:p w14:paraId="496792A7" w14:textId="77777777" w:rsidR="002C18FA" w:rsidRDefault="002C18FA" w:rsidP="002C18FA">
                              <w:pPr>
                                <w:pStyle w:val="ab"/>
                                <w:rPr>
                                  <w:noProof/>
                                </w:rPr>
                              </w:pPr>
                              <w:bookmarkStart w:id="183" w:name="_Ref57123096"/>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1928B1">
                                <w:rPr>
                                  <w:noProof/>
                                </w:rPr>
                                <w:t>7</w:t>
                              </w:r>
                              <w:r>
                                <w:fldChar w:fldCharType="end"/>
                              </w:r>
                              <w:r>
                                <w:t xml:space="preserve"> </w:t>
                              </w:r>
                              <w:r w:rsidRPr="00426B19">
                                <w:rPr>
                                  <w:rFonts w:hint="eastAsia"/>
                                </w:rPr>
                                <w:t>Pana電話帳編集タブとアイコン</w:t>
                              </w:r>
                              <w:bookmarkEnd w:id="18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244617769" name="図 18"/>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5760085" cy="2208530"/>
                          </a:xfrm>
                          <a:prstGeom prst="rect">
                            <a:avLst/>
                          </a:prstGeom>
                        </pic:spPr>
                      </pic:pic>
                    </wpg:wgp>
                  </a:graphicData>
                </a:graphic>
              </wp:inline>
            </w:drawing>
          </mc:Choice>
          <mc:Fallback>
            <w:pict>
              <v:group w14:anchorId="6F8C1276" id="グループ化 19" o:spid="_x0000_s1046" style="width:453.55pt;height:196.8pt;mso-position-horizontal-relative:char;mso-position-vertical-relative:line" coordsize="57600,2499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">
                <v:shape id="テキスト ボックス 47" o:spid="_x0000_s1047" type="#_x0000_t202" style="position:absolute;top:22707;width:576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" stroked="f">
                  <v:textbox style="mso-fit-shape-to-text:t" inset="0,0,0,0">
                    <w:txbxContent>
                      <w:p w14:paraId="496792A7" w14:textId="77777777" w:rsidR="002C18FA" w:rsidRDefault="002C18FA" w:rsidP="002C18FA">
                        <w:pPr>
                          <w:pStyle w:val="ab"/>
                          <w:rPr>
                            <w:noProof/>
                          </w:rPr>
                        </w:pPr>
                        <w:bookmarkStart w:id="190" w:name="_Ref57123096"/>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1928B1">
                          <w:rPr>
                            <w:noProof/>
                          </w:rPr>
                          <w:t>7</w:t>
                        </w:r>
                        <w:r>
                          <w:fldChar w:fldCharType="end"/>
                        </w:r>
                        <w:r>
                          <w:t xml:space="preserve"> </w:t>
                        </w:r>
                        <w:r w:rsidRPr="00426B19">
                          <w:rPr>
                            <w:rFonts w:hint="eastAsia"/>
                          </w:rPr>
                          <w:t>Pana電話帳編集タブとアイコン</w:t>
                        </w:r>
                        <w:bookmarkEnd w:id="190"/>
                      </w:p>
                    </w:txbxContent>
                  </v:textbox>
                </v:shape>
                <v:shape id="図 18" o:spid="_x0000_s1048" type="#_x0000_t75" style="position:absolute;width:57600;height:220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">
                  <v:imagedata r:id="rId23" o:title=""/>
                </v:shape>
                <w10:anchorlock/>
              </v:group>
            </w:pict>
          </mc:Fallback>
        </mc:AlternateContent>
      </w:r>
    </w:p>
    <w:p w14:paraId="3D3E5500" w14:textId="77777777" w:rsidR="002C18FA" w:rsidRPr="00292AE8" w:rsidRDefault="002C18FA" w:rsidP="002C18FA">
      <w:pPr>
        <w:pStyle w:val="3"/>
        <w:numPr>
          <w:ilvl w:val="2"/>
          <w:numId w:val="5"/>
        </w:numPr>
        <w:topLinePunct w:val="0"/>
        <w:ind w:left="993"/>
        <w:jc w:val="both"/>
      </w:pPr>
      <w:bookmarkStart w:id="184" w:name="_Ref412376936"/>
      <w:r w:rsidRPr="00292AE8">
        <w:rPr>
          <w:rFonts w:hint="eastAsia"/>
          <w:b/>
          <w:bCs/>
        </w:rPr>
        <w:t>データ入力：</w:t>
      </w:r>
      <w:r w:rsidRPr="00292AE8">
        <w:rPr>
          <w:rFonts w:hint="eastAsia"/>
        </w:rPr>
        <w:t xml:space="preserve">　シートに直接入力しないでダイアログボックスを表示して容易に入力できます。</w:t>
      </w:r>
      <w:bookmarkEnd w:id="184"/>
    </w:p>
    <w:p w14:paraId="1B4FB78B" w14:textId="77777777" w:rsidR="002C18FA" w:rsidRPr="00292AE8" w:rsidRDefault="002C18FA" w:rsidP="002C18FA">
      <w:pPr>
        <w:pStyle w:val="3"/>
        <w:numPr>
          <w:ilvl w:val="2"/>
          <w:numId w:val="5"/>
        </w:numPr>
        <w:topLinePunct w:val="0"/>
        <w:ind w:left="993"/>
        <w:jc w:val="both"/>
      </w:pPr>
      <w:bookmarkStart w:id="185" w:name="_Ref412376772"/>
      <w:r w:rsidRPr="00292AE8">
        <w:rPr>
          <w:rFonts w:hint="eastAsia"/>
          <w:b/>
        </w:rPr>
        <w:t>名前検索：</w:t>
      </w:r>
      <w:r w:rsidRPr="00292AE8">
        <w:rPr>
          <w:rFonts w:hint="eastAsia"/>
        </w:rPr>
        <w:t xml:space="preserve">　シートに入力したデータの名前や電話番号、フリガナなどなんでも検索できます。次項のコマンドアイコンで発見したエラーカラーの検索もできます。</w:t>
      </w:r>
      <w:bookmarkEnd w:id="185"/>
    </w:p>
    <w:p w14:paraId="5C412177" w14:textId="77777777" w:rsidR="002C18FA" w:rsidRPr="00292AE8" w:rsidRDefault="002C18FA" w:rsidP="002C18FA">
      <w:pPr>
        <w:pStyle w:val="3"/>
        <w:numPr>
          <w:ilvl w:val="2"/>
          <w:numId w:val="5"/>
        </w:numPr>
        <w:topLinePunct w:val="0"/>
        <w:ind w:left="993"/>
        <w:jc w:val="both"/>
      </w:pPr>
      <w:r w:rsidRPr="00292AE8">
        <w:rPr>
          <w:rFonts w:hint="eastAsia"/>
          <w:b/>
        </w:rPr>
        <w:t>シートのA～D列エラー調査：</w:t>
      </w:r>
      <w:r w:rsidRPr="00292AE8">
        <w:rPr>
          <w:rFonts w:hint="eastAsia"/>
        </w:rPr>
        <w:t xml:space="preserve">　シートに入力したデータが正しく入力されているかを検証します。エラーを修正してこのエラーが無くなるまで実行してください。</w:t>
      </w:r>
    </w:p>
    <w:p w14:paraId="49ADC77E" w14:textId="77777777" w:rsidR="002C18FA" w:rsidRPr="00292AE8" w:rsidRDefault="002C18FA" w:rsidP="002C18FA">
      <w:pPr>
        <w:pStyle w:val="3"/>
        <w:numPr>
          <w:ilvl w:val="2"/>
          <w:numId w:val="5"/>
        </w:numPr>
        <w:topLinePunct w:val="0"/>
        <w:ind w:left="993"/>
        <w:jc w:val="both"/>
      </w:pPr>
      <w:r w:rsidRPr="00292AE8">
        <w:rPr>
          <w:rFonts w:hint="eastAsia"/>
          <w:b/>
        </w:rPr>
        <w:t>シートのA～D列エラー消去</w:t>
      </w:r>
      <w:r w:rsidRPr="00292AE8">
        <w:rPr>
          <w:rFonts w:hint="eastAsia"/>
        </w:rPr>
        <w:t>：　上記の調査をした場合のエラーカラーの消去です。但し「シートのA～D列エラー調査」を続けて実行する場合はエラーカラーをプログラムが自動で消去するので通常は使用することは無いと思います。</w:t>
      </w:r>
    </w:p>
    <w:p w14:paraId="2ACB10E1" w14:textId="77777777" w:rsidR="002C18FA" w:rsidRPr="00292AE8" w:rsidRDefault="002C18FA" w:rsidP="002C18FA">
      <w:pPr>
        <w:pStyle w:val="3"/>
        <w:numPr>
          <w:ilvl w:val="2"/>
          <w:numId w:val="5"/>
        </w:numPr>
        <w:topLinePunct w:val="0"/>
        <w:ind w:left="993"/>
        <w:jc w:val="both"/>
      </w:pPr>
      <w:r w:rsidRPr="00292AE8">
        <w:rPr>
          <w:rFonts w:hint="eastAsia"/>
          <w:b/>
        </w:rPr>
        <w:t>バージョン情報：</w:t>
      </w:r>
      <w:r w:rsidRPr="00292AE8">
        <w:rPr>
          <w:rFonts w:hint="eastAsia"/>
        </w:rPr>
        <w:t xml:space="preserve">　本プログラムのバージョンを表示します。</w:t>
      </w:r>
    </w:p>
    <w:p w14:paraId="4B5354FD" w14:textId="77777777" w:rsidR="002C18FA" w:rsidRPr="00292AE8" w:rsidRDefault="002C18FA" w:rsidP="002C18FA">
      <w:pPr>
        <w:pStyle w:val="2"/>
        <w:numPr>
          <w:ilvl w:val="1"/>
          <w:numId w:val="5"/>
        </w:numPr>
        <w:jc w:val="both"/>
        <w:rPr>
          <w:rFonts w:hAnsiTheme="minorEastAsia"/>
        </w:rPr>
      </w:pPr>
      <w:bookmarkStart w:id="186" w:name="_Toc57055596"/>
      <w:bookmarkStart w:id="187" w:name="_Toc57062990"/>
      <w:bookmarkStart w:id="188" w:name="_Toc219809250"/>
      <w:bookmarkStart w:id="189" w:name="_Toc220013360"/>
      <w:r w:rsidRPr="00292AE8">
        <w:rPr>
          <w:rFonts w:hAnsiTheme="minorEastAsia" w:hint="eastAsia"/>
        </w:rPr>
        <w:t>プログラムの操作と要点</w:t>
      </w:r>
      <w:bookmarkEnd w:id="186"/>
      <w:bookmarkEnd w:id="187"/>
      <w:bookmarkEnd w:id="188"/>
      <w:bookmarkEnd w:id="189"/>
    </w:p>
    <w:p w14:paraId="56F0522A" w14:textId="0EA7F0CC" w:rsidR="002C18FA" w:rsidRPr="00292AE8" w:rsidRDefault="002C18FA" w:rsidP="002C18FA">
      <w:pPr>
        <w:ind w:leftChars="270" w:left="567"/>
      </w:pPr>
      <w:r w:rsidRPr="00292AE8">
        <w:rPr>
          <w:rFonts w:hint="eastAsia"/>
        </w:rPr>
        <w:t>上記「</w:t>
      </w:r>
      <w:r w:rsidRPr="00030674">
        <w:rPr>
          <w:color w:val="0070C0"/>
        </w:rPr>
        <w:fldChar w:fldCharType="begin"/>
      </w:r>
      <w:r w:rsidRPr="00030674">
        <w:rPr>
          <w:color w:val="0070C0"/>
        </w:rPr>
        <w:instrText xml:space="preserve"> </w:instrText>
      </w:r>
      <w:r w:rsidRPr="00030674">
        <w:rPr>
          <w:rFonts w:hint="eastAsia"/>
          <w:color w:val="0070C0"/>
        </w:rPr>
        <w:instrText>REF _Ref412377160 \r \h</w:instrText>
      </w:r>
      <w:r w:rsidRPr="00030674">
        <w:rPr>
          <w:color w:val="0070C0"/>
        </w:rPr>
        <w:instrText xml:space="preserve">  \* MERGEFORMAT </w:instrText>
      </w:r>
      <w:r w:rsidRPr="00030674">
        <w:rPr>
          <w:color w:val="0070C0"/>
        </w:rPr>
      </w:r>
      <w:r w:rsidRPr="00030674">
        <w:rPr>
          <w:color w:val="0070C0"/>
        </w:rPr>
        <w:fldChar w:fldCharType="separate"/>
      </w:r>
      <w:r w:rsidR="008B4C4C" w:rsidRPr="00030674">
        <w:rPr>
          <w:color w:val="0070C0"/>
        </w:rPr>
        <w:t>(1)2)</w:t>
      </w:r>
      <w:r w:rsidRPr="00030674">
        <w:rPr>
          <w:color w:val="0070C0"/>
        </w:rPr>
        <w:fldChar w:fldCharType="end"/>
      </w:r>
      <w:r w:rsidRPr="00292AE8">
        <w:rPr>
          <w:rFonts w:hint="eastAsia"/>
        </w:rPr>
        <w:t>」電話帳書き出し、～ 「</w:t>
      </w:r>
      <w:r w:rsidRPr="00030674">
        <w:rPr>
          <w:color w:val="0070C0"/>
        </w:rPr>
        <w:fldChar w:fldCharType="begin"/>
      </w:r>
      <w:r w:rsidRPr="00030674">
        <w:rPr>
          <w:color w:val="0070C0"/>
        </w:rPr>
        <w:instrText xml:space="preserve"> </w:instrText>
      </w:r>
      <w:r w:rsidRPr="00030674">
        <w:rPr>
          <w:rFonts w:hint="eastAsia"/>
          <w:color w:val="0070C0"/>
        </w:rPr>
        <w:instrText>REF _Ref412376936 \r \h</w:instrText>
      </w:r>
      <w:r w:rsidRPr="00030674">
        <w:rPr>
          <w:color w:val="0070C0"/>
        </w:rPr>
        <w:instrText xml:space="preserve">  \* MERGEFORMAT </w:instrText>
      </w:r>
      <w:r w:rsidRPr="00030674">
        <w:rPr>
          <w:color w:val="0070C0"/>
        </w:rPr>
      </w:r>
      <w:r w:rsidRPr="00030674">
        <w:rPr>
          <w:color w:val="0070C0"/>
        </w:rPr>
        <w:fldChar w:fldCharType="separate"/>
      </w:r>
      <w:r w:rsidR="008B4C4C" w:rsidRPr="00030674">
        <w:rPr>
          <w:color w:val="0070C0"/>
        </w:rPr>
        <w:t>(1)4)</w:t>
      </w:r>
      <w:r w:rsidRPr="00030674">
        <w:rPr>
          <w:color w:val="0070C0"/>
        </w:rPr>
        <w:fldChar w:fldCharType="end"/>
      </w:r>
      <w:r w:rsidRPr="00292AE8">
        <w:rPr>
          <w:rFonts w:hint="eastAsia"/>
        </w:rPr>
        <w:t>」データ入力、などのリボンのアイコンをクリックして開いたダイアログボックスでは「説明」ボタンを押すと簡単な説明を表示します。</w:t>
      </w:r>
    </w:p>
    <w:p w14:paraId="5C8CF072" w14:textId="77777777" w:rsidR="002C18FA" w:rsidRPr="00292AE8" w:rsidRDefault="002C18FA" w:rsidP="002C18FA">
      <w:pPr>
        <w:ind w:leftChars="270" w:left="567"/>
      </w:pPr>
      <w:r w:rsidRPr="00292AE8">
        <w:rPr>
          <w:rFonts w:hint="eastAsia"/>
        </w:rPr>
        <w:t>配布の「Panasonic電話帳編集_0_サンプル</w:t>
      </w:r>
      <w:r>
        <w:rPr>
          <w:rFonts w:hint="eastAsia"/>
        </w:rPr>
        <w:t>201</w:t>
      </w:r>
      <w:r w:rsidRPr="00292AE8">
        <w:rPr>
          <w:rFonts w:hint="eastAsia"/>
        </w:rPr>
        <w:t>.xlsm」で以下の説明をお試しください。</w:t>
      </w:r>
    </w:p>
    <w:p w14:paraId="25F1216E" w14:textId="77777777" w:rsidR="002C18FA" w:rsidRPr="00292AE8" w:rsidRDefault="002C18FA" w:rsidP="002C18FA">
      <w:pPr>
        <w:pStyle w:val="a8"/>
        <w:numPr>
          <w:ilvl w:val="0"/>
          <w:numId w:val="37"/>
        </w:numPr>
        <w:ind w:leftChars="0" w:left="709"/>
        <w:jc w:val="both"/>
      </w:pPr>
      <w:r w:rsidRPr="00292AE8">
        <w:rPr>
          <w:rFonts w:hint="eastAsia"/>
        </w:rPr>
        <w:t>以下の説明で既存のデータがある場合は念のためPCにバックアップをして実行してください。</w:t>
      </w:r>
    </w:p>
    <w:p w14:paraId="2E9C2E89" w14:textId="77777777" w:rsidR="002C18FA" w:rsidRPr="00292AE8" w:rsidRDefault="002C18FA" w:rsidP="002C18FA">
      <w:pPr>
        <w:pStyle w:val="2"/>
        <w:numPr>
          <w:ilvl w:val="1"/>
          <w:numId w:val="5"/>
        </w:numPr>
        <w:jc w:val="both"/>
        <w:rPr>
          <w:rFonts w:hAnsiTheme="minorEastAsia"/>
        </w:rPr>
      </w:pPr>
      <w:bookmarkStart w:id="190" w:name="_Toc57055597"/>
      <w:bookmarkStart w:id="191" w:name="_Toc57062991"/>
      <w:bookmarkStart w:id="192" w:name="_Toc219809251"/>
      <w:bookmarkStart w:id="193" w:name="_Toc220013361"/>
      <w:r w:rsidRPr="00292AE8">
        <w:rPr>
          <w:rFonts w:hAnsiTheme="minorEastAsia" w:hint="eastAsia"/>
        </w:rPr>
        <w:t>機器を購入して「電話帳データ」が一切ない場合の新規データの作り方</w:t>
      </w:r>
      <w:bookmarkEnd w:id="190"/>
      <w:bookmarkEnd w:id="191"/>
      <w:bookmarkEnd w:id="192"/>
      <w:bookmarkEnd w:id="193"/>
    </w:p>
    <w:p w14:paraId="38B212BD" w14:textId="77777777" w:rsidR="002C18FA" w:rsidRPr="00292AE8" w:rsidRDefault="002C18FA" w:rsidP="002C18FA">
      <w:pPr>
        <w:ind w:leftChars="270" w:left="567"/>
      </w:pPr>
      <w:r w:rsidRPr="00292AE8">
        <w:rPr>
          <w:rFonts w:hint="eastAsia"/>
        </w:rPr>
        <w:t>「SDメモリーカード」の中に電話帳データが無い場合のことです。</w:t>
      </w:r>
    </w:p>
    <w:p w14:paraId="2285B5C1" w14:textId="77777777" w:rsidR="002C18FA" w:rsidRPr="00292AE8" w:rsidRDefault="002C18FA" w:rsidP="002C18FA">
      <w:pPr>
        <w:pStyle w:val="3"/>
        <w:numPr>
          <w:ilvl w:val="2"/>
          <w:numId w:val="5"/>
        </w:numPr>
        <w:topLinePunct w:val="0"/>
        <w:ind w:left="993"/>
        <w:jc w:val="both"/>
      </w:pPr>
      <w:r w:rsidRPr="00292AE8">
        <w:rPr>
          <w:rFonts w:hint="eastAsia"/>
        </w:rPr>
        <w:t>本プログラムではサンプルファイルの2行目から下を削除して使用します。</w:t>
      </w:r>
    </w:p>
    <w:p w14:paraId="7E9A5F76" w14:textId="77B9C3E8" w:rsidR="002C18FA" w:rsidRPr="00292AE8" w:rsidRDefault="002C18FA" w:rsidP="002C18FA">
      <w:pPr>
        <w:pStyle w:val="3"/>
        <w:numPr>
          <w:ilvl w:val="2"/>
          <w:numId w:val="5"/>
        </w:numPr>
        <w:topLinePunct w:val="0"/>
        <w:ind w:left="993"/>
        <w:jc w:val="both"/>
      </w:pPr>
      <w:r w:rsidRPr="00292AE8">
        <w:rPr>
          <w:rFonts w:hint="eastAsia"/>
        </w:rPr>
        <w:t>電話機・FAX等を新規に購入した場合で新規データを作成するには「00000000」シートの</w:t>
      </w:r>
      <w:r w:rsidRPr="00292AE8">
        <w:rPr>
          <w:rFonts w:hint="eastAsia"/>
          <w:u w:val="wave"/>
        </w:rPr>
        <w:t>2行目から下で行番号の上をドラッグして最終行まで行削除</w:t>
      </w:r>
      <w:r w:rsidRPr="00292AE8">
        <w:rPr>
          <w:rFonts w:hint="eastAsia"/>
        </w:rPr>
        <w:t>してください。</w:t>
      </w:r>
      <w:r w:rsidRPr="00292AE8">
        <w:br/>
      </w:r>
      <w:r w:rsidRPr="00292AE8">
        <w:rPr>
          <w:rFonts w:hint="eastAsia"/>
        </w:rPr>
        <w:t>新規の場合は次項を飛ばして以下「</w:t>
      </w:r>
      <w:r w:rsidRPr="00030674">
        <w:rPr>
          <w:color w:val="0070C0"/>
        </w:rPr>
        <w:fldChar w:fldCharType="begin"/>
      </w:r>
      <w:r w:rsidRPr="00030674">
        <w:rPr>
          <w:color w:val="0070C0"/>
        </w:rPr>
        <w:instrText xml:space="preserve"> </w:instrText>
      </w:r>
      <w:r w:rsidRPr="00030674">
        <w:rPr>
          <w:rFonts w:hint="eastAsia"/>
          <w:color w:val="0070C0"/>
        </w:rPr>
        <w:instrText>REF _Ref412377789 \r \h</w:instrText>
      </w:r>
      <w:r w:rsidRPr="00030674">
        <w:rPr>
          <w:color w:val="0070C0"/>
        </w:rPr>
        <w:instrText xml:space="preserve">  \* MERGEFORMAT </w:instrText>
      </w:r>
      <w:r w:rsidRPr="00030674">
        <w:rPr>
          <w:color w:val="0070C0"/>
        </w:rPr>
      </w:r>
      <w:r w:rsidRPr="00030674">
        <w:rPr>
          <w:color w:val="0070C0"/>
        </w:rPr>
        <w:fldChar w:fldCharType="separate"/>
      </w:r>
      <w:r w:rsidR="008B4C4C" w:rsidRPr="00030674">
        <w:rPr>
          <w:color w:val="0070C0"/>
        </w:rPr>
        <w:t>(5)</w:t>
      </w:r>
      <w:r w:rsidRPr="00030674">
        <w:rPr>
          <w:color w:val="0070C0"/>
        </w:rPr>
        <w:fldChar w:fldCharType="end"/>
      </w:r>
      <w:r w:rsidRPr="00292AE8">
        <w:rPr>
          <w:rFonts w:hint="eastAsia"/>
        </w:rPr>
        <w:t>」の項から編集を進めてください。</w:t>
      </w:r>
    </w:p>
    <w:p w14:paraId="034D3479" w14:textId="77777777" w:rsidR="002C18FA" w:rsidRPr="00292AE8" w:rsidRDefault="002C18FA" w:rsidP="002C18FA">
      <w:pPr>
        <w:pStyle w:val="2"/>
        <w:numPr>
          <w:ilvl w:val="1"/>
          <w:numId w:val="5"/>
        </w:numPr>
        <w:jc w:val="both"/>
        <w:rPr>
          <w:rFonts w:hAnsiTheme="minorEastAsia"/>
        </w:rPr>
      </w:pPr>
      <w:bookmarkStart w:id="194" w:name="_Toc57055598"/>
      <w:bookmarkStart w:id="195" w:name="_Toc57062992"/>
      <w:bookmarkStart w:id="196" w:name="_Toc219809252"/>
      <w:bookmarkStart w:id="197" w:name="_Toc220013362"/>
      <w:r w:rsidRPr="00292AE8">
        <w:rPr>
          <w:rFonts w:hAnsiTheme="minorEastAsia" w:hint="eastAsia"/>
        </w:rPr>
        <w:t>「電話帳データ」がある場合のデータの編集方法</w:t>
      </w:r>
      <w:bookmarkEnd w:id="194"/>
      <w:bookmarkEnd w:id="195"/>
      <w:bookmarkEnd w:id="196"/>
      <w:bookmarkEnd w:id="197"/>
    </w:p>
    <w:p w14:paraId="43E2AA26" w14:textId="677585A5" w:rsidR="002C18FA" w:rsidRDefault="002C18FA" w:rsidP="002C18FA">
      <w:pPr>
        <w:pStyle w:val="3"/>
        <w:numPr>
          <w:ilvl w:val="2"/>
          <w:numId w:val="5"/>
        </w:numPr>
        <w:topLinePunct w:val="0"/>
        <w:ind w:left="993"/>
        <w:jc w:val="both"/>
      </w:pPr>
      <w:r>
        <w:rPr>
          <w:rFonts w:hint="eastAsia"/>
        </w:rPr>
        <w:lastRenderedPageBreak/>
        <w:t>「SDメモリーカード」のデータを確認</w:t>
      </w:r>
      <w:r w:rsidR="0042085D">
        <w:rPr>
          <w:rFonts w:hint="eastAsia"/>
        </w:rPr>
        <w:t>する</w:t>
      </w:r>
      <w:r>
        <w:rPr>
          <w:rFonts w:hint="eastAsia"/>
        </w:rPr>
        <w:t>場合は次のようにします。</w:t>
      </w:r>
      <w:r>
        <w:br/>
      </w:r>
      <w:r w:rsidRPr="00292AE8">
        <w:rPr>
          <w:rFonts w:hint="eastAsia"/>
        </w:rPr>
        <w:t>カードスロットに</w:t>
      </w:r>
      <w:r>
        <w:rPr>
          <w:rFonts w:hint="eastAsia"/>
        </w:rPr>
        <w:t>「SDメモリーカード」を</w:t>
      </w:r>
      <w:r w:rsidRPr="00292AE8">
        <w:rPr>
          <w:rFonts w:hint="eastAsia"/>
        </w:rPr>
        <w:t>挿入しエクスプローラ</w:t>
      </w:r>
      <w:r w:rsidR="00CF25F8">
        <w:rPr>
          <w:rFonts w:hint="eastAsia"/>
        </w:rPr>
        <w:t>ー</w:t>
      </w:r>
      <w:r w:rsidRPr="00292AE8">
        <w:rPr>
          <w:rFonts w:hint="eastAsia"/>
        </w:rPr>
        <w:t>を起動してSDメモリーカードの以下のフォルダを確認してください。</w:t>
      </w:r>
    </w:p>
    <w:p w14:paraId="69A64361" w14:textId="3242275A" w:rsidR="002C18FA" w:rsidRPr="00292AE8" w:rsidRDefault="002C18FA" w:rsidP="002C18FA">
      <w:pPr>
        <w:pStyle w:val="3"/>
        <w:numPr>
          <w:ilvl w:val="0"/>
          <w:numId w:val="0"/>
        </w:numPr>
        <w:ind w:left="851"/>
      </w:pPr>
      <w:r w:rsidRPr="00292AE8">
        <w:rPr>
          <w:rFonts w:hint="eastAsia"/>
        </w:rPr>
        <w:t>PRIVATE\MEIGROUP\PCC\PCC_DAT\ADDRESS\00000000.TXTなどのフォルダがあることと上記末尾のデータファイル「</w:t>
      </w:r>
      <w:bookmarkStart w:id="198" w:name="_Hlk220007987"/>
      <w:r w:rsidRPr="00292AE8">
        <w:rPr>
          <w:rFonts w:hint="eastAsia"/>
        </w:rPr>
        <w:t>00000000</w:t>
      </w:r>
      <w:bookmarkEnd w:id="198"/>
      <w:r>
        <w:rPr>
          <w:rFonts w:hint="eastAsia"/>
        </w:rPr>
        <w:t>.TXT</w:t>
      </w:r>
      <w:r w:rsidRPr="00292AE8">
        <w:rPr>
          <w:rFonts w:hint="eastAsia"/>
        </w:rPr>
        <w:t>」～「00000009</w:t>
      </w:r>
      <w:r>
        <w:rPr>
          <w:rFonts w:hint="eastAsia"/>
        </w:rPr>
        <w:t>.TXT</w:t>
      </w:r>
      <w:r w:rsidRPr="00292AE8">
        <w:rPr>
          <w:rFonts w:hint="eastAsia"/>
        </w:rPr>
        <w:t>」</w:t>
      </w:r>
      <w:r>
        <w:rPr>
          <w:rFonts w:hint="eastAsia"/>
        </w:rPr>
        <w:t>の内の1個</w:t>
      </w:r>
      <w:r w:rsidRPr="00292AE8">
        <w:rPr>
          <w:rFonts w:hint="eastAsia"/>
        </w:rPr>
        <w:t>があることを確認してください。「00000000</w:t>
      </w:r>
      <w:r>
        <w:rPr>
          <w:rFonts w:hint="eastAsia"/>
        </w:rPr>
        <w:t>.TXT</w:t>
      </w:r>
      <w:r w:rsidRPr="00292AE8">
        <w:rPr>
          <w:rFonts w:hint="eastAsia"/>
        </w:rPr>
        <w:t>」</w:t>
      </w:r>
      <w:r>
        <w:rPr>
          <w:rFonts w:hint="eastAsia"/>
        </w:rPr>
        <w:t>以外で</w:t>
      </w:r>
      <w:r w:rsidR="00CF25F8">
        <w:rPr>
          <w:rFonts w:hint="eastAsia"/>
        </w:rPr>
        <w:t>データファイルが</w:t>
      </w:r>
      <w:r>
        <w:rPr>
          <w:rFonts w:hint="eastAsia"/>
        </w:rPr>
        <w:t>作成されている場合は</w:t>
      </w:r>
      <w:r w:rsidR="0042085D">
        <w:rPr>
          <w:rFonts w:hint="eastAsia"/>
        </w:rPr>
        <w:t>、PCでファイル名を</w:t>
      </w:r>
      <w:r w:rsidR="00CF25F8">
        <w:rPr>
          <w:rFonts w:hint="eastAsia"/>
        </w:rPr>
        <w:t>「</w:t>
      </w:r>
      <w:r w:rsidR="00CF25F8" w:rsidRPr="00292AE8">
        <w:rPr>
          <w:rFonts w:hint="eastAsia"/>
        </w:rPr>
        <w:t>00000000.TXT</w:t>
      </w:r>
      <w:r w:rsidR="00CF25F8">
        <w:rPr>
          <w:rFonts w:hint="eastAsia"/>
        </w:rPr>
        <w:t>」に変更してください。（</w:t>
      </w:r>
      <w:r w:rsidR="0042085D">
        <w:rPr>
          <w:rFonts w:hint="eastAsia"/>
        </w:rPr>
        <w:t>方法はあるのですが、</w:t>
      </w:r>
      <w:r w:rsidR="00CF25F8">
        <w:rPr>
          <w:rFonts w:hint="eastAsia"/>
        </w:rPr>
        <w:t>その方が</w:t>
      </w:r>
      <w:r w:rsidR="0042085D">
        <w:rPr>
          <w:rFonts w:hint="eastAsia"/>
        </w:rPr>
        <w:t>添付のサンプルから作成するExcelのデータファイルの操作が</w:t>
      </w:r>
      <w:r w:rsidR="00CF25F8">
        <w:rPr>
          <w:rFonts w:hint="eastAsia"/>
        </w:rPr>
        <w:t>簡単</w:t>
      </w:r>
      <w:r w:rsidR="0042085D">
        <w:rPr>
          <w:rFonts w:hint="eastAsia"/>
        </w:rPr>
        <w:t>だから</w:t>
      </w:r>
      <w:r w:rsidR="00CF25F8">
        <w:rPr>
          <w:rFonts w:hint="eastAsia"/>
        </w:rPr>
        <w:t>です</w:t>
      </w:r>
      <w:r w:rsidR="00FE7B82">
        <w:rPr>
          <w:rFonts w:hint="eastAsia"/>
        </w:rPr>
        <w:t>。「0」の数が8個とあまりにも多いので数えながら間違えないようにしてください</w:t>
      </w:r>
      <w:r w:rsidR="00CF25F8">
        <w:rPr>
          <w:rFonts w:hint="eastAsia"/>
        </w:rPr>
        <w:t>）</w:t>
      </w:r>
    </w:p>
    <w:p w14:paraId="2A73CD56" w14:textId="572E5C74" w:rsidR="002C18FA" w:rsidRPr="00292AE8" w:rsidRDefault="002C18FA" w:rsidP="002C18FA">
      <w:pPr>
        <w:pStyle w:val="3"/>
        <w:numPr>
          <w:ilvl w:val="2"/>
          <w:numId w:val="5"/>
        </w:numPr>
        <w:topLinePunct w:val="0"/>
        <w:ind w:left="993"/>
        <w:jc w:val="both"/>
      </w:pPr>
      <w:r w:rsidRPr="00292AE8">
        <w:rPr>
          <w:rFonts w:hint="eastAsia"/>
        </w:rPr>
        <w:t>＜Pana電話帳編集＞タブの＜電話帳取り込み＞アイコンをクリックして後述する「</w:t>
      </w:r>
      <w:r w:rsidRPr="00030674">
        <w:rPr>
          <w:color w:val="0070C0"/>
        </w:rPr>
        <w:fldChar w:fldCharType="begin"/>
      </w:r>
      <w:r w:rsidRPr="00030674">
        <w:rPr>
          <w:color w:val="0070C0"/>
        </w:rPr>
        <w:instrText xml:space="preserve"> </w:instrText>
      </w:r>
      <w:r w:rsidRPr="00030674">
        <w:rPr>
          <w:rFonts w:hint="eastAsia"/>
          <w:color w:val="0070C0"/>
        </w:rPr>
        <w:instrText>REF _Ref412465352 \h</w:instrText>
      </w:r>
      <w:r w:rsidRPr="00030674">
        <w:rPr>
          <w:color w:val="0070C0"/>
        </w:rPr>
        <w:instrText xml:space="preserve">  \* MERGEFORMAT </w:instrText>
      </w:r>
      <w:r w:rsidRPr="00030674">
        <w:rPr>
          <w:color w:val="0070C0"/>
        </w:rPr>
      </w:r>
      <w:r w:rsidRPr="00030674">
        <w:rPr>
          <w:color w:val="0070C0"/>
        </w:rPr>
        <w:fldChar w:fldCharType="separate"/>
      </w:r>
      <w:r w:rsidR="008B4C4C" w:rsidRPr="00030674">
        <w:rPr>
          <w:rFonts w:hint="eastAsia"/>
          <w:color w:val="0070C0"/>
        </w:rPr>
        <w:t xml:space="preserve">図 </w:t>
      </w:r>
      <w:r w:rsidR="008B4C4C" w:rsidRPr="00030674">
        <w:rPr>
          <w:color w:val="0070C0"/>
        </w:rPr>
        <w:t>12</w:t>
      </w:r>
      <w:r w:rsidR="008B4C4C" w:rsidRPr="00030674">
        <w:rPr>
          <w:rFonts w:hint="eastAsia"/>
          <w:color w:val="0070C0"/>
        </w:rPr>
        <w:t xml:space="preserve"> 電話帳取り込み</w:t>
      </w:r>
      <w:r w:rsidRPr="00030674">
        <w:rPr>
          <w:color w:val="0070C0"/>
        </w:rPr>
        <w:fldChar w:fldCharType="end"/>
      </w:r>
      <w:r w:rsidRPr="00292AE8">
        <w:rPr>
          <w:rFonts w:hint="eastAsia"/>
        </w:rPr>
        <w:t>」ダイアログを表示し「ドライブ名」リストから「SDメモリーカード」スロットのドライブを選択し「開く」ボタンを押し、「電話帳テキストファイルを選択」ダイアログが表示します。SDメモリーカードの「*.TXT」</w:t>
      </w:r>
      <w:r w:rsidR="006535CF">
        <w:rPr>
          <w:rFonts w:hint="eastAsia"/>
        </w:rPr>
        <w:t>（*は</w:t>
      </w:r>
      <w:r w:rsidR="006535CF" w:rsidRPr="00292AE8">
        <w:rPr>
          <w:rFonts w:hint="eastAsia"/>
        </w:rPr>
        <w:t>00000000</w:t>
      </w:r>
      <w:r w:rsidR="006535CF">
        <w:rPr>
          <w:rFonts w:hint="eastAsia"/>
        </w:rPr>
        <w:t>～</w:t>
      </w:r>
      <w:r w:rsidR="006535CF" w:rsidRPr="00292AE8">
        <w:rPr>
          <w:rFonts w:hint="eastAsia"/>
        </w:rPr>
        <w:t>0000000</w:t>
      </w:r>
      <w:r w:rsidR="006535CF">
        <w:rPr>
          <w:rFonts w:hint="eastAsia"/>
        </w:rPr>
        <w:t>9までの数字です。</w:t>
      </w:r>
      <w:r w:rsidR="006C6702">
        <w:rPr>
          <w:rFonts w:hint="eastAsia"/>
        </w:rPr>
        <w:t>以下に表示した場合は何かのファイル名だと解釈してください</w:t>
      </w:r>
      <w:r w:rsidR="006535CF">
        <w:rPr>
          <w:rFonts w:hint="eastAsia"/>
        </w:rPr>
        <w:t>）</w:t>
      </w:r>
      <w:r w:rsidRPr="00292AE8">
        <w:rPr>
          <w:rFonts w:hint="eastAsia"/>
        </w:rPr>
        <w:t>を表示するので取り込むファイルを選択し＜OK＞をクリックするとシートにデータを取り込み編集が可能になります。「電話帳取り込み」の詳しい操作は後述する「</w:t>
      </w:r>
      <w:r w:rsidRPr="00030674">
        <w:rPr>
          <w:color w:val="0070C0"/>
        </w:rPr>
        <w:fldChar w:fldCharType="begin"/>
      </w:r>
      <w:r w:rsidRPr="00030674">
        <w:rPr>
          <w:color w:val="0070C0"/>
        </w:rPr>
        <w:instrText xml:space="preserve"> </w:instrText>
      </w:r>
      <w:r w:rsidRPr="00030674">
        <w:rPr>
          <w:rFonts w:hint="eastAsia"/>
          <w:color w:val="0070C0"/>
        </w:rPr>
        <w:instrText>REF _Ref412540170 \n \h</w:instrText>
      </w:r>
      <w:r w:rsidRPr="00030674">
        <w:rPr>
          <w:color w:val="0070C0"/>
        </w:rPr>
        <w:instrText xml:space="preserve">  \* MERGEFORMAT </w:instrText>
      </w:r>
      <w:r w:rsidRPr="00030674">
        <w:rPr>
          <w:color w:val="0070C0"/>
        </w:rPr>
      </w:r>
      <w:r w:rsidRPr="00030674">
        <w:rPr>
          <w:color w:val="0070C0"/>
        </w:rPr>
        <w:fldChar w:fldCharType="separate"/>
      </w:r>
      <w:r w:rsidR="008B4C4C" w:rsidRPr="00030674">
        <w:rPr>
          <w:color w:val="0070C0"/>
        </w:rPr>
        <w:t>(8)</w:t>
      </w:r>
      <w:r w:rsidRPr="00030674">
        <w:rPr>
          <w:color w:val="0070C0"/>
        </w:rPr>
        <w:fldChar w:fldCharType="end"/>
      </w:r>
      <w:r w:rsidRPr="00030674">
        <w:rPr>
          <w:color w:val="0070C0"/>
        </w:rPr>
        <w:fldChar w:fldCharType="begin"/>
      </w:r>
      <w:r w:rsidRPr="00030674">
        <w:rPr>
          <w:color w:val="0070C0"/>
        </w:rPr>
        <w:instrText xml:space="preserve"> REF _Ref412540170 \h  \* MERGEFORMAT </w:instrText>
      </w:r>
      <w:r w:rsidRPr="00030674">
        <w:rPr>
          <w:color w:val="0070C0"/>
        </w:rPr>
      </w:r>
      <w:r w:rsidRPr="00030674">
        <w:rPr>
          <w:color w:val="0070C0"/>
        </w:rPr>
        <w:fldChar w:fldCharType="separate"/>
      </w:r>
      <w:r w:rsidR="008B4C4C" w:rsidRPr="00030674">
        <w:rPr>
          <w:rFonts w:hint="eastAsia"/>
          <w:color w:val="0070C0"/>
        </w:rPr>
        <w:t>電話帳取り込み方法</w:t>
      </w:r>
      <w:r w:rsidRPr="00030674">
        <w:rPr>
          <w:color w:val="0070C0"/>
        </w:rPr>
        <w:fldChar w:fldCharType="end"/>
      </w:r>
      <w:r w:rsidRPr="00292AE8">
        <w:rPr>
          <w:rFonts w:hint="eastAsia"/>
        </w:rPr>
        <w:t>」をご覧ください。</w:t>
      </w:r>
    </w:p>
    <w:p w14:paraId="379921B4" w14:textId="18D8417F" w:rsidR="002C18FA" w:rsidRPr="00292AE8" w:rsidRDefault="002C18FA" w:rsidP="002C18FA">
      <w:pPr>
        <w:pStyle w:val="3"/>
        <w:numPr>
          <w:ilvl w:val="2"/>
          <w:numId w:val="5"/>
        </w:numPr>
        <w:topLinePunct w:val="0"/>
        <w:ind w:left="993"/>
        <w:jc w:val="both"/>
      </w:pPr>
      <w:r w:rsidRPr="00292AE8">
        <w:rPr>
          <w:rFonts w:hint="eastAsia"/>
        </w:rPr>
        <w:t>セル「E1」は電話帳</w:t>
      </w:r>
      <w:r>
        <w:rPr>
          <w:rFonts w:hint="eastAsia"/>
        </w:rPr>
        <w:t>データのファイルの中</w:t>
      </w:r>
      <w:r w:rsidRPr="00292AE8">
        <w:rPr>
          <w:rFonts w:hint="eastAsia"/>
        </w:rPr>
        <w:t>から読み取った「電話帳タイトル」です。</w:t>
      </w:r>
      <w:r w:rsidRPr="00292AE8">
        <w:br/>
      </w:r>
      <w:r w:rsidRPr="00292AE8">
        <w:rPr>
          <w:rFonts w:hint="eastAsia"/>
        </w:rPr>
        <w:t>シート名は電話帳</w:t>
      </w:r>
      <w:r>
        <w:rPr>
          <w:rFonts w:hint="eastAsia"/>
        </w:rPr>
        <w:t>データのファイルの中</w:t>
      </w:r>
      <w:r w:rsidRPr="00292AE8">
        <w:rPr>
          <w:rFonts w:hint="eastAsia"/>
        </w:rPr>
        <w:t>から読み取った電話帳の「保存ファイル名」になります。</w:t>
      </w:r>
      <w:r w:rsidRPr="00292AE8">
        <w:br/>
      </w:r>
      <w:r w:rsidRPr="00292AE8">
        <w:rPr>
          <w:rFonts w:hint="eastAsia"/>
        </w:rPr>
        <w:t>シート名には決まりがあるため変更するには注意が必要で次項の「</w:t>
      </w:r>
      <w:r w:rsidRPr="00030674">
        <w:rPr>
          <w:color w:val="0070C0"/>
        </w:rPr>
        <w:fldChar w:fldCharType="begin"/>
      </w:r>
      <w:r w:rsidRPr="00030674">
        <w:rPr>
          <w:color w:val="0070C0"/>
        </w:rPr>
        <w:instrText xml:space="preserve"> </w:instrText>
      </w:r>
      <w:r w:rsidRPr="00030674">
        <w:rPr>
          <w:rFonts w:hint="eastAsia"/>
          <w:color w:val="0070C0"/>
        </w:rPr>
        <w:instrText>REF _Ref412393404 \r \h</w:instrText>
      </w:r>
      <w:r w:rsidRPr="00030674">
        <w:rPr>
          <w:color w:val="0070C0"/>
        </w:rPr>
        <w:instrText xml:space="preserve">  \* MERGEFORMAT </w:instrText>
      </w:r>
      <w:r w:rsidRPr="00030674">
        <w:rPr>
          <w:color w:val="0070C0"/>
        </w:rPr>
      </w:r>
      <w:r w:rsidRPr="00030674">
        <w:rPr>
          <w:color w:val="0070C0"/>
        </w:rPr>
        <w:fldChar w:fldCharType="separate"/>
      </w:r>
      <w:r w:rsidR="008B4C4C" w:rsidRPr="00030674">
        <w:rPr>
          <w:color w:val="0070C0"/>
        </w:rPr>
        <w:t>(6)</w:t>
      </w:r>
      <w:r w:rsidRPr="00030674">
        <w:rPr>
          <w:color w:val="0070C0"/>
        </w:rPr>
        <w:fldChar w:fldCharType="end"/>
      </w:r>
      <w:r w:rsidRPr="00030674">
        <w:rPr>
          <w:color w:val="0070C0"/>
        </w:rPr>
        <w:fldChar w:fldCharType="begin"/>
      </w:r>
      <w:r w:rsidRPr="00030674">
        <w:rPr>
          <w:color w:val="0070C0"/>
        </w:rPr>
        <w:instrText xml:space="preserve"> REF _Ref412393409 \h  \* MERGEFORMAT </w:instrText>
      </w:r>
      <w:r w:rsidRPr="00030674">
        <w:rPr>
          <w:color w:val="0070C0"/>
        </w:rPr>
      </w:r>
      <w:r w:rsidRPr="00030674">
        <w:rPr>
          <w:color w:val="0070C0"/>
        </w:rPr>
        <w:fldChar w:fldCharType="separate"/>
      </w:r>
      <w:r w:rsidR="008B4C4C" w:rsidRPr="00030674">
        <w:rPr>
          <w:rFonts w:hint="eastAsia"/>
          <w:color w:val="0070C0"/>
        </w:rPr>
        <w:t>電話帳書き出し方法</w:t>
      </w:r>
      <w:r w:rsidRPr="00030674">
        <w:rPr>
          <w:color w:val="0070C0"/>
        </w:rPr>
        <w:fldChar w:fldCharType="end"/>
      </w:r>
      <w:r w:rsidRPr="00292AE8">
        <w:rPr>
          <w:rFonts w:hint="eastAsia"/>
        </w:rPr>
        <w:t>」の「</w:t>
      </w:r>
      <w:r w:rsidRPr="00030674">
        <w:rPr>
          <w:color w:val="0070C0"/>
        </w:rPr>
        <w:fldChar w:fldCharType="begin"/>
      </w:r>
      <w:r w:rsidRPr="00030674">
        <w:rPr>
          <w:color w:val="0070C0"/>
        </w:rPr>
        <w:instrText xml:space="preserve"> </w:instrText>
      </w:r>
      <w:r w:rsidRPr="00030674">
        <w:rPr>
          <w:rFonts w:hint="eastAsia"/>
          <w:color w:val="0070C0"/>
        </w:rPr>
        <w:instrText>REF _Ref412393504 \w \h</w:instrText>
      </w:r>
      <w:r w:rsidRPr="00030674">
        <w:rPr>
          <w:color w:val="0070C0"/>
        </w:rPr>
        <w:instrText xml:space="preserve">  \* MERGEFORMAT </w:instrText>
      </w:r>
      <w:r w:rsidRPr="00030674">
        <w:rPr>
          <w:color w:val="0070C0"/>
        </w:rPr>
      </w:r>
      <w:r w:rsidRPr="00030674">
        <w:rPr>
          <w:color w:val="0070C0"/>
        </w:rPr>
        <w:fldChar w:fldCharType="separate"/>
      </w:r>
      <w:r w:rsidR="008B4C4C" w:rsidRPr="00030674">
        <w:rPr>
          <w:rFonts w:hint="eastAsia"/>
          <w:color w:val="0070C0"/>
        </w:rPr>
        <w:t>６</w:t>
      </w:r>
      <w:r w:rsidR="008B4C4C" w:rsidRPr="00030674">
        <w:rPr>
          <w:color w:val="0070C0"/>
        </w:rPr>
        <w:t>(6)3)</w:t>
      </w:r>
      <w:r w:rsidRPr="00030674">
        <w:rPr>
          <w:color w:val="0070C0"/>
        </w:rPr>
        <w:fldChar w:fldCharType="end"/>
      </w:r>
      <w:r w:rsidRPr="00292AE8">
        <w:rPr>
          <w:rFonts w:hint="eastAsia"/>
        </w:rPr>
        <w:t>」項をご覧ください。</w:t>
      </w:r>
    </w:p>
    <w:p w14:paraId="08AEB87B" w14:textId="77777777" w:rsidR="002C18FA" w:rsidRPr="00292AE8" w:rsidRDefault="002C18FA" w:rsidP="002C18FA">
      <w:pPr>
        <w:pStyle w:val="2"/>
        <w:numPr>
          <w:ilvl w:val="1"/>
          <w:numId w:val="5"/>
        </w:numPr>
        <w:jc w:val="both"/>
        <w:rPr>
          <w:rFonts w:hAnsiTheme="minorEastAsia"/>
        </w:rPr>
      </w:pPr>
      <w:bookmarkStart w:id="199" w:name="_Ref412377789"/>
      <w:bookmarkStart w:id="200" w:name="_Toc57055599"/>
      <w:bookmarkStart w:id="201" w:name="_Toc57062993"/>
      <w:bookmarkStart w:id="202" w:name="_Toc219809253"/>
      <w:bookmarkStart w:id="203" w:name="_Toc220013363"/>
      <w:r w:rsidRPr="00292AE8">
        <w:rPr>
          <w:rFonts w:hAnsiTheme="minorEastAsia" w:hint="eastAsia"/>
        </w:rPr>
        <w:t>２行目以下のデータの編集方法</w:t>
      </w:r>
      <w:bookmarkEnd w:id="199"/>
      <w:bookmarkEnd w:id="200"/>
      <w:bookmarkEnd w:id="201"/>
      <w:bookmarkEnd w:id="202"/>
      <w:bookmarkEnd w:id="203"/>
    </w:p>
    <w:p w14:paraId="31E8021A" w14:textId="77777777" w:rsidR="002C18FA" w:rsidRPr="00292AE8" w:rsidRDefault="002C18FA" w:rsidP="002C18FA">
      <w:pPr>
        <w:pStyle w:val="3"/>
        <w:numPr>
          <w:ilvl w:val="2"/>
          <w:numId w:val="5"/>
        </w:numPr>
        <w:topLinePunct w:val="0"/>
        <w:ind w:left="993"/>
        <w:jc w:val="both"/>
      </w:pPr>
      <w:r w:rsidRPr="00292AE8">
        <w:rPr>
          <w:rFonts w:hint="eastAsia"/>
        </w:rPr>
        <w:t>1行目のタイトルを考慮してデータを入力しますが、シートへ直接入力も可能です。</w:t>
      </w:r>
      <w:r w:rsidRPr="00292AE8">
        <w:br/>
      </w:r>
      <w:r w:rsidRPr="00292AE8">
        <w:rPr>
          <w:rFonts w:hint="eastAsia"/>
        </w:rPr>
        <w:t>文字数制限やIME「データ入力規則」により入力をし易くしておりますが、エラー</w:t>
      </w:r>
      <w:r>
        <w:rPr>
          <w:rFonts w:hint="eastAsia"/>
        </w:rPr>
        <w:t>と</w:t>
      </w:r>
      <w:r w:rsidRPr="00292AE8">
        <w:rPr>
          <w:rFonts w:hint="eastAsia"/>
        </w:rPr>
        <w:t>なる入力をした場合は後位のセルに移動後エラーが発生したセルに戻りますが無視するとエラーのままになるのでその点はご注意ください。</w:t>
      </w:r>
      <w:r w:rsidRPr="00292AE8">
        <w:br/>
      </w:r>
      <w:r w:rsidRPr="00292AE8">
        <w:rPr>
          <w:rFonts w:hint="eastAsia"/>
        </w:rPr>
        <w:t>次の方法で入力されることを推奨します。</w:t>
      </w:r>
    </w:p>
    <w:p w14:paraId="2CA57ADC" w14:textId="28215004" w:rsidR="002C18FA" w:rsidRPr="00292AE8" w:rsidRDefault="002C18FA" w:rsidP="002C18FA">
      <w:pPr>
        <w:pStyle w:val="3"/>
        <w:numPr>
          <w:ilvl w:val="2"/>
          <w:numId w:val="5"/>
        </w:numPr>
        <w:topLinePunct w:val="0"/>
        <w:ind w:left="993"/>
        <w:jc w:val="both"/>
      </w:pPr>
      <w:r w:rsidRPr="00292AE8">
        <w:rPr>
          <w:rFonts w:hint="eastAsia"/>
        </w:rPr>
        <w:t>「データ入力」ダイアログボックスで入力する。</w:t>
      </w:r>
      <w:r w:rsidRPr="00292AE8">
        <w:br/>
      </w:r>
      <w:r w:rsidRPr="00292AE8">
        <w:rPr>
          <w:rFonts w:hint="eastAsia"/>
          <w:u w:val="wave"/>
        </w:rPr>
        <w:t>２行目A～E列のセルを選択して</w:t>
      </w:r>
      <w:r w:rsidRPr="00292AE8">
        <w:rPr>
          <w:rFonts w:hint="eastAsia"/>
        </w:rPr>
        <w:t>＜Pana電話帳編集＞―＜「データ入力＞アイコンをクリックする、またはセル「A2」（２行目A列）右クリックして「</w:t>
      </w:r>
      <w:r w:rsidRPr="00030674">
        <w:rPr>
          <w:color w:val="0070C0"/>
        </w:rPr>
        <w:fldChar w:fldCharType="begin"/>
      </w:r>
      <w:r w:rsidRPr="00030674">
        <w:rPr>
          <w:color w:val="0070C0"/>
        </w:rPr>
        <w:instrText xml:space="preserve"> </w:instrText>
      </w:r>
      <w:r w:rsidRPr="00030674">
        <w:rPr>
          <w:rFonts w:hint="eastAsia"/>
          <w:color w:val="0070C0"/>
        </w:rPr>
        <w:instrText>REF _Ref57105179 \h</w:instrText>
      </w:r>
      <w:r w:rsidRPr="00030674">
        <w:rPr>
          <w:color w:val="0070C0"/>
        </w:rPr>
        <w:instrText xml:space="preserve">  \* MERGEFORMAT </w:instrText>
      </w:r>
      <w:r w:rsidRPr="00030674">
        <w:rPr>
          <w:color w:val="0070C0"/>
        </w:rPr>
      </w:r>
      <w:r w:rsidRPr="00030674">
        <w:rPr>
          <w:color w:val="0070C0"/>
        </w:rPr>
        <w:fldChar w:fldCharType="separate"/>
      </w:r>
      <w:r w:rsidR="008B4C4C" w:rsidRPr="00030674">
        <w:rPr>
          <w:rFonts w:hint="eastAsia"/>
          <w:color w:val="0070C0"/>
        </w:rPr>
        <w:t xml:space="preserve">図 </w:t>
      </w:r>
      <w:r w:rsidR="008B4C4C" w:rsidRPr="00030674">
        <w:rPr>
          <w:noProof/>
          <w:color w:val="0070C0"/>
        </w:rPr>
        <w:t>8</w:t>
      </w:r>
      <w:r w:rsidR="008B4C4C" w:rsidRPr="00030674">
        <w:rPr>
          <w:color w:val="0070C0"/>
        </w:rPr>
        <w:t xml:space="preserve"> </w:t>
      </w:r>
      <w:r w:rsidR="008B4C4C" w:rsidRPr="00030674">
        <w:rPr>
          <w:rFonts w:hint="eastAsia"/>
          <w:color w:val="0070C0"/>
        </w:rPr>
        <w:t>「データ入力」ダイアログボックス</w:t>
      </w:r>
      <w:r w:rsidRPr="00030674">
        <w:rPr>
          <w:color w:val="0070C0"/>
        </w:rPr>
        <w:fldChar w:fldCharType="end"/>
      </w:r>
      <w:r w:rsidRPr="00292AE8">
        <w:rPr>
          <w:rFonts w:hint="eastAsia"/>
        </w:rPr>
        <w:t>」を表示します。</w:t>
      </w:r>
      <w:r w:rsidRPr="00292AE8">
        <w:br/>
      </w:r>
      <w:r w:rsidRPr="00292AE8">
        <w:rPr>
          <w:rFonts w:hint="eastAsia"/>
        </w:rPr>
        <w:t>（２行目以下の「A」列で右クリックするのが最も簡単です。表示した「データ入力」ダイアログの「説明」ボタンの内容をご覧ください。）</w:t>
      </w:r>
    </w:p>
    <w:p w14:paraId="63671479" w14:textId="3B81EDAE" w:rsidR="002C18FA" w:rsidRPr="00292AE8" w:rsidRDefault="002C18FA" w:rsidP="002C18FA">
      <w:pPr>
        <w:pStyle w:val="3"/>
        <w:numPr>
          <w:ilvl w:val="0"/>
          <w:numId w:val="0"/>
        </w:numPr>
        <w:ind w:left="993"/>
      </w:pPr>
      <w:r w:rsidRPr="00292AE8">
        <w:rPr>
          <w:rFonts w:hint="eastAsia"/>
        </w:rPr>
        <w:t>※ 「</w:t>
      </w:r>
      <w:r w:rsidRPr="00030674">
        <w:rPr>
          <w:color w:val="0070C0"/>
        </w:rPr>
        <w:fldChar w:fldCharType="begin"/>
      </w:r>
      <w:r w:rsidRPr="00030674">
        <w:rPr>
          <w:color w:val="0070C0"/>
        </w:rPr>
        <w:instrText xml:space="preserve"> </w:instrText>
      </w:r>
      <w:r w:rsidRPr="00030674">
        <w:rPr>
          <w:rFonts w:hint="eastAsia"/>
          <w:color w:val="0070C0"/>
        </w:rPr>
        <w:instrText>REF _Ref57105179 \h</w:instrText>
      </w:r>
      <w:r w:rsidRPr="00030674">
        <w:rPr>
          <w:color w:val="0070C0"/>
        </w:rPr>
        <w:instrText xml:space="preserve">  \* MERGEFORMAT </w:instrText>
      </w:r>
      <w:r w:rsidRPr="00030674">
        <w:rPr>
          <w:color w:val="0070C0"/>
        </w:rPr>
      </w:r>
      <w:r w:rsidRPr="00030674">
        <w:rPr>
          <w:color w:val="0070C0"/>
        </w:rPr>
        <w:fldChar w:fldCharType="separate"/>
      </w:r>
      <w:r w:rsidR="008B4C4C" w:rsidRPr="00030674">
        <w:rPr>
          <w:rFonts w:hint="eastAsia"/>
          <w:color w:val="0070C0"/>
        </w:rPr>
        <w:t xml:space="preserve">図 </w:t>
      </w:r>
      <w:r w:rsidR="008B4C4C" w:rsidRPr="00030674">
        <w:rPr>
          <w:noProof/>
          <w:color w:val="0070C0"/>
        </w:rPr>
        <w:t>8</w:t>
      </w:r>
      <w:r w:rsidR="008B4C4C" w:rsidRPr="00030674">
        <w:rPr>
          <w:color w:val="0070C0"/>
        </w:rPr>
        <w:t xml:space="preserve"> </w:t>
      </w:r>
      <w:r w:rsidR="008B4C4C" w:rsidRPr="00030674">
        <w:rPr>
          <w:rFonts w:hint="eastAsia"/>
          <w:color w:val="0070C0"/>
        </w:rPr>
        <w:t>「データ入力」ダイアログボックス</w:t>
      </w:r>
      <w:r w:rsidRPr="00030674">
        <w:rPr>
          <w:color w:val="0070C0"/>
        </w:rPr>
        <w:fldChar w:fldCharType="end"/>
      </w:r>
      <w:r w:rsidRPr="00292AE8">
        <w:rPr>
          <w:rFonts w:hint="eastAsia"/>
        </w:rPr>
        <w:t>」は「Panasonic電話帳編集_0_サンプル</w:t>
      </w:r>
      <w:r>
        <w:rPr>
          <w:rFonts w:hint="eastAsia"/>
        </w:rPr>
        <w:t>201</w:t>
      </w:r>
      <w:r w:rsidRPr="00292AE8">
        <w:rPr>
          <w:rFonts w:hint="eastAsia"/>
        </w:rPr>
        <w:t>.xlsm」を開き「A2」セルで右クリックして開いた図です。ユーザー用の電話帳ファイルを作る場合は、全行削除した上でこの「A2」セルで右クリックすると名前から下が空白のダイアログボックスを開くのでセルに直接入力するよりも簡単にデータが作れます。</w:t>
      </w:r>
    </w:p>
    <w:p w14:paraId="04895BE6" w14:textId="77777777" w:rsidR="002C18FA" w:rsidRPr="00292AE8" w:rsidRDefault="002C18FA" w:rsidP="002C18FA">
      <w:pPr>
        <w:pStyle w:val="3"/>
        <w:numPr>
          <w:ilvl w:val="2"/>
          <w:numId w:val="5"/>
        </w:numPr>
        <w:topLinePunct w:val="0"/>
        <w:ind w:left="993"/>
        <w:jc w:val="both"/>
      </w:pPr>
      <w:r w:rsidRPr="00292AE8">
        <w:rPr>
          <w:rStyle w:val="30"/>
          <w:rFonts w:eastAsiaTheme="minorEastAsia" w:hint="eastAsia"/>
        </w:rPr>
        <w:lastRenderedPageBreak/>
        <w:t>２行以下のE列の識別用「グループ」は電話帳のデータファイル「*.TXT」には書き出しませんので省略しても構いません。（A列グループを編集者に分かり易くするためで</w:t>
      </w:r>
      <w:r w:rsidRPr="00292AE8">
        <w:rPr>
          <w:rFonts w:hint="eastAsia"/>
        </w:rPr>
        <w:t>す。E列より右方向の列は上記同様ですので記入することは自由です。）</w:t>
      </w:r>
    </w:p>
    <w:p w14:paraId="24973649" w14:textId="77777777" w:rsidR="002C18FA" w:rsidRPr="00292AE8" w:rsidRDefault="002C18FA" w:rsidP="002C18FA">
      <w:pPr>
        <w:pStyle w:val="3"/>
        <w:numPr>
          <w:ilvl w:val="2"/>
          <w:numId w:val="5"/>
        </w:numPr>
        <w:topLinePunct w:val="0"/>
        <w:ind w:left="993"/>
        <w:jc w:val="both"/>
      </w:pPr>
      <w:r w:rsidRPr="00292AE8">
        <w:rPr>
          <w:rFonts w:hint="eastAsia"/>
        </w:rPr>
        <w:t>２行目より下の行については、並べ替えは自由です。</w:t>
      </w:r>
    </w:p>
    <w:p w14:paraId="580A5D0B" w14:textId="77777777" w:rsidR="002C18FA" w:rsidRPr="00292AE8" w:rsidRDefault="002C18FA" w:rsidP="002C18FA">
      <w:pPr>
        <w:ind w:leftChars="337" w:left="708"/>
      </w:pPr>
      <w:r w:rsidRPr="00292AE8">
        <w:rPr>
          <w:rFonts w:hint="eastAsia"/>
        </w:rPr>
        <w:t>※ ダイアログのデータ入力については試してみるとすぐに分かるので省略します。</w:t>
      </w:r>
    </w:p>
    <w:p w14:paraId="20A056A0" w14:textId="77777777" w:rsidR="002C18FA" w:rsidRPr="00292AE8" w:rsidRDefault="002C18FA" w:rsidP="002C18FA">
      <w:pPr>
        <w:ind w:leftChars="800" w:left="1680"/>
      </w:pPr>
      <w:r w:rsidRPr="00292AE8">
        <w:rPr>
          <w:rFonts w:hint="eastAsia"/>
          <w:noProof/>
        </w:rPr>
        <mc:AlternateContent>
          <mc:Choice Requires="wpg">
            <w:drawing>
              <wp:inline distT="0" distB="0" distL="0" distR="0" wp14:anchorId="42360549" wp14:editId="2D759644">
                <wp:extent cx="3395980" cy="2011694"/>
                <wp:effectExtent l="0" t="0" r="0" b="7620"/>
                <wp:docPr id="14" name="グループ化 14"/>
                <wp:cNvGraphicFramePr/>
                <a:graphic xmlns:a="http://schemas.openxmlformats.org/drawingml/2006/main">
                  <a:graphicData uri="http://schemas.microsoft.com/office/word/2010/wordprocessingGroup">
                    <wpg:wgp>
                      <wpg:cNvGrpSpPr/>
                      <wpg:grpSpPr>
                        <a:xfrm>
                          <a:off x="0" y="0"/>
                          <a:ext cx="3395980" cy="2011694"/>
                          <a:chOff x="0" y="0"/>
                          <a:chExt cx="3395980" cy="2011742"/>
                        </a:xfrm>
                      </wpg:grpSpPr>
                      <wps:wsp>
                        <wps:cNvPr id="22" name="テキスト ボックス 22"/>
                        <wps:cNvSpPr txBox="1"/>
                        <wps:spPr>
                          <a:xfrm>
                            <a:off x="0" y="1783137"/>
                            <a:ext cx="3395345" cy="228605"/>
                          </a:xfrm>
                          <a:prstGeom prst="rect">
                            <a:avLst/>
                          </a:prstGeom>
                          <a:solidFill>
                            <a:prstClr val="white"/>
                          </a:solidFill>
                          <a:ln>
                            <a:noFill/>
                          </a:ln>
                        </wps:spPr>
                        <wps:txbx>
                          <w:txbxContent>
                            <w:p w14:paraId="1FA59EBC" w14:textId="77777777" w:rsidR="002C18FA" w:rsidRDefault="002C18FA" w:rsidP="002C18FA">
                              <w:pPr>
                                <w:pStyle w:val="ab"/>
                                <w:rPr>
                                  <w:noProof/>
                                </w:rPr>
                              </w:pPr>
                              <w:bookmarkStart w:id="204" w:name="_Ref57105179"/>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1928B1">
                                <w:rPr>
                                  <w:noProof/>
                                </w:rPr>
                                <w:t>8</w:t>
                              </w:r>
                              <w:r>
                                <w:fldChar w:fldCharType="end"/>
                              </w:r>
                              <w:r>
                                <w:t xml:space="preserve"> </w:t>
                              </w:r>
                              <w:r w:rsidRPr="00874BF5">
                                <w:rPr>
                                  <w:rFonts w:hint="eastAsia"/>
                                </w:rPr>
                                <w:t>「データ入力」ダイアログボックス</w:t>
                              </w:r>
                              <w:bookmarkEnd w:id="20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3" name="図 13"/>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3395980" cy="1754505"/>
                          </a:xfrm>
                          <a:prstGeom prst="rect">
                            <a:avLst/>
                          </a:prstGeom>
                        </pic:spPr>
                      </pic:pic>
                    </wpg:wgp>
                  </a:graphicData>
                </a:graphic>
              </wp:inline>
            </w:drawing>
          </mc:Choice>
          <mc:Fallback>
            <w:pict>
              <v:group w14:anchorId="42360549" id="グループ化 14" o:spid="_x0000_s1049" style="width:267.4pt;height:158.4pt;mso-position-horizontal-relative:char;mso-position-vertical-relative:line" coordsize="33959,2011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">
                <v:shape id="テキスト ボックス 22" o:spid="_x0000_s1050" type="#_x0000_t202" style="position:absolute;top:17831;width:33953;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" stroked="f">
                  <v:textbox style="mso-fit-shape-to-text:t" inset="0,0,0,0">
                    <w:txbxContent>
                      <w:p w14:paraId="1FA59EBC" w14:textId="77777777" w:rsidR="002C18FA" w:rsidRDefault="002C18FA" w:rsidP="002C18FA">
                        <w:pPr>
                          <w:pStyle w:val="ab"/>
                          <w:rPr>
                            <w:noProof/>
                          </w:rPr>
                        </w:pPr>
                        <w:bookmarkStart w:id="212" w:name="_Ref57105179"/>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1928B1">
                          <w:rPr>
                            <w:noProof/>
                          </w:rPr>
                          <w:t>8</w:t>
                        </w:r>
                        <w:r>
                          <w:fldChar w:fldCharType="end"/>
                        </w:r>
                        <w:r>
                          <w:t xml:space="preserve"> </w:t>
                        </w:r>
                        <w:r w:rsidRPr="00874BF5">
                          <w:rPr>
                            <w:rFonts w:hint="eastAsia"/>
                          </w:rPr>
                          <w:t>「データ入力」ダイアログボックス</w:t>
                        </w:r>
                        <w:bookmarkEnd w:id="212"/>
                      </w:p>
                    </w:txbxContent>
                  </v:textbox>
                </v:shape>
                <v:shape id="図 13" o:spid="_x0000_s1051" type="#_x0000_t75" style="position:absolute;width:33959;height:175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">
                  <v:imagedata r:id="rId25" o:title=""/>
                </v:shape>
                <w10:anchorlock/>
              </v:group>
            </w:pict>
          </mc:Fallback>
        </mc:AlternateContent>
      </w:r>
    </w:p>
    <w:bookmarkStart w:id="205" w:name="_Ref412393404"/>
    <w:bookmarkStart w:id="206" w:name="_Ref412393409"/>
    <w:bookmarkStart w:id="207" w:name="_Toc57055600"/>
    <w:bookmarkStart w:id="208" w:name="_Toc57062994"/>
    <w:bookmarkStart w:id="209" w:name="_Toc219809254"/>
    <w:bookmarkStart w:id="210" w:name="_Toc220013364"/>
    <w:p w14:paraId="4227F39E" w14:textId="77777777" w:rsidR="002C18FA" w:rsidRPr="00292AE8" w:rsidRDefault="002C18FA" w:rsidP="002C18FA">
      <w:pPr>
        <w:pStyle w:val="2"/>
        <w:numPr>
          <w:ilvl w:val="1"/>
          <w:numId w:val="5"/>
        </w:numPr>
        <w:jc w:val="both"/>
        <w:rPr>
          <w:rFonts w:hAnsiTheme="minorEastAsia"/>
        </w:rPr>
      </w:pPr>
      <w:r w:rsidRPr="00292AE8">
        <w:rPr>
          <w:rFonts w:hAnsiTheme="minorEastAsia" w:hint="eastAsia"/>
          <w:noProof/>
        </w:rPr>
        <mc:AlternateContent>
          <mc:Choice Requires="wpg">
            <w:drawing>
              <wp:anchor distT="0" distB="0" distL="114300" distR="114300" simplePos="0" relativeHeight="251669504" behindDoc="0" locked="0" layoutInCell="1" allowOverlap="1" wp14:anchorId="131272E4" wp14:editId="0435E27F">
                <wp:simplePos x="0" y="0"/>
                <wp:positionH relativeFrom="margin">
                  <wp:posOffset>3430270</wp:posOffset>
                </wp:positionH>
                <wp:positionV relativeFrom="paragraph">
                  <wp:posOffset>34290</wp:posOffset>
                </wp:positionV>
                <wp:extent cx="2234565" cy="2178050"/>
                <wp:effectExtent l="0" t="0" r="0" b="0"/>
                <wp:wrapSquare wrapText="bothSides"/>
                <wp:docPr id="3" name="グループ化 3"/>
                <wp:cNvGraphicFramePr/>
                <a:graphic xmlns:a="http://schemas.openxmlformats.org/drawingml/2006/main">
                  <a:graphicData uri="http://schemas.microsoft.com/office/word/2010/wordprocessingGroup">
                    <wpg:wgp>
                      <wpg:cNvGrpSpPr/>
                      <wpg:grpSpPr>
                        <a:xfrm>
                          <a:off x="0" y="0"/>
                          <a:ext cx="2234565" cy="2178050"/>
                          <a:chOff x="0" y="0"/>
                          <a:chExt cx="2234565" cy="2178052"/>
                        </a:xfrm>
                      </wpg:grpSpPr>
                      <wps:wsp>
                        <wps:cNvPr id="26" name="テキスト ボックス 26"/>
                        <wps:cNvSpPr txBox="1"/>
                        <wps:spPr>
                          <a:xfrm>
                            <a:off x="25879" y="1949452"/>
                            <a:ext cx="2183765" cy="228600"/>
                          </a:xfrm>
                          <a:prstGeom prst="rect">
                            <a:avLst/>
                          </a:prstGeom>
                          <a:solidFill>
                            <a:prstClr val="white"/>
                          </a:solidFill>
                          <a:ln>
                            <a:noFill/>
                          </a:ln>
                          <a:effectLst/>
                        </wps:spPr>
                        <wps:txbx>
                          <w:txbxContent>
                            <w:p w14:paraId="0E05897D" w14:textId="77777777" w:rsidR="002C18FA" w:rsidRPr="00C772B6" w:rsidRDefault="002C18FA" w:rsidP="002C18FA">
                              <w:pPr>
                                <w:pStyle w:val="ab"/>
                                <w:rPr>
                                  <w:noProof/>
                                </w:rPr>
                              </w:pPr>
                              <w:bookmarkStart w:id="211" w:name="_Ref412464587"/>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1928B1">
                                <w:rPr>
                                  <w:noProof/>
                                </w:rPr>
                                <w:t>9</w:t>
                              </w:r>
                              <w:r>
                                <w:fldChar w:fldCharType="end"/>
                              </w:r>
                              <w:r>
                                <w:rPr>
                                  <w:rFonts w:hint="eastAsia"/>
                                </w:rPr>
                                <w:t xml:space="preserve"> 電話帳データ保存</w:t>
                              </w:r>
                              <w:bookmarkEnd w:id="21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2" name="図 2"/>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2234565" cy="1940560"/>
                          </a:xfrm>
                          <a:prstGeom prst="rect">
                            <a:avLst/>
                          </a:prstGeom>
                        </pic:spPr>
                      </pic:pic>
                    </wpg:wgp>
                  </a:graphicData>
                </a:graphic>
              </wp:anchor>
            </w:drawing>
          </mc:Choice>
          <mc:Fallback>
            <w:pict>
              <v:group w14:anchorId="131272E4" id="グループ化 3" o:spid="_x0000_s1052" style="position:absolute;left:0;text-align:left;margin-left:270.1pt;margin-top:2.7pt;width:175.95pt;height:171.5pt;z-index:251669504;mso-position-horizontal-relative:margin;mso-position-vertical-relative:text" coordsize="22345,2178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">
                <v:shape id="テキスト ボックス 26" o:spid="_x0000_s1053" type="#_x0000_t202" style="position:absolute;left:258;top:19494;width:2183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" stroked="f">
                  <v:textbox style="mso-fit-shape-to-text:t" inset="0,0,0,0">
                    <w:txbxContent>
                      <w:p w14:paraId="0E05897D" w14:textId="77777777" w:rsidR="002C18FA" w:rsidRPr="00C772B6" w:rsidRDefault="002C18FA" w:rsidP="002C18FA">
                        <w:pPr>
                          <w:pStyle w:val="ab"/>
                          <w:rPr>
                            <w:noProof/>
                          </w:rPr>
                        </w:pPr>
                        <w:bookmarkStart w:id="220" w:name="_Ref412464587"/>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1928B1">
                          <w:rPr>
                            <w:noProof/>
                          </w:rPr>
                          <w:t>9</w:t>
                        </w:r>
                        <w:r>
                          <w:fldChar w:fldCharType="end"/>
                        </w:r>
                        <w:r>
                          <w:rPr>
                            <w:rFonts w:hint="eastAsia"/>
                          </w:rPr>
                          <w:t xml:space="preserve"> 電話帳データ保存</w:t>
                        </w:r>
                        <w:bookmarkEnd w:id="220"/>
                      </w:p>
                    </w:txbxContent>
                  </v:textbox>
                </v:shape>
                <v:shape id="図 2" o:spid="_x0000_s1054" type="#_x0000_t75" style="position:absolute;width:22345;height:194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">
                  <v:imagedata r:id="rId27" o:title=""/>
                </v:shape>
                <w10:wrap type="square" anchorx="margin"/>
              </v:group>
            </w:pict>
          </mc:Fallback>
        </mc:AlternateContent>
      </w:r>
      <w:r w:rsidRPr="00292AE8">
        <w:rPr>
          <w:rFonts w:hAnsiTheme="minorEastAsia" w:hint="eastAsia"/>
        </w:rPr>
        <w:t>電話帳書き出し方法</w:t>
      </w:r>
      <w:bookmarkEnd w:id="205"/>
      <w:bookmarkEnd w:id="206"/>
      <w:bookmarkEnd w:id="207"/>
      <w:bookmarkEnd w:id="208"/>
      <w:bookmarkEnd w:id="209"/>
      <w:bookmarkEnd w:id="210"/>
    </w:p>
    <w:p w14:paraId="11B9D6C8" w14:textId="77777777" w:rsidR="002C18FA" w:rsidRPr="00292AE8" w:rsidRDefault="002C18FA" w:rsidP="002C18FA">
      <w:pPr>
        <w:pStyle w:val="3"/>
        <w:numPr>
          <w:ilvl w:val="2"/>
          <w:numId w:val="5"/>
        </w:numPr>
        <w:topLinePunct w:val="0"/>
        <w:ind w:left="993"/>
        <w:jc w:val="both"/>
      </w:pPr>
      <w:r w:rsidRPr="00292AE8">
        <w:rPr>
          <w:rFonts w:hint="eastAsia"/>
        </w:rPr>
        <w:t>シートに作成した電話帳データを Panasonic 電話機またはFAXの「SDメモリーカード」に保存します。</w:t>
      </w:r>
    </w:p>
    <w:p w14:paraId="21717D17" w14:textId="01EEC861" w:rsidR="002C18FA" w:rsidRPr="00292AE8" w:rsidRDefault="002C18FA" w:rsidP="002C18FA">
      <w:pPr>
        <w:pStyle w:val="3"/>
        <w:numPr>
          <w:ilvl w:val="2"/>
          <w:numId w:val="5"/>
        </w:numPr>
        <w:topLinePunct w:val="0"/>
        <w:ind w:left="993"/>
        <w:jc w:val="both"/>
      </w:pPr>
      <w:r w:rsidRPr="00292AE8">
        <w:rPr>
          <w:rFonts w:hint="eastAsia"/>
        </w:rPr>
        <w:t>＜Pana電話帳編集＞―＜電話帳書き出し＞をクリックすると「</w:t>
      </w:r>
      <w:r w:rsidRPr="00030674">
        <w:rPr>
          <w:color w:val="0070C0"/>
        </w:rPr>
        <w:fldChar w:fldCharType="begin"/>
      </w:r>
      <w:r w:rsidRPr="00030674">
        <w:rPr>
          <w:color w:val="0070C0"/>
        </w:rPr>
        <w:instrText xml:space="preserve"> </w:instrText>
      </w:r>
      <w:r w:rsidRPr="00030674">
        <w:rPr>
          <w:rFonts w:hint="eastAsia"/>
          <w:color w:val="0070C0"/>
        </w:rPr>
        <w:instrText>REF _Ref412464587 \h</w:instrText>
      </w:r>
      <w:r w:rsidRPr="00030674">
        <w:rPr>
          <w:color w:val="0070C0"/>
        </w:rPr>
        <w:instrText xml:space="preserve">  \* MERGEFORMAT </w:instrText>
      </w:r>
      <w:r w:rsidRPr="00030674">
        <w:rPr>
          <w:color w:val="0070C0"/>
        </w:rPr>
      </w:r>
      <w:r w:rsidRPr="00030674">
        <w:rPr>
          <w:color w:val="0070C0"/>
        </w:rPr>
        <w:fldChar w:fldCharType="separate"/>
      </w:r>
      <w:r w:rsidR="008B4C4C" w:rsidRPr="00030674">
        <w:rPr>
          <w:rFonts w:hint="eastAsia"/>
          <w:color w:val="0070C0"/>
        </w:rPr>
        <w:t xml:space="preserve">図 </w:t>
      </w:r>
      <w:r w:rsidR="008B4C4C" w:rsidRPr="00030674">
        <w:rPr>
          <w:noProof/>
          <w:color w:val="0070C0"/>
        </w:rPr>
        <w:t>9</w:t>
      </w:r>
      <w:r w:rsidR="008B4C4C" w:rsidRPr="00030674">
        <w:rPr>
          <w:rFonts w:hint="eastAsia"/>
          <w:color w:val="0070C0"/>
        </w:rPr>
        <w:t xml:space="preserve"> 電話帳データ保存</w:t>
      </w:r>
      <w:r w:rsidRPr="00030674">
        <w:rPr>
          <w:color w:val="0070C0"/>
        </w:rPr>
        <w:fldChar w:fldCharType="end"/>
      </w:r>
      <w:r w:rsidRPr="00292AE8">
        <w:rPr>
          <w:rFonts w:hint="eastAsia"/>
        </w:rPr>
        <w:t>」の図が表示します。</w:t>
      </w:r>
    </w:p>
    <w:p w14:paraId="19D8AB4E" w14:textId="601E65AA" w:rsidR="002C18FA" w:rsidRDefault="002C18FA" w:rsidP="002C18FA">
      <w:pPr>
        <w:pStyle w:val="3"/>
        <w:numPr>
          <w:ilvl w:val="2"/>
          <w:numId w:val="5"/>
        </w:numPr>
        <w:topLinePunct w:val="0"/>
        <w:ind w:left="993"/>
        <w:jc w:val="both"/>
      </w:pPr>
      <w:bookmarkStart w:id="212" w:name="_Ref412393504"/>
      <w:r w:rsidRPr="00292AE8">
        <w:rPr>
          <w:rFonts w:hint="eastAsia"/>
        </w:rPr>
        <w:t>表示の「電話帳タイトル」は</w:t>
      </w:r>
      <w:r>
        <w:rPr>
          <w:rFonts w:hint="eastAsia"/>
        </w:rPr>
        <w:t>「</w:t>
      </w:r>
      <w:r w:rsidRPr="00292AE8">
        <w:rPr>
          <w:rFonts w:hint="eastAsia"/>
        </w:rPr>
        <w:t>E1</w:t>
      </w:r>
      <w:r>
        <w:rPr>
          <w:rFonts w:hint="eastAsia"/>
        </w:rPr>
        <w:t>」セル</w:t>
      </w:r>
      <w:r w:rsidRPr="00292AE8">
        <w:rPr>
          <w:rFonts w:hint="eastAsia"/>
        </w:rPr>
        <w:t>、保存ファイル名はシート名</w:t>
      </w:r>
      <w:r>
        <w:rPr>
          <w:rFonts w:hint="eastAsia"/>
        </w:rPr>
        <w:t>の</w:t>
      </w:r>
      <w:r w:rsidRPr="00292AE8">
        <w:rPr>
          <w:rFonts w:hint="eastAsia"/>
        </w:rPr>
        <w:t>「00000000」を基に読み、本ダイアログで</w:t>
      </w:r>
      <w:r>
        <w:rPr>
          <w:rFonts w:hint="eastAsia"/>
        </w:rPr>
        <w:t>「保存ファイル名」を</w:t>
      </w:r>
      <w:r w:rsidRPr="00292AE8">
        <w:rPr>
          <w:rFonts w:hint="eastAsia"/>
        </w:rPr>
        <w:t>変更するとシート名とファイル名を共に変更して保存します。</w:t>
      </w:r>
      <w:r>
        <w:rPr>
          <w:rFonts w:hint="eastAsia"/>
        </w:rPr>
        <w:t>ダイアログに表示している「電話帳タイトル」や「保存ファイル名」は書き出しするデータ</w:t>
      </w:r>
      <w:r w:rsidRPr="00292AE8">
        <w:rPr>
          <w:rFonts w:hint="eastAsia"/>
        </w:rPr>
        <w:t>「</w:t>
      </w:r>
      <w:r>
        <w:rPr>
          <w:rFonts w:hint="eastAsia"/>
        </w:rPr>
        <w:t>*.TXT</w:t>
      </w:r>
      <w:r w:rsidRPr="00292AE8">
        <w:rPr>
          <w:rFonts w:hint="eastAsia"/>
        </w:rPr>
        <w:t>」</w:t>
      </w:r>
      <w:r>
        <w:rPr>
          <w:rFonts w:hint="eastAsia"/>
        </w:rPr>
        <w:t>の中に書き込まれるデータになります。</w:t>
      </w:r>
      <w:r w:rsidRPr="00292AE8">
        <w:br/>
      </w:r>
      <w:bookmarkStart w:id="213" w:name="_Hlk57209259"/>
      <w:r w:rsidRPr="000151FA">
        <w:rPr>
          <w:rFonts w:hint="eastAsia"/>
          <w:u w:val="wave"/>
        </w:rPr>
        <w:t>シート名は手動変更を避けて</w:t>
      </w:r>
      <w:r w:rsidRPr="00292AE8">
        <w:rPr>
          <w:rFonts w:hint="eastAsia"/>
        </w:rPr>
        <w:t>「保存ファイル名」のコンボボックスでリストを変更</w:t>
      </w:r>
      <w:r>
        <w:rPr>
          <w:rFonts w:hint="eastAsia"/>
        </w:rPr>
        <w:t>すると「保存」ボタンを押した時に</w:t>
      </w:r>
      <w:r w:rsidRPr="00F92A4D">
        <w:rPr>
          <w:rFonts w:hint="eastAsia"/>
          <w:u w:val="wave"/>
        </w:rPr>
        <w:t>シートの見出しにも書き込みます</w:t>
      </w:r>
      <w:r w:rsidRPr="00292AE8">
        <w:rPr>
          <w:rFonts w:hint="eastAsia"/>
        </w:rPr>
        <w:t>。</w:t>
      </w:r>
      <w:r>
        <w:br/>
      </w:r>
      <w:r>
        <w:rPr>
          <w:rFonts w:hint="eastAsia"/>
        </w:rPr>
        <w:t>このため「保存ファイル名」を00000001などにして＜保存＞するとシート名が「00000001」になり「00000001.TXT」ファイルが選択している「保存ドライブ名」に作成しますからその点はご注意ください。</w:t>
      </w:r>
      <w:bookmarkEnd w:id="213"/>
      <w:r>
        <w:rPr>
          <w:rFonts w:hint="eastAsia"/>
        </w:rPr>
        <w:t>上書き保存しなければシート名は元のままですが、「00000001.TXT」ファイルは「保存ドライブ名」の場所から手動で削除しなければなりません。一般には「</w:t>
      </w:r>
      <w:r w:rsidRPr="00292AE8">
        <w:rPr>
          <w:rFonts w:hint="eastAsia"/>
        </w:rPr>
        <w:t>00000000</w:t>
      </w:r>
      <w:r>
        <w:rPr>
          <w:rFonts w:hint="eastAsia"/>
        </w:rPr>
        <w:t>」ですから変更することは無いはずです。</w:t>
      </w:r>
      <w:r w:rsidRPr="00292AE8">
        <w:br/>
      </w:r>
      <w:r>
        <w:rPr>
          <w:rFonts w:hint="eastAsia"/>
        </w:rPr>
        <w:t>「</w:t>
      </w:r>
      <w:r w:rsidRPr="00292AE8">
        <w:rPr>
          <w:rFonts w:hint="eastAsia"/>
        </w:rPr>
        <w:t>保存ファイル名</w:t>
      </w:r>
      <w:r>
        <w:rPr>
          <w:rFonts w:hint="eastAsia"/>
        </w:rPr>
        <w:t>」</w:t>
      </w:r>
      <w:r w:rsidRPr="00292AE8">
        <w:rPr>
          <w:rFonts w:hint="eastAsia"/>
        </w:rPr>
        <w:t>は次の「</w:t>
      </w:r>
      <w:r w:rsidRPr="00030674">
        <w:rPr>
          <w:color w:val="0070C0"/>
        </w:rPr>
        <w:fldChar w:fldCharType="begin"/>
      </w:r>
      <w:r w:rsidRPr="00030674">
        <w:rPr>
          <w:color w:val="0070C0"/>
        </w:rPr>
        <w:instrText xml:space="preserve"> </w:instrText>
      </w:r>
      <w:r w:rsidRPr="00030674">
        <w:rPr>
          <w:rFonts w:hint="eastAsia"/>
          <w:color w:val="0070C0"/>
        </w:rPr>
        <w:instrText>REF _Ref412549837 \n \h</w:instrText>
      </w:r>
      <w:r w:rsidRPr="00030674">
        <w:rPr>
          <w:color w:val="0070C0"/>
        </w:rPr>
        <w:instrText xml:space="preserve">  \* MERGEFORMAT </w:instrText>
      </w:r>
      <w:r w:rsidRPr="00030674">
        <w:rPr>
          <w:color w:val="0070C0"/>
        </w:rPr>
      </w:r>
      <w:r w:rsidRPr="00030674">
        <w:rPr>
          <w:color w:val="0070C0"/>
        </w:rPr>
        <w:fldChar w:fldCharType="separate"/>
      </w:r>
      <w:r w:rsidR="008B4C4C" w:rsidRPr="00030674">
        <w:rPr>
          <w:color w:val="0070C0"/>
        </w:rPr>
        <w:t>7)</w:t>
      </w:r>
      <w:r w:rsidRPr="00030674">
        <w:rPr>
          <w:color w:val="0070C0"/>
        </w:rPr>
        <w:fldChar w:fldCharType="end"/>
      </w:r>
      <w:r w:rsidRPr="00292AE8">
        <w:rPr>
          <w:rFonts w:hint="eastAsia"/>
        </w:rPr>
        <w:t>」項と「</w:t>
      </w:r>
      <w:r w:rsidRPr="00030674">
        <w:rPr>
          <w:color w:val="0070C0"/>
        </w:rPr>
        <w:fldChar w:fldCharType="begin"/>
      </w:r>
      <w:r w:rsidRPr="00030674">
        <w:rPr>
          <w:color w:val="0070C0"/>
        </w:rPr>
        <w:instrText xml:space="preserve"> </w:instrText>
      </w:r>
      <w:r w:rsidRPr="00030674">
        <w:rPr>
          <w:rFonts w:hint="eastAsia"/>
          <w:color w:val="0070C0"/>
        </w:rPr>
        <w:instrText>REF _Ref412549848 \n \h</w:instrText>
      </w:r>
      <w:r w:rsidRPr="00030674">
        <w:rPr>
          <w:color w:val="0070C0"/>
        </w:rPr>
        <w:instrText xml:space="preserve">  \* MERGEFORMAT </w:instrText>
      </w:r>
      <w:r w:rsidRPr="00030674">
        <w:rPr>
          <w:color w:val="0070C0"/>
        </w:rPr>
      </w:r>
      <w:r w:rsidRPr="00030674">
        <w:rPr>
          <w:color w:val="0070C0"/>
        </w:rPr>
        <w:fldChar w:fldCharType="separate"/>
      </w:r>
      <w:r w:rsidR="008B4C4C" w:rsidRPr="00030674">
        <w:rPr>
          <w:color w:val="0070C0"/>
        </w:rPr>
        <w:t>8)</w:t>
      </w:r>
      <w:r w:rsidRPr="00030674">
        <w:rPr>
          <w:color w:val="0070C0"/>
        </w:rPr>
        <w:fldChar w:fldCharType="end"/>
      </w:r>
      <w:r w:rsidRPr="00292AE8">
        <w:rPr>
          <w:rFonts w:hint="eastAsia"/>
        </w:rPr>
        <w:t>」項で説明しています</w:t>
      </w:r>
      <w:r>
        <w:rPr>
          <w:rFonts w:hint="eastAsia"/>
        </w:rPr>
        <w:t>。</w:t>
      </w:r>
    </w:p>
    <w:bookmarkEnd w:id="212"/>
    <w:p w14:paraId="2830A1E9" w14:textId="77777777" w:rsidR="002C18FA" w:rsidRPr="00292AE8" w:rsidRDefault="002C18FA" w:rsidP="002C18FA">
      <w:pPr>
        <w:pStyle w:val="3"/>
        <w:numPr>
          <w:ilvl w:val="2"/>
          <w:numId w:val="5"/>
        </w:numPr>
        <w:topLinePunct w:val="0"/>
        <w:ind w:left="993"/>
        <w:jc w:val="both"/>
      </w:pPr>
      <w:r w:rsidRPr="00292AE8">
        <w:rPr>
          <w:rFonts w:hint="eastAsia"/>
        </w:rPr>
        <w:t>「電話帳タイトル」は文字列を短くすると電話機またはFAX等に取り込む時、右端が切れません。｛機種によるでしょうが、全角６文字(半角12文字)以内に収めるのが適当ではと思います？｝</w:t>
      </w:r>
    </w:p>
    <w:p w14:paraId="6CC02190" w14:textId="77777777" w:rsidR="002C18FA" w:rsidRPr="00292AE8" w:rsidRDefault="002C18FA" w:rsidP="002C18FA">
      <w:pPr>
        <w:pStyle w:val="3"/>
        <w:numPr>
          <w:ilvl w:val="2"/>
          <w:numId w:val="5"/>
        </w:numPr>
        <w:topLinePunct w:val="0"/>
        <w:ind w:left="993"/>
        <w:jc w:val="both"/>
      </w:pPr>
      <w:r w:rsidRPr="00292AE8">
        <w:rPr>
          <w:rFonts w:hint="eastAsia"/>
        </w:rPr>
        <w:t>「保存ドライブ名」リストの【プログラムと同場所】を選んだ場合は「保存」を押した</w:t>
      </w:r>
      <w:r w:rsidRPr="00292AE8">
        <w:rPr>
          <w:rFonts w:hint="eastAsia"/>
        </w:rPr>
        <w:lastRenderedPageBreak/>
        <w:t>場合、このプログラムが保存されているフォルダと同じフォルダ内に電話帳のデータファイル「*.TXT」を保存します。この場合、次の６項で説明するようなフォルダ「PRIVATE\」は作らないで「*.TXT」だけ保存します。</w:t>
      </w:r>
      <w:r>
        <w:br/>
      </w:r>
      <w:r w:rsidRPr="00292AE8">
        <w:rPr>
          <w:rFonts w:hint="eastAsia"/>
        </w:rPr>
        <w:t>【プログラムと同場所】</w:t>
      </w:r>
      <w:r>
        <w:rPr>
          <w:rFonts w:hint="eastAsia"/>
        </w:rPr>
        <w:t>に保存して見て確認が済んだなどの場合の状況に</w:t>
      </w:r>
      <w:r w:rsidRPr="00292AE8">
        <w:rPr>
          <w:rFonts w:hint="eastAsia"/>
        </w:rPr>
        <w:t>応じ</w:t>
      </w:r>
      <w:r>
        <w:rPr>
          <w:rFonts w:hint="eastAsia"/>
        </w:rPr>
        <w:t>て次の項を参考に</w:t>
      </w:r>
      <w:r w:rsidRPr="00292AE8">
        <w:rPr>
          <w:rFonts w:hint="eastAsia"/>
        </w:rPr>
        <w:t>「SDメモリーカード」の「PRIVATE\MEIGROUP\PCC\PCC_DAT\ADDRESS\」フォルダ内にテキストデータ「*.TXT」を保存してください。</w:t>
      </w:r>
      <w:r>
        <w:br/>
      </w:r>
      <w:r w:rsidRPr="00292AE8">
        <w:rPr>
          <w:rFonts w:hint="eastAsia"/>
        </w:rPr>
        <w:t>（\マークは各フォルダ間の区切りと解釈してください）</w:t>
      </w:r>
    </w:p>
    <w:bookmarkStart w:id="214" w:name="_Ref412465506"/>
    <w:p w14:paraId="21D47AD0" w14:textId="59B61C19" w:rsidR="002C18FA" w:rsidRPr="00292AE8" w:rsidRDefault="002C18FA" w:rsidP="002C18FA">
      <w:pPr>
        <w:pStyle w:val="3"/>
        <w:numPr>
          <w:ilvl w:val="2"/>
          <w:numId w:val="5"/>
        </w:numPr>
        <w:topLinePunct w:val="0"/>
        <w:ind w:left="993"/>
        <w:jc w:val="both"/>
      </w:pPr>
      <w:r w:rsidRPr="00292AE8">
        <w:rPr>
          <w:rFonts w:hint="eastAsia"/>
          <w:noProof/>
        </w:rPr>
        <mc:AlternateContent>
          <mc:Choice Requires="wpg">
            <w:drawing>
              <wp:anchor distT="0" distB="0" distL="114300" distR="114300" simplePos="0" relativeHeight="251670528" behindDoc="0" locked="0" layoutInCell="1" allowOverlap="1" wp14:anchorId="1767D69D" wp14:editId="223ED551">
                <wp:simplePos x="0" y="0"/>
                <wp:positionH relativeFrom="margin">
                  <wp:posOffset>3382219</wp:posOffset>
                </wp:positionH>
                <wp:positionV relativeFrom="paragraph">
                  <wp:posOffset>177439</wp:posOffset>
                </wp:positionV>
                <wp:extent cx="2233930" cy="2169160"/>
                <wp:effectExtent l="0" t="0" r="0" b="2540"/>
                <wp:wrapSquare wrapText="bothSides"/>
                <wp:docPr id="6" name="グループ化 6"/>
                <wp:cNvGraphicFramePr/>
                <a:graphic xmlns:a="http://schemas.openxmlformats.org/drawingml/2006/main">
                  <a:graphicData uri="http://schemas.microsoft.com/office/word/2010/wordprocessingGroup">
                    <wpg:wgp>
                      <wpg:cNvGrpSpPr/>
                      <wpg:grpSpPr>
                        <a:xfrm>
                          <a:off x="0" y="0"/>
                          <a:ext cx="2233930" cy="2169160"/>
                          <a:chOff x="0" y="0"/>
                          <a:chExt cx="2233930" cy="2169551"/>
                        </a:xfrm>
                      </wpg:grpSpPr>
                      <wps:wsp>
                        <wps:cNvPr id="29" name="テキスト ボックス 29"/>
                        <wps:cNvSpPr txBox="1"/>
                        <wps:spPr>
                          <a:xfrm>
                            <a:off x="17252" y="1940910"/>
                            <a:ext cx="2199005" cy="228641"/>
                          </a:xfrm>
                          <a:prstGeom prst="rect">
                            <a:avLst/>
                          </a:prstGeom>
                          <a:solidFill>
                            <a:prstClr val="white"/>
                          </a:solidFill>
                          <a:ln>
                            <a:noFill/>
                          </a:ln>
                          <a:effectLst/>
                        </wps:spPr>
                        <wps:txbx>
                          <w:txbxContent>
                            <w:p w14:paraId="705432A9" w14:textId="77777777" w:rsidR="002C18FA" w:rsidRPr="00CF5B82" w:rsidRDefault="002C18FA" w:rsidP="002C18FA">
                              <w:pPr>
                                <w:pStyle w:val="ab"/>
                                <w:rPr>
                                  <w:noProof/>
                                </w:rPr>
                              </w:pPr>
                              <w:bookmarkStart w:id="215" w:name="_Ref412464615"/>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1928B1">
                                <w:rPr>
                                  <w:noProof/>
                                </w:rPr>
                                <w:t>10</w:t>
                              </w:r>
                              <w:r>
                                <w:fldChar w:fldCharType="end"/>
                              </w:r>
                              <w:r>
                                <w:rPr>
                                  <w:rFonts w:hint="eastAsia"/>
                                </w:rPr>
                                <w:t xml:space="preserve"> 電話帳データ保存(SD)</w:t>
                              </w:r>
                              <w:bookmarkEnd w:id="21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5" name="図 5"/>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2233930" cy="1939925"/>
                          </a:xfrm>
                          <a:prstGeom prst="rect">
                            <a:avLst/>
                          </a:prstGeom>
                        </pic:spPr>
                      </pic:pic>
                    </wpg:wgp>
                  </a:graphicData>
                </a:graphic>
              </wp:anchor>
            </w:drawing>
          </mc:Choice>
          <mc:Fallback>
            <w:pict>
              <v:group w14:anchorId="1767D69D" id="グループ化 6" o:spid="_x0000_s1055" style="position:absolute;left:0;text-align:left;margin-left:266.3pt;margin-top:13.95pt;width:175.9pt;height:170.8pt;z-index:251670528;mso-position-horizontal-relative:margin;mso-position-vertical-relative:text" coordsize="22339,2169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">
                <v:shape id="テキスト ボックス 29" o:spid="_x0000_s1056" type="#_x0000_t202" style="position:absolute;left:172;top:19409;width:2199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" stroked="f">
                  <v:textbox style="mso-fit-shape-to-text:t" inset="0,0,0,0">
                    <w:txbxContent>
                      <w:p w14:paraId="705432A9" w14:textId="77777777" w:rsidR="002C18FA" w:rsidRPr="00CF5B82" w:rsidRDefault="002C18FA" w:rsidP="002C18FA">
                        <w:pPr>
                          <w:pStyle w:val="ab"/>
                          <w:rPr>
                            <w:noProof/>
                          </w:rPr>
                        </w:pPr>
                        <w:bookmarkStart w:id="225" w:name="_Ref412464615"/>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1928B1">
                          <w:rPr>
                            <w:noProof/>
                          </w:rPr>
                          <w:t>10</w:t>
                        </w:r>
                        <w:r>
                          <w:fldChar w:fldCharType="end"/>
                        </w:r>
                        <w:r>
                          <w:rPr>
                            <w:rFonts w:hint="eastAsia"/>
                          </w:rPr>
                          <w:t xml:space="preserve"> 電話帳データ保存(SD)</w:t>
                        </w:r>
                        <w:bookmarkEnd w:id="225"/>
                      </w:p>
                    </w:txbxContent>
                  </v:textbox>
                </v:shape>
                <v:shape id="図 5" o:spid="_x0000_s1057" type="#_x0000_t75" style="position:absolute;width:22339;height:193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">
                  <v:imagedata r:id="rId27" o:title=""/>
                </v:shape>
                <w10:wrap type="square" anchorx="margin"/>
              </v:group>
            </w:pict>
          </mc:Fallback>
        </mc:AlternateContent>
      </w:r>
      <w:r w:rsidRPr="00292AE8">
        <w:rPr>
          <w:rFonts w:hint="eastAsia"/>
        </w:rPr>
        <w:t>「</w:t>
      </w:r>
      <w:r w:rsidRPr="00030674">
        <w:rPr>
          <w:color w:val="0070C0"/>
        </w:rPr>
        <w:fldChar w:fldCharType="begin"/>
      </w:r>
      <w:r w:rsidRPr="00030674">
        <w:rPr>
          <w:color w:val="0070C0"/>
        </w:rPr>
        <w:instrText xml:space="preserve"> </w:instrText>
      </w:r>
      <w:r w:rsidRPr="00030674">
        <w:rPr>
          <w:rFonts w:hint="eastAsia"/>
          <w:color w:val="0070C0"/>
        </w:rPr>
        <w:instrText>REF _Ref412464615 \h</w:instrText>
      </w:r>
      <w:r w:rsidRPr="00030674">
        <w:rPr>
          <w:color w:val="0070C0"/>
        </w:rPr>
        <w:instrText xml:space="preserve">  \* MERGEFORMAT </w:instrText>
      </w:r>
      <w:r w:rsidRPr="00030674">
        <w:rPr>
          <w:color w:val="0070C0"/>
        </w:rPr>
      </w:r>
      <w:r w:rsidRPr="00030674">
        <w:rPr>
          <w:color w:val="0070C0"/>
        </w:rPr>
        <w:fldChar w:fldCharType="separate"/>
      </w:r>
      <w:r w:rsidR="008B4C4C" w:rsidRPr="00030674">
        <w:rPr>
          <w:rFonts w:hint="eastAsia"/>
          <w:color w:val="0070C0"/>
        </w:rPr>
        <w:t xml:space="preserve">図 </w:t>
      </w:r>
      <w:r w:rsidR="008B4C4C" w:rsidRPr="00030674">
        <w:rPr>
          <w:noProof/>
          <w:color w:val="0070C0"/>
        </w:rPr>
        <w:t>10</w:t>
      </w:r>
      <w:r w:rsidR="008B4C4C" w:rsidRPr="00030674">
        <w:rPr>
          <w:rFonts w:hint="eastAsia"/>
          <w:color w:val="0070C0"/>
        </w:rPr>
        <w:t xml:space="preserve"> 電話帳データ保存(SD)</w:t>
      </w:r>
      <w:r w:rsidRPr="00030674">
        <w:rPr>
          <w:color w:val="0070C0"/>
        </w:rPr>
        <w:fldChar w:fldCharType="end"/>
      </w:r>
      <w:r w:rsidRPr="00292AE8">
        <w:rPr>
          <w:rFonts w:hint="eastAsia"/>
        </w:rPr>
        <w:t>」のように「F\」を表示して操作し易くなります。</w:t>
      </w:r>
      <w:r w:rsidRPr="00292AE8">
        <w:br/>
      </w:r>
      <w:r w:rsidRPr="00292AE8">
        <w:rPr>
          <w:rFonts w:hint="eastAsia"/>
        </w:rPr>
        <w:t>（「F\」のようなドライブ名は使用するパソコンの状態によって違います。）未装着の場合は「保存ドライブ名」に表示しません。</w:t>
      </w:r>
      <w:r w:rsidRPr="00292AE8">
        <w:br/>
      </w:r>
      <w:r w:rsidRPr="00292AE8">
        <w:rPr>
          <w:rFonts w:hint="eastAsia"/>
          <w:u w:val="wave"/>
        </w:rPr>
        <w:t>「SDメモリーカード」に保存する場合は</w:t>
      </w:r>
      <w:r>
        <w:rPr>
          <w:rFonts w:hint="eastAsia"/>
          <w:u w:val="wave"/>
        </w:rPr>
        <w:t>このプログラム「</w:t>
      </w:r>
      <w:r w:rsidRPr="000151FA">
        <w:rPr>
          <w:rFonts w:hint="eastAsia"/>
          <w:u w:val="wave"/>
        </w:rPr>
        <w:t>Panasonic電話帳編集_0_サンプル</w:t>
      </w:r>
      <w:r>
        <w:rPr>
          <w:rFonts w:hint="eastAsia"/>
          <w:u w:val="wave"/>
        </w:rPr>
        <w:t>201</w:t>
      </w:r>
      <w:r w:rsidRPr="000151FA">
        <w:rPr>
          <w:rFonts w:hint="eastAsia"/>
          <w:u w:val="wave"/>
        </w:rPr>
        <w:t>.xlsm</w:t>
      </w:r>
      <w:r>
        <w:rPr>
          <w:rFonts w:hint="eastAsia"/>
          <w:u w:val="wave"/>
        </w:rPr>
        <w:t>」を開く</w:t>
      </w:r>
      <w:r w:rsidRPr="00292AE8">
        <w:rPr>
          <w:rFonts w:hint="eastAsia"/>
          <w:u w:val="wave"/>
        </w:rPr>
        <w:t>前にスロットに装着してください。</w:t>
      </w:r>
      <w:r w:rsidRPr="00292AE8">
        <w:rPr>
          <w:rFonts w:hint="eastAsia"/>
        </w:rPr>
        <w:t>（「SDメモリーカード」とUSBメモリーはドライブ名を選択する上で区別がつかないので事前にUSBメモリーは抜いて置いてください。</w:t>
      </w:r>
      <w:r>
        <w:rPr>
          <w:rFonts w:hint="eastAsia"/>
        </w:rPr>
        <w:t>動作しないわけではないのでダイアログの「保存ドライブ名」をデスクトップのPCなどを開いて確認して「SCメモリーカード」の方側を正しく選択してください</w:t>
      </w:r>
      <w:r w:rsidRPr="00292AE8">
        <w:rPr>
          <w:rFonts w:hint="eastAsia"/>
        </w:rPr>
        <w:t>）「保存ドライブ名」で「SDメモリーカード」のドライブを選択し、「保存」を押した場合「PRIVATE\MEIGROUP\PCC\PCC_DAT\ADDRESS\00000000.TXT」フォルダに保存します。（同フォルダがない場合はプログラムが自動でフォルダを作り保存します）</w:t>
      </w:r>
      <w:bookmarkEnd w:id="214"/>
    </w:p>
    <w:p w14:paraId="6F784DCF" w14:textId="77777777" w:rsidR="002C18FA" w:rsidRPr="00292AE8" w:rsidRDefault="002C18FA" w:rsidP="002C18FA">
      <w:pPr>
        <w:pStyle w:val="3"/>
        <w:numPr>
          <w:ilvl w:val="2"/>
          <w:numId w:val="5"/>
        </w:numPr>
        <w:topLinePunct w:val="0"/>
        <w:ind w:left="993"/>
        <w:jc w:val="both"/>
      </w:pPr>
      <w:bookmarkStart w:id="216" w:name="_Ref412549837"/>
      <w:r w:rsidRPr="00292AE8">
        <w:rPr>
          <w:rFonts w:hint="eastAsia"/>
        </w:rPr>
        <w:t>保存ファイル名は 000000000～00000009 までの10個</w:t>
      </w:r>
      <w:r>
        <w:rPr>
          <w:rFonts w:hint="eastAsia"/>
        </w:rPr>
        <w:t>の内の1個</w:t>
      </w:r>
      <w:r w:rsidRPr="00292AE8">
        <w:rPr>
          <w:rFonts w:hint="eastAsia"/>
        </w:rPr>
        <w:t>で、プログラムが拡張子「.TXT」を付けて保存します。</w:t>
      </w:r>
      <w:bookmarkEnd w:id="216"/>
    </w:p>
    <w:bookmarkStart w:id="217" w:name="_Ref412549848"/>
    <w:p w14:paraId="754DECA4" w14:textId="77777777" w:rsidR="002C18FA" w:rsidRPr="00292AE8" w:rsidRDefault="002C18FA" w:rsidP="002C18FA">
      <w:pPr>
        <w:pStyle w:val="3"/>
        <w:numPr>
          <w:ilvl w:val="2"/>
          <w:numId w:val="5"/>
        </w:numPr>
        <w:topLinePunct w:val="0"/>
        <w:ind w:left="993"/>
        <w:jc w:val="both"/>
      </w:pPr>
      <w:r w:rsidRPr="00292AE8">
        <w:rPr>
          <w:rFonts w:hint="eastAsia"/>
          <w:noProof/>
        </w:rPr>
        <mc:AlternateContent>
          <mc:Choice Requires="wpg">
            <w:drawing>
              <wp:anchor distT="0" distB="0" distL="114300" distR="114300" simplePos="0" relativeHeight="251675648" behindDoc="0" locked="0" layoutInCell="1" allowOverlap="1" wp14:anchorId="0AB2938B" wp14:editId="2283F7CE">
                <wp:simplePos x="0" y="0"/>
                <wp:positionH relativeFrom="column">
                  <wp:posOffset>3593051</wp:posOffset>
                </wp:positionH>
                <wp:positionV relativeFrom="paragraph">
                  <wp:posOffset>580</wp:posOffset>
                </wp:positionV>
                <wp:extent cx="2287617" cy="2799080"/>
                <wp:effectExtent l="0" t="0" r="0" b="1270"/>
                <wp:wrapSquare wrapText="bothSides"/>
                <wp:docPr id="21" name="グループ化 21"/>
                <wp:cNvGraphicFramePr/>
                <a:graphic xmlns:a="http://schemas.openxmlformats.org/drawingml/2006/main">
                  <a:graphicData uri="http://schemas.microsoft.com/office/word/2010/wordprocessingGroup">
                    <wpg:wgp>
                      <wpg:cNvGrpSpPr/>
                      <wpg:grpSpPr>
                        <a:xfrm>
                          <a:off x="0" y="0"/>
                          <a:ext cx="2287617" cy="2799080"/>
                          <a:chOff x="0" y="0"/>
                          <a:chExt cx="2287617" cy="2799080"/>
                        </a:xfrm>
                      </wpg:grpSpPr>
                      <pic:pic xmlns:pic="http://schemas.openxmlformats.org/drawingml/2006/picture">
                        <pic:nvPicPr>
                          <pic:cNvPr id="19" name="図 19"/>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0"/>
                            <a:ext cx="2285365" cy="2578735"/>
                          </a:xfrm>
                          <a:prstGeom prst="rect">
                            <a:avLst/>
                          </a:prstGeom>
                        </pic:spPr>
                      </pic:pic>
                      <wps:wsp>
                        <wps:cNvPr id="20" name="テキスト ボックス 20"/>
                        <wps:cNvSpPr txBox="1"/>
                        <wps:spPr>
                          <a:xfrm>
                            <a:off x="8602" y="2570480"/>
                            <a:ext cx="2279015" cy="228600"/>
                          </a:xfrm>
                          <a:prstGeom prst="rect">
                            <a:avLst/>
                          </a:prstGeom>
                          <a:solidFill>
                            <a:prstClr val="white"/>
                          </a:solidFill>
                          <a:ln>
                            <a:noFill/>
                          </a:ln>
                        </wps:spPr>
                        <wps:txbx>
                          <w:txbxContent>
                            <w:p w14:paraId="4D4DF79B" w14:textId="77777777" w:rsidR="002C18FA" w:rsidRDefault="002C18FA" w:rsidP="002C18FA">
                              <w:pPr>
                                <w:pStyle w:val="ab"/>
                                <w:rPr>
                                  <w:noProof/>
                                </w:rPr>
                              </w:pPr>
                              <w:bookmarkStart w:id="218" w:name="_Ref57195714"/>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1928B1">
                                <w:rPr>
                                  <w:noProof/>
                                </w:rPr>
                                <w:t>11</w:t>
                              </w:r>
                              <w:r>
                                <w:fldChar w:fldCharType="end"/>
                              </w:r>
                              <w:r>
                                <w:t xml:space="preserve"> </w:t>
                              </w:r>
                              <w:r>
                                <w:rPr>
                                  <w:rFonts w:hint="eastAsia"/>
                                </w:rPr>
                                <w:t>シートに別のデータを追加</w:t>
                              </w:r>
                              <w:bookmarkEnd w:id="21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0AB2938B" id="_x0000_s1058" style="position:absolute;left:0;text-align:left;margin-left:282.9pt;margin-top:.05pt;width:180.15pt;height:220.4pt;z-index:251675648;mso-position-horizontal-relative:text;mso-position-vertical-relative:text" coordsize="22876,2799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">
                <v:shape id="図 19" o:spid="_x0000_s1059" type="#_x0000_t75" style="position:absolute;width:22853;height:25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">
                  <v:imagedata r:id="rId29" o:title=""/>
                </v:shape>
                <v:shape id="テキスト ボックス 20" o:spid="_x0000_s1060" type="#_x0000_t202" style="position:absolute;left:86;top:25704;width:2279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" stroked="f">
                  <v:textbox style="mso-fit-shape-to-text:t" inset="0,0,0,0">
                    <w:txbxContent>
                      <w:p w14:paraId="4D4DF79B" w14:textId="77777777" w:rsidR="002C18FA" w:rsidRDefault="002C18FA" w:rsidP="002C18FA">
                        <w:pPr>
                          <w:pStyle w:val="ab"/>
                          <w:rPr>
                            <w:noProof/>
                          </w:rPr>
                        </w:pPr>
                        <w:bookmarkStart w:id="229" w:name="_Ref57195714"/>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1928B1">
                          <w:rPr>
                            <w:noProof/>
                          </w:rPr>
                          <w:t>11</w:t>
                        </w:r>
                        <w:r>
                          <w:fldChar w:fldCharType="end"/>
                        </w:r>
                        <w:r>
                          <w:t xml:space="preserve"> </w:t>
                        </w:r>
                        <w:r>
                          <w:rPr>
                            <w:rFonts w:hint="eastAsia"/>
                          </w:rPr>
                          <w:t>シートに別のデータを追加</w:t>
                        </w:r>
                        <w:bookmarkEnd w:id="229"/>
                      </w:p>
                    </w:txbxContent>
                  </v:textbox>
                </v:shape>
                <w10:wrap type="square"/>
              </v:group>
            </w:pict>
          </mc:Fallback>
        </mc:AlternateContent>
      </w:r>
      <w:r w:rsidRPr="00292AE8">
        <w:rPr>
          <w:rFonts w:hint="eastAsia"/>
        </w:rPr>
        <w:t>「保存ファイル名」を変更した場合は「電話帳タイトル」の末尾が変わります。</w:t>
      </w:r>
      <w:r w:rsidRPr="00292AE8">
        <w:br/>
      </w:r>
      <w:r w:rsidRPr="00292AE8">
        <w:rPr>
          <w:rFonts w:hint="eastAsia"/>
        </w:rPr>
        <w:t>「電話帳タイトル」の末尾に番号が無い場合は「保存ドライブ名」の末尾の番号を「電話帳タイトル」の末尾に付け加えます。付け加える番号は半角の「0」～「9」です。</w:t>
      </w:r>
      <w:r w:rsidRPr="00292AE8">
        <w:br/>
      </w:r>
      <w:r w:rsidRPr="00292AE8">
        <w:rPr>
          <w:rFonts w:hint="eastAsia"/>
        </w:rPr>
        <w:t>既に「電話帳タイトル」の末尾に番号がある場合は「保存ドライブ名」の末尾の番号を「保存ドライブ名」の末尾の番号に変えます。</w:t>
      </w:r>
      <w:r w:rsidRPr="00292AE8">
        <w:br/>
      </w:r>
      <w:r w:rsidRPr="00292AE8">
        <w:rPr>
          <w:rFonts w:hint="eastAsia"/>
        </w:rPr>
        <w:t>通常は表示した状態の「保存ファイル名」でご使用ください。</w:t>
      </w:r>
      <w:bookmarkEnd w:id="217"/>
    </w:p>
    <w:p w14:paraId="497C45E4" w14:textId="77777777" w:rsidR="002C18FA" w:rsidRPr="00292AE8" w:rsidRDefault="002C18FA" w:rsidP="002C18FA">
      <w:pPr>
        <w:pStyle w:val="2"/>
        <w:numPr>
          <w:ilvl w:val="1"/>
          <w:numId w:val="5"/>
        </w:numPr>
        <w:jc w:val="both"/>
        <w:rPr>
          <w:rFonts w:hAnsiTheme="minorEastAsia"/>
        </w:rPr>
      </w:pPr>
      <w:bookmarkStart w:id="219" w:name="_Toc219809255"/>
      <w:bookmarkStart w:id="220" w:name="_Toc220013365"/>
      <w:r w:rsidRPr="00292AE8">
        <w:rPr>
          <w:rFonts w:hAnsiTheme="minorEastAsia" w:hint="eastAsia"/>
        </w:rPr>
        <w:t>シートに別のデータを追加するには</w:t>
      </w:r>
      <w:bookmarkEnd w:id="219"/>
      <w:bookmarkEnd w:id="220"/>
    </w:p>
    <w:p w14:paraId="3F920E79" w14:textId="77777777" w:rsidR="002C18FA" w:rsidRPr="00292AE8" w:rsidRDefault="002C18FA" w:rsidP="002C18FA">
      <w:pPr>
        <w:ind w:leftChars="337" w:left="708"/>
      </w:pPr>
      <w:r w:rsidRPr="00292AE8">
        <w:rPr>
          <w:rFonts w:hint="eastAsia"/>
        </w:rPr>
        <w:t>シートの2枚目</w:t>
      </w:r>
      <w:r>
        <w:rPr>
          <w:rFonts w:hint="eastAsia"/>
        </w:rPr>
        <w:t>以降</w:t>
      </w:r>
      <w:r w:rsidRPr="00292AE8">
        <w:rPr>
          <w:rFonts w:hint="eastAsia"/>
        </w:rPr>
        <w:t>にデータを追加して作ることもできます。</w:t>
      </w:r>
    </w:p>
    <w:p w14:paraId="61421F35" w14:textId="77777777" w:rsidR="002C18FA" w:rsidRPr="00292AE8" w:rsidRDefault="002C18FA" w:rsidP="002C18FA">
      <w:pPr>
        <w:pStyle w:val="3"/>
        <w:numPr>
          <w:ilvl w:val="2"/>
          <w:numId w:val="5"/>
        </w:numPr>
        <w:topLinePunct w:val="0"/>
        <w:ind w:left="993"/>
        <w:jc w:val="both"/>
        <w:rPr>
          <w:rStyle w:val="30"/>
          <w:rFonts w:eastAsiaTheme="minorEastAsia"/>
        </w:rPr>
      </w:pPr>
      <w:r w:rsidRPr="00292AE8">
        <w:rPr>
          <w:rStyle w:val="30"/>
          <w:rFonts w:eastAsiaTheme="minorEastAsia"/>
        </w:rPr>
        <w:lastRenderedPageBreak/>
        <w:t>シート見出しの上で右クリックして＜</w:t>
      </w:r>
      <w:r w:rsidRPr="00292AE8">
        <w:rPr>
          <w:rStyle w:val="30"/>
          <w:rFonts w:eastAsiaTheme="minorEastAsia" w:hint="eastAsia"/>
        </w:rPr>
        <w:t>移動またはコピー(M)</w:t>
      </w:r>
      <w:r w:rsidRPr="00292AE8">
        <w:rPr>
          <w:rStyle w:val="30"/>
          <w:rFonts w:eastAsiaTheme="minorEastAsia"/>
        </w:rPr>
        <w:t>＞</w:t>
      </w:r>
      <w:r w:rsidRPr="00292AE8">
        <w:rPr>
          <w:rStyle w:val="30"/>
          <w:rFonts w:eastAsiaTheme="minorEastAsia" w:hint="eastAsia"/>
        </w:rPr>
        <w:t>をクリックします。</w:t>
      </w:r>
    </w:p>
    <w:p w14:paraId="40B419A2" w14:textId="58B85059" w:rsidR="002C18FA" w:rsidRPr="00292AE8" w:rsidRDefault="002C18FA" w:rsidP="002C18FA">
      <w:pPr>
        <w:pStyle w:val="3"/>
        <w:numPr>
          <w:ilvl w:val="2"/>
          <w:numId w:val="5"/>
        </w:numPr>
        <w:topLinePunct w:val="0"/>
        <w:ind w:left="993"/>
        <w:jc w:val="both"/>
      </w:pPr>
      <w:r w:rsidRPr="00292AE8">
        <w:rPr>
          <w:rStyle w:val="30"/>
          <w:rFonts w:eastAsiaTheme="minorEastAsia" w:hint="eastAsia"/>
        </w:rPr>
        <w:t>「</w:t>
      </w:r>
      <w:r w:rsidRPr="00030674">
        <w:rPr>
          <w:rStyle w:val="30"/>
          <w:rFonts w:eastAsiaTheme="minorEastAsia"/>
          <w:color w:val="0070C0"/>
        </w:rPr>
        <w:fldChar w:fldCharType="begin"/>
      </w:r>
      <w:r w:rsidRPr="00030674">
        <w:rPr>
          <w:rStyle w:val="30"/>
          <w:rFonts w:eastAsiaTheme="minorEastAsia"/>
          <w:color w:val="0070C0"/>
        </w:rPr>
        <w:instrText xml:space="preserve"> </w:instrText>
      </w:r>
      <w:r w:rsidRPr="00030674">
        <w:rPr>
          <w:rStyle w:val="30"/>
          <w:rFonts w:eastAsiaTheme="minorEastAsia" w:hint="eastAsia"/>
          <w:color w:val="0070C0"/>
        </w:rPr>
        <w:instrText>REF _Ref57195714 \h</w:instrText>
      </w:r>
      <w:r w:rsidRPr="00030674">
        <w:rPr>
          <w:rStyle w:val="30"/>
          <w:rFonts w:eastAsiaTheme="minorEastAsia"/>
          <w:color w:val="0070C0"/>
        </w:rPr>
        <w:instrText xml:space="preserve">  \* MERGEFORMAT </w:instrText>
      </w:r>
      <w:r w:rsidRPr="00030674">
        <w:rPr>
          <w:rStyle w:val="30"/>
          <w:rFonts w:eastAsiaTheme="minorEastAsia"/>
          <w:color w:val="0070C0"/>
        </w:rPr>
      </w:r>
      <w:r w:rsidRPr="00030674">
        <w:rPr>
          <w:rStyle w:val="30"/>
          <w:rFonts w:eastAsiaTheme="minorEastAsia"/>
          <w:color w:val="0070C0"/>
        </w:rPr>
        <w:fldChar w:fldCharType="separate"/>
      </w:r>
      <w:r w:rsidR="008B4C4C" w:rsidRPr="00030674">
        <w:rPr>
          <w:rFonts w:hint="eastAsia"/>
          <w:color w:val="0070C0"/>
        </w:rPr>
        <w:t xml:space="preserve">図 </w:t>
      </w:r>
      <w:r w:rsidR="008B4C4C" w:rsidRPr="00030674">
        <w:rPr>
          <w:noProof/>
          <w:color w:val="0070C0"/>
        </w:rPr>
        <w:t>11</w:t>
      </w:r>
      <w:r w:rsidR="008B4C4C" w:rsidRPr="00030674">
        <w:rPr>
          <w:color w:val="0070C0"/>
        </w:rPr>
        <w:t xml:space="preserve"> </w:t>
      </w:r>
      <w:r w:rsidR="008B4C4C" w:rsidRPr="00030674">
        <w:rPr>
          <w:rFonts w:hint="eastAsia"/>
          <w:color w:val="0070C0"/>
        </w:rPr>
        <w:t>シートに別のデータを追加</w:t>
      </w:r>
      <w:r w:rsidRPr="00030674">
        <w:rPr>
          <w:rStyle w:val="30"/>
          <w:rFonts w:eastAsiaTheme="minorEastAsia"/>
          <w:color w:val="0070C0"/>
        </w:rPr>
        <w:fldChar w:fldCharType="end"/>
      </w:r>
      <w:r w:rsidRPr="00292AE8">
        <w:rPr>
          <w:rStyle w:val="30"/>
          <w:rFonts w:eastAsiaTheme="minorEastAsia" w:hint="eastAsia"/>
          <w:color w:val="0070C0"/>
        </w:rPr>
        <w:t>」</w:t>
      </w:r>
      <w:r w:rsidRPr="00292AE8">
        <w:rPr>
          <w:rFonts w:hint="eastAsia"/>
        </w:rPr>
        <w:t>の図が表示するので</w:t>
      </w:r>
      <w:r w:rsidRPr="00292AE8">
        <w:rPr>
          <w:rFonts w:hint="eastAsia"/>
          <w:b/>
          <w:bCs/>
          <w:color w:val="FF0000"/>
        </w:rPr>
        <w:t>①</w:t>
      </w:r>
      <w:r w:rsidRPr="00292AE8">
        <w:rPr>
          <w:rFonts w:hint="eastAsia"/>
        </w:rPr>
        <w:t>の＜（末尾へ移動）＞をクリックします。</w:t>
      </w:r>
    </w:p>
    <w:p w14:paraId="58482C79" w14:textId="77777777" w:rsidR="002C18FA" w:rsidRPr="00292AE8" w:rsidRDefault="002C18FA" w:rsidP="002C18FA">
      <w:pPr>
        <w:pStyle w:val="3"/>
        <w:numPr>
          <w:ilvl w:val="2"/>
          <w:numId w:val="5"/>
        </w:numPr>
        <w:topLinePunct w:val="0"/>
        <w:ind w:left="993"/>
        <w:jc w:val="both"/>
      </w:pPr>
      <w:r w:rsidRPr="00292AE8">
        <w:rPr>
          <w:rFonts w:hint="eastAsia"/>
          <w:b/>
          <w:bCs/>
          <w:color w:val="FF0000"/>
        </w:rPr>
        <w:t>②</w:t>
      </w:r>
      <w:r w:rsidRPr="00292AE8">
        <w:rPr>
          <w:rFonts w:hint="eastAsia"/>
        </w:rPr>
        <w:t>の＜コピーを作成する(C)＞にチェックをします。</w:t>
      </w:r>
    </w:p>
    <w:p w14:paraId="63DF08E1" w14:textId="77777777" w:rsidR="002C18FA" w:rsidRPr="00292AE8" w:rsidRDefault="002C18FA" w:rsidP="002C18FA">
      <w:pPr>
        <w:pStyle w:val="3"/>
        <w:numPr>
          <w:ilvl w:val="2"/>
          <w:numId w:val="5"/>
        </w:numPr>
        <w:topLinePunct w:val="0"/>
        <w:ind w:left="993"/>
        <w:jc w:val="both"/>
      </w:pPr>
      <w:r w:rsidRPr="00292AE8">
        <w:rPr>
          <w:rFonts w:hint="eastAsia"/>
          <w:b/>
          <w:bCs/>
          <w:color w:val="FF0000"/>
        </w:rPr>
        <w:t>③</w:t>
      </w:r>
      <w:r w:rsidRPr="00292AE8">
        <w:rPr>
          <w:rFonts w:hint="eastAsia"/>
        </w:rPr>
        <w:t>の＜OK＞をクリックします。</w:t>
      </w:r>
    </w:p>
    <w:p w14:paraId="7E64814B" w14:textId="7CE535C2" w:rsidR="002C18FA" w:rsidRDefault="002C18FA" w:rsidP="002C18FA">
      <w:pPr>
        <w:pStyle w:val="3"/>
        <w:numPr>
          <w:ilvl w:val="2"/>
          <w:numId w:val="5"/>
        </w:numPr>
        <w:topLinePunct w:val="0"/>
        <w:ind w:left="993"/>
        <w:jc w:val="both"/>
      </w:pPr>
      <w:r w:rsidRPr="00292AE8">
        <w:rPr>
          <w:rFonts w:hint="eastAsia"/>
        </w:rPr>
        <w:t>2枚目シートに「</w:t>
      </w:r>
      <w:r w:rsidRPr="00292AE8">
        <w:t>00000000 (2)</w:t>
      </w:r>
      <w:r w:rsidRPr="00292AE8">
        <w:rPr>
          <w:rFonts w:hint="eastAsia"/>
        </w:rPr>
        <w:t>」ができ</w:t>
      </w:r>
      <w:r w:rsidR="00586419">
        <w:rPr>
          <w:rFonts w:hint="eastAsia"/>
        </w:rPr>
        <w:t>ます。</w:t>
      </w:r>
    </w:p>
    <w:p w14:paraId="70C1071D" w14:textId="5EC749A4" w:rsidR="002C18FA" w:rsidRPr="00292AE8" w:rsidRDefault="002C18FA" w:rsidP="002C18FA">
      <w:pPr>
        <w:pStyle w:val="3"/>
        <w:numPr>
          <w:ilvl w:val="2"/>
          <w:numId w:val="5"/>
        </w:numPr>
        <w:topLinePunct w:val="0"/>
        <w:ind w:left="993"/>
        <w:jc w:val="both"/>
      </w:pPr>
      <w:r w:rsidRPr="000151FA">
        <w:rPr>
          <w:rFonts w:hint="eastAsia"/>
          <w:u w:val="wave"/>
        </w:rPr>
        <w:t>シート名は手動変更を避けて</w:t>
      </w:r>
      <w:r w:rsidRPr="00292AE8">
        <w:rPr>
          <w:rFonts w:hint="eastAsia"/>
        </w:rPr>
        <w:t>「保存ファイル名」の</w:t>
      </w:r>
      <w:r>
        <w:rPr>
          <w:rFonts w:hint="eastAsia"/>
        </w:rPr>
        <w:t>（</w:t>
      </w:r>
      <w:r w:rsidRPr="00292AE8">
        <w:rPr>
          <w:rFonts w:hint="eastAsia"/>
        </w:rPr>
        <w:t>コンボボックス</w:t>
      </w:r>
      <w:r>
        <w:rPr>
          <w:rFonts w:hint="eastAsia"/>
        </w:rPr>
        <w:t>）</w:t>
      </w:r>
      <w:r w:rsidRPr="00292AE8">
        <w:rPr>
          <w:rFonts w:hint="eastAsia"/>
        </w:rPr>
        <w:t>リストを変更</w:t>
      </w:r>
      <w:r>
        <w:rPr>
          <w:rFonts w:hint="eastAsia"/>
        </w:rPr>
        <w:t>すると「保存」ボタンを押した時にシートの見出し</w:t>
      </w:r>
      <w:r w:rsidR="00586419">
        <w:rPr>
          <w:rFonts w:hint="eastAsia"/>
        </w:rPr>
        <w:t>を自動で</w:t>
      </w:r>
      <w:r>
        <w:rPr>
          <w:rFonts w:hint="eastAsia"/>
        </w:rPr>
        <w:t>書き換えます</w:t>
      </w:r>
      <w:r w:rsidRPr="00292AE8">
        <w:rPr>
          <w:rFonts w:hint="eastAsia"/>
        </w:rPr>
        <w:t>。</w:t>
      </w:r>
      <w:r>
        <w:rPr>
          <w:rFonts w:hint="eastAsia"/>
        </w:rPr>
        <w:t>シートは何個でも追加して</w:t>
      </w:r>
      <w:r w:rsidRPr="00292AE8">
        <w:rPr>
          <w:rFonts w:hint="eastAsia"/>
        </w:rPr>
        <w:t>000000000～00000009 まで</w:t>
      </w:r>
      <w:r>
        <w:rPr>
          <w:rFonts w:hint="eastAsia"/>
        </w:rPr>
        <w:t>10個を作ることができます。</w:t>
      </w:r>
    </w:p>
    <w:p w14:paraId="383AE0E4" w14:textId="77777777" w:rsidR="002C18FA" w:rsidRPr="00292AE8" w:rsidRDefault="002C18FA" w:rsidP="002C18FA">
      <w:pPr>
        <w:pStyle w:val="3"/>
        <w:numPr>
          <w:ilvl w:val="2"/>
          <w:numId w:val="5"/>
        </w:numPr>
        <w:topLinePunct w:val="0"/>
        <w:ind w:left="993"/>
        <w:jc w:val="both"/>
      </w:pPr>
      <w:r w:rsidRPr="00292AE8">
        <w:rPr>
          <w:rFonts w:hint="eastAsia"/>
        </w:rPr>
        <w:t>後は2行目以下を削除して別の電話帳を編集することができます。</w:t>
      </w:r>
    </w:p>
    <w:p w14:paraId="45D26052" w14:textId="17A9D9EB" w:rsidR="002C18FA" w:rsidRPr="00292AE8" w:rsidRDefault="002C18FA" w:rsidP="002C18FA">
      <w:pPr>
        <w:pStyle w:val="3"/>
        <w:numPr>
          <w:ilvl w:val="2"/>
          <w:numId w:val="5"/>
        </w:numPr>
        <w:topLinePunct w:val="0"/>
        <w:ind w:left="993"/>
        <w:jc w:val="both"/>
      </w:pPr>
      <w:r w:rsidRPr="00292AE8">
        <w:rPr>
          <w:rFonts w:hint="eastAsia"/>
        </w:rPr>
        <w:t>1台のFAXまたは電話機で両方の電話帳が使えると言うわけではないのですが、保存ファイル名が 000000000～00000009 までの10個</w:t>
      </w:r>
      <w:r>
        <w:rPr>
          <w:rFonts w:hint="eastAsia"/>
        </w:rPr>
        <w:t>の内の1個が</w:t>
      </w:r>
      <w:r w:rsidR="00E559B4">
        <w:rPr>
          <w:rFonts w:hint="eastAsia"/>
        </w:rPr>
        <w:t>作られると、今はありませんが過去</w:t>
      </w:r>
      <w:r>
        <w:rPr>
          <w:rFonts w:hint="eastAsia"/>
        </w:rPr>
        <w:t>「</w:t>
      </w:r>
      <w:r w:rsidRPr="00292AE8">
        <w:rPr>
          <w:rFonts w:hint="eastAsia"/>
        </w:rPr>
        <w:t>Panasonic電話帳</w:t>
      </w:r>
      <w:r>
        <w:rPr>
          <w:rFonts w:hint="eastAsia"/>
        </w:rPr>
        <w:t>ソフト」に</w:t>
      </w:r>
      <w:r w:rsidR="00E559B4">
        <w:rPr>
          <w:rFonts w:hint="eastAsia"/>
        </w:rPr>
        <w:t>記されていたので対応し</w:t>
      </w:r>
      <w:r w:rsidRPr="00292AE8">
        <w:rPr>
          <w:rFonts w:hint="eastAsia"/>
        </w:rPr>
        <w:t>ました。</w:t>
      </w:r>
    </w:p>
    <w:p w14:paraId="32C60D4C" w14:textId="77777777" w:rsidR="002C18FA" w:rsidRPr="00292AE8" w:rsidRDefault="002C18FA" w:rsidP="002C18FA">
      <w:pPr>
        <w:pStyle w:val="2"/>
        <w:numPr>
          <w:ilvl w:val="1"/>
          <w:numId w:val="5"/>
        </w:numPr>
        <w:jc w:val="both"/>
        <w:rPr>
          <w:rFonts w:hAnsiTheme="minorEastAsia"/>
        </w:rPr>
      </w:pPr>
      <w:bookmarkStart w:id="221" w:name="_Ref412540170"/>
      <w:bookmarkStart w:id="222" w:name="_Ref412540178"/>
      <w:bookmarkStart w:id="223" w:name="_Toc57055601"/>
      <w:bookmarkStart w:id="224" w:name="_Toc57062995"/>
      <w:bookmarkStart w:id="225" w:name="_Toc219809256"/>
      <w:bookmarkStart w:id="226" w:name="_Toc220013366"/>
      <w:r w:rsidRPr="00292AE8">
        <w:rPr>
          <w:rFonts w:hAnsiTheme="minorEastAsia" w:hint="eastAsia"/>
        </w:rPr>
        <w:t>電話帳取り込み方法</w:t>
      </w:r>
      <w:bookmarkEnd w:id="221"/>
      <w:bookmarkEnd w:id="222"/>
      <w:bookmarkEnd w:id="223"/>
      <w:bookmarkEnd w:id="224"/>
      <w:bookmarkEnd w:id="225"/>
      <w:bookmarkEnd w:id="226"/>
    </w:p>
    <w:p w14:paraId="72F8D879" w14:textId="77777777" w:rsidR="002C18FA" w:rsidRPr="00292AE8" w:rsidRDefault="002C18FA" w:rsidP="002C18FA">
      <w:pPr>
        <w:pStyle w:val="3"/>
        <w:numPr>
          <w:ilvl w:val="2"/>
          <w:numId w:val="5"/>
        </w:numPr>
        <w:topLinePunct w:val="0"/>
        <w:ind w:left="993"/>
        <w:jc w:val="both"/>
      </w:pPr>
      <w:r w:rsidRPr="00292AE8">
        <w:rPr>
          <w:rFonts w:hint="eastAsia"/>
        </w:rPr>
        <w:t>既存の Panasonic 電話帳ファイル(*.TXT)を取り込み、リボンのアイコンを利用してデータの追加や変更が簡単に編集できます。</w:t>
      </w:r>
    </w:p>
    <w:p w14:paraId="4F959F2E" w14:textId="152A7011" w:rsidR="002C18FA" w:rsidRPr="00292AE8" w:rsidRDefault="002C18FA" w:rsidP="002C18FA">
      <w:pPr>
        <w:pStyle w:val="3"/>
        <w:numPr>
          <w:ilvl w:val="2"/>
          <w:numId w:val="5"/>
        </w:numPr>
        <w:topLinePunct w:val="0"/>
        <w:ind w:left="993"/>
        <w:jc w:val="both"/>
      </w:pPr>
      <w:bookmarkStart w:id="227" w:name="_Hlk57142264"/>
      <w:r w:rsidRPr="00292AE8">
        <w:rPr>
          <w:rFonts w:hint="eastAsia"/>
        </w:rPr>
        <w:t>＜Pana電話帳編集＞タブの</w:t>
      </w:r>
      <w:bookmarkEnd w:id="227"/>
      <w:r w:rsidRPr="00292AE8">
        <w:rPr>
          <w:rFonts w:hint="eastAsia"/>
        </w:rPr>
        <w:t>＜電話帳取り込み＞をクリックすると「</w:t>
      </w:r>
      <w:r w:rsidRPr="00030674">
        <w:rPr>
          <w:color w:val="0070C0"/>
        </w:rPr>
        <w:fldChar w:fldCharType="begin"/>
      </w:r>
      <w:r w:rsidRPr="00030674">
        <w:rPr>
          <w:color w:val="0070C0"/>
        </w:rPr>
        <w:instrText xml:space="preserve"> </w:instrText>
      </w:r>
      <w:r w:rsidRPr="00030674">
        <w:rPr>
          <w:rFonts w:hint="eastAsia"/>
          <w:color w:val="0070C0"/>
        </w:rPr>
        <w:instrText>REF _Ref412465352 \h</w:instrText>
      </w:r>
      <w:r w:rsidRPr="00030674">
        <w:rPr>
          <w:color w:val="0070C0"/>
        </w:rPr>
        <w:instrText xml:space="preserve">  \* MERGEFORMAT </w:instrText>
      </w:r>
      <w:r w:rsidRPr="00030674">
        <w:rPr>
          <w:color w:val="0070C0"/>
        </w:rPr>
      </w:r>
      <w:r w:rsidRPr="00030674">
        <w:rPr>
          <w:color w:val="0070C0"/>
        </w:rPr>
        <w:fldChar w:fldCharType="separate"/>
      </w:r>
      <w:r w:rsidR="008B4C4C" w:rsidRPr="00030674">
        <w:rPr>
          <w:rFonts w:hint="eastAsia"/>
          <w:color w:val="0070C0"/>
        </w:rPr>
        <w:t xml:space="preserve">図 </w:t>
      </w:r>
      <w:r w:rsidR="008B4C4C" w:rsidRPr="00030674">
        <w:rPr>
          <w:noProof/>
          <w:color w:val="0070C0"/>
        </w:rPr>
        <w:t>12</w:t>
      </w:r>
      <w:r w:rsidR="008B4C4C" w:rsidRPr="00030674">
        <w:rPr>
          <w:rFonts w:hint="eastAsia"/>
          <w:color w:val="0070C0"/>
        </w:rPr>
        <w:t xml:space="preserve"> 電話帳取り込み</w:t>
      </w:r>
      <w:r w:rsidRPr="00030674">
        <w:rPr>
          <w:color w:val="0070C0"/>
        </w:rPr>
        <w:fldChar w:fldCharType="end"/>
      </w:r>
      <w:r w:rsidRPr="00292AE8">
        <w:rPr>
          <w:rFonts w:hint="eastAsia"/>
        </w:rPr>
        <w:t>」を表示します。</w:t>
      </w:r>
    </w:p>
    <w:p w14:paraId="3A08800D" w14:textId="77777777" w:rsidR="002C18FA" w:rsidRPr="00292AE8" w:rsidRDefault="002C18FA" w:rsidP="002C18FA">
      <w:pPr>
        <w:pStyle w:val="3"/>
        <w:numPr>
          <w:ilvl w:val="2"/>
          <w:numId w:val="5"/>
        </w:numPr>
        <w:topLinePunct w:val="0"/>
        <w:ind w:left="993"/>
        <w:jc w:val="both"/>
      </w:pPr>
      <w:r w:rsidRPr="00292AE8">
        <w:rPr>
          <w:rFonts w:hint="eastAsia"/>
          <w:noProof/>
        </w:rPr>
        <mc:AlternateContent>
          <mc:Choice Requires="wpg">
            <w:drawing>
              <wp:anchor distT="0" distB="0" distL="114300" distR="114300" simplePos="0" relativeHeight="251671552" behindDoc="0" locked="0" layoutInCell="1" allowOverlap="1" wp14:anchorId="595D612E" wp14:editId="5F8A3A39">
                <wp:simplePos x="0" y="0"/>
                <wp:positionH relativeFrom="margin">
                  <wp:posOffset>3526371</wp:posOffset>
                </wp:positionH>
                <wp:positionV relativeFrom="paragraph">
                  <wp:posOffset>-228073</wp:posOffset>
                </wp:positionV>
                <wp:extent cx="2233295" cy="1814830"/>
                <wp:effectExtent l="0" t="0" r="0" b="0"/>
                <wp:wrapSquare wrapText="bothSides"/>
                <wp:docPr id="8" name="グループ化 8"/>
                <wp:cNvGraphicFramePr/>
                <a:graphic xmlns:a="http://schemas.openxmlformats.org/drawingml/2006/main">
                  <a:graphicData uri="http://schemas.microsoft.com/office/word/2010/wordprocessingGroup">
                    <wpg:wgp>
                      <wpg:cNvGrpSpPr/>
                      <wpg:grpSpPr>
                        <a:xfrm>
                          <a:off x="0" y="0"/>
                          <a:ext cx="2233295" cy="1814830"/>
                          <a:chOff x="0" y="0"/>
                          <a:chExt cx="2233295" cy="1815225"/>
                        </a:xfrm>
                      </wpg:grpSpPr>
                      <wps:wsp>
                        <wps:cNvPr id="32" name="テキスト ボックス 32"/>
                        <wps:cNvSpPr txBox="1"/>
                        <wps:spPr>
                          <a:xfrm>
                            <a:off x="25879" y="1586575"/>
                            <a:ext cx="2147570" cy="228650"/>
                          </a:xfrm>
                          <a:prstGeom prst="rect">
                            <a:avLst/>
                          </a:prstGeom>
                          <a:solidFill>
                            <a:prstClr val="white"/>
                          </a:solidFill>
                          <a:ln>
                            <a:noFill/>
                          </a:ln>
                          <a:effectLst/>
                        </wps:spPr>
                        <wps:txbx>
                          <w:txbxContent>
                            <w:p w14:paraId="5FF0B15C" w14:textId="77777777" w:rsidR="002C18FA" w:rsidRPr="000F0337" w:rsidRDefault="002C18FA" w:rsidP="002C18FA">
                              <w:pPr>
                                <w:pStyle w:val="ab"/>
                                <w:rPr>
                                  <w:noProof/>
                                </w:rPr>
                              </w:pPr>
                              <w:bookmarkStart w:id="228" w:name="_Ref412465352"/>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1928B1">
                                <w:rPr>
                                  <w:noProof/>
                                </w:rPr>
                                <w:t>12</w:t>
                              </w:r>
                              <w:r>
                                <w:fldChar w:fldCharType="end"/>
                              </w:r>
                              <w:r>
                                <w:rPr>
                                  <w:rFonts w:hint="eastAsia"/>
                                </w:rPr>
                                <w:t xml:space="preserve"> 電話帳取り込み</w:t>
                              </w:r>
                              <w:bookmarkEnd w:id="22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7" name="図 7"/>
                          <pic:cNvPicPr>
                            <a:picLocks noChangeAspect="1"/>
                          </pic:cNvPicPr>
                        </pic:nvPicPr>
                        <pic:blipFill>
                          <a:blip r:embed="rId30">
                            <a:extLst>
                              <a:ext uri="{28A0092B-C50C-407E-A947-70E740481C1C}">
                                <a14:useLocalDpi xmlns:a14="http://schemas.microsoft.com/office/drawing/2010/main" val="0"/>
                              </a:ext>
                            </a:extLst>
                          </a:blip>
                          <a:stretch>
                            <a:fillRect/>
                          </a:stretch>
                        </pic:blipFill>
                        <pic:spPr>
                          <a:xfrm>
                            <a:off x="0" y="0"/>
                            <a:ext cx="2233295" cy="1567180"/>
                          </a:xfrm>
                          <a:prstGeom prst="rect">
                            <a:avLst/>
                          </a:prstGeom>
                        </pic:spPr>
                      </pic:pic>
                    </wpg:wgp>
                  </a:graphicData>
                </a:graphic>
              </wp:anchor>
            </w:drawing>
          </mc:Choice>
          <mc:Fallback>
            <w:pict>
              <v:group w14:anchorId="595D612E" id="グループ化 8" o:spid="_x0000_s1061" style="position:absolute;left:0;text-align:left;margin-left:277.65pt;margin-top:-17.95pt;width:175.85pt;height:142.9pt;z-index:251671552;mso-position-horizontal-relative:margin;mso-position-vertical-relative:text" coordsize="22332,1815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">
                <v:shape id="テキスト ボックス 32" o:spid="_x0000_s1062" type="#_x0000_t202" style="position:absolute;left:258;top:15865;width:21476;height:22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" stroked="f">
                  <v:textbox style="mso-fit-shape-to-text:t" inset="0,0,0,0">
                    <w:txbxContent>
                      <w:p w14:paraId="5FF0B15C" w14:textId="77777777" w:rsidR="002C18FA" w:rsidRPr="000F0337" w:rsidRDefault="002C18FA" w:rsidP="002C18FA">
                        <w:pPr>
                          <w:pStyle w:val="ab"/>
                          <w:rPr>
                            <w:noProof/>
                          </w:rPr>
                        </w:pPr>
                        <w:bookmarkStart w:id="240" w:name="_Ref412465352"/>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1928B1">
                          <w:rPr>
                            <w:noProof/>
                          </w:rPr>
                          <w:t>12</w:t>
                        </w:r>
                        <w:r>
                          <w:fldChar w:fldCharType="end"/>
                        </w:r>
                        <w:r>
                          <w:rPr>
                            <w:rFonts w:hint="eastAsia"/>
                          </w:rPr>
                          <w:t xml:space="preserve"> 電話帳取り込み</w:t>
                        </w:r>
                        <w:bookmarkEnd w:id="240"/>
                      </w:p>
                    </w:txbxContent>
                  </v:textbox>
                </v:shape>
                <v:shape id="図 7" o:spid="_x0000_s1063" type="#_x0000_t75" style="position:absolute;width:22332;height:156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">
                  <v:imagedata r:id="rId31" o:title=""/>
                </v:shape>
                <w10:wrap type="square" anchorx="margin"/>
              </v:group>
            </w:pict>
          </mc:Fallback>
        </mc:AlternateContent>
      </w:r>
      <w:r w:rsidRPr="00292AE8">
        <w:rPr>
          <w:rFonts w:hint="eastAsia"/>
        </w:rPr>
        <w:t>「ドライブ名」リストの【プログラムと同場所】を選んだ場合は本プログラムと同じフォルダを開きます。</w:t>
      </w:r>
      <w:r w:rsidRPr="00292AE8">
        <w:br/>
      </w:r>
      <w:r w:rsidRPr="00292AE8">
        <w:rPr>
          <w:rFonts w:hint="eastAsia"/>
        </w:rPr>
        <w:t>「SDメモリーカード」が装着してあり同ドライブから取り込む場合は電話帳ファイル(*.TXT)のあるフォルダを開きます。</w:t>
      </w:r>
    </w:p>
    <w:p w14:paraId="7325527A" w14:textId="5F25A16A" w:rsidR="002C18FA" w:rsidRPr="00292AE8" w:rsidRDefault="002C18FA" w:rsidP="002C18FA">
      <w:pPr>
        <w:pStyle w:val="3"/>
        <w:numPr>
          <w:ilvl w:val="2"/>
          <w:numId w:val="5"/>
        </w:numPr>
        <w:topLinePunct w:val="0"/>
        <w:ind w:left="993"/>
        <w:jc w:val="both"/>
      </w:pPr>
      <w:r w:rsidRPr="00292AE8">
        <w:rPr>
          <w:rFonts w:hint="eastAsia"/>
        </w:rPr>
        <w:t>「SDメモリーカード」から取り込む場合は事前にスロットに装着してください。「ドライブ名」ドロップリストから「</w:t>
      </w:r>
      <w:r w:rsidRPr="00030674">
        <w:rPr>
          <w:color w:val="0070C0"/>
        </w:rPr>
        <w:fldChar w:fldCharType="begin"/>
      </w:r>
      <w:r w:rsidRPr="00030674">
        <w:rPr>
          <w:color w:val="0070C0"/>
        </w:rPr>
        <w:instrText xml:space="preserve"> </w:instrText>
      </w:r>
      <w:r w:rsidRPr="00030674">
        <w:rPr>
          <w:rFonts w:hint="eastAsia"/>
          <w:color w:val="0070C0"/>
        </w:rPr>
        <w:instrText>REF _Ref412465506 \w \h</w:instrText>
      </w:r>
      <w:r w:rsidRPr="00030674">
        <w:rPr>
          <w:color w:val="0070C0"/>
        </w:rPr>
        <w:instrText xml:space="preserve">  \* MERGEFORMAT </w:instrText>
      </w:r>
      <w:r w:rsidRPr="00030674">
        <w:rPr>
          <w:color w:val="0070C0"/>
        </w:rPr>
      </w:r>
      <w:r w:rsidRPr="00030674">
        <w:rPr>
          <w:color w:val="0070C0"/>
        </w:rPr>
        <w:fldChar w:fldCharType="separate"/>
      </w:r>
      <w:r w:rsidR="008B4C4C" w:rsidRPr="00030674">
        <w:rPr>
          <w:rFonts w:hint="eastAsia"/>
          <w:color w:val="0070C0"/>
        </w:rPr>
        <w:t>６</w:t>
      </w:r>
      <w:r w:rsidR="008B4C4C" w:rsidRPr="00030674">
        <w:rPr>
          <w:color w:val="0070C0"/>
        </w:rPr>
        <w:t>(6)6)</w:t>
      </w:r>
      <w:r w:rsidRPr="00030674">
        <w:rPr>
          <w:color w:val="0070C0"/>
        </w:rPr>
        <w:fldChar w:fldCharType="end"/>
      </w:r>
      <w:r w:rsidRPr="00292AE8">
        <w:rPr>
          <w:rFonts w:hint="eastAsia"/>
        </w:rPr>
        <w:t>」で説明したように「F\」などを選択して「SDカード」から直接取り込むことも可能です。未装着の場合は「ドライブ名」を表示しません。</w:t>
      </w:r>
    </w:p>
    <w:p w14:paraId="79DA17C4" w14:textId="77777777" w:rsidR="002C18FA" w:rsidRPr="00292AE8" w:rsidRDefault="002C18FA" w:rsidP="002C18FA">
      <w:pPr>
        <w:pStyle w:val="3"/>
        <w:numPr>
          <w:ilvl w:val="2"/>
          <w:numId w:val="5"/>
        </w:numPr>
        <w:topLinePunct w:val="0"/>
        <w:ind w:left="993"/>
        <w:jc w:val="both"/>
      </w:pPr>
      <w:bookmarkStart w:id="229" w:name="_Ref412466038"/>
      <w:r w:rsidRPr="00292AE8">
        <w:rPr>
          <w:rFonts w:hint="eastAsia"/>
        </w:rPr>
        <w:t>「SDメモリーカード」とUSBメモリーはドライブ名を選択する上で区別がつかないので事前にUSBメモリー</w:t>
      </w:r>
      <w:r>
        <w:rPr>
          <w:rFonts w:hint="eastAsia"/>
        </w:rPr>
        <w:t>を</w:t>
      </w:r>
      <w:r w:rsidRPr="00292AE8">
        <w:rPr>
          <w:rFonts w:hint="eastAsia"/>
        </w:rPr>
        <w:t>抜いて置いてください。</w:t>
      </w:r>
      <w:r>
        <w:br/>
      </w:r>
      <w:r w:rsidRPr="00292AE8">
        <w:rPr>
          <w:rFonts w:hint="eastAsia"/>
        </w:rPr>
        <w:t>SDメモリーカードのフォルダ</w:t>
      </w:r>
      <w:r>
        <w:rPr>
          <w:rFonts w:hint="eastAsia"/>
        </w:rPr>
        <w:t>のドライブがF:\の場合の</w:t>
      </w:r>
      <w:r w:rsidRPr="00292AE8">
        <w:rPr>
          <w:rFonts w:hint="eastAsia"/>
        </w:rPr>
        <w:t>例は次のとおりです。</w:t>
      </w:r>
      <w:r w:rsidRPr="00292AE8">
        <w:br/>
      </w:r>
      <w:r w:rsidRPr="00292AE8">
        <w:rPr>
          <w:rFonts w:hint="eastAsia"/>
        </w:rPr>
        <w:t>例：　F:\PRIVATE\MEIGROUP\PCC\PCC_DAT\ADDRESS\00000000.TXT</w:t>
      </w:r>
      <w:bookmarkEnd w:id="229"/>
    </w:p>
    <w:p w14:paraId="3ECEA760" w14:textId="77777777" w:rsidR="002C18FA" w:rsidRPr="00292AE8" w:rsidRDefault="002C18FA" w:rsidP="002C18FA">
      <w:pPr>
        <w:pStyle w:val="3"/>
        <w:numPr>
          <w:ilvl w:val="2"/>
          <w:numId w:val="5"/>
        </w:numPr>
        <w:topLinePunct w:val="0"/>
        <w:ind w:left="993"/>
        <w:jc w:val="both"/>
      </w:pPr>
      <w:r w:rsidRPr="00292AE8">
        <w:rPr>
          <w:rFonts w:hint="eastAsia"/>
        </w:rPr>
        <w:t>「SDメモリーカード」が装着してあるドライブで</w:t>
      </w:r>
      <w:r>
        <w:rPr>
          <w:rFonts w:hint="eastAsia"/>
        </w:rPr>
        <w:t>、</w:t>
      </w:r>
      <w:r w:rsidRPr="00292AE8">
        <w:rPr>
          <w:rFonts w:hint="eastAsia"/>
        </w:rPr>
        <w:t>上記例のフォルダが無い場合で「F:\」などのルートディレクトリーに電話帳ファイル(*.TXT)があっても</w:t>
      </w:r>
      <w:r>
        <w:rPr>
          <w:rFonts w:hint="eastAsia"/>
        </w:rPr>
        <w:t>取り込みはできないので</w:t>
      </w:r>
      <w:r w:rsidRPr="00292AE8">
        <w:rPr>
          <w:rFonts w:hint="eastAsia"/>
        </w:rPr>
        <w:t>「ドライブ名」リストの【プログラムと同場所】を</w:t>
      </w:r>
      <w:r>
        <w:rPr>
          <w:rFonts w:hint="eastAsia"/>
        </w:rPr>
        <w:t>表示します。</w:t>
      </w:r>
      <w:r w:rsidRPr="00292AE8">
        <w:rPr>
          <w:rFonts w:hint="eastAsia"/>
        </w:rPr>
        <w:t>「SDメモリーカード」ドライブなどへ移動して「*.TXT」を選択して</w:t>
      </w:r>
      <w:r>
        <w:rPr>
          <w:rFonts w:hint="eastAsia"/>
        </w:rPr>
        <w:t>取り込みして</w:t>
      </w:r>
      <w:r w:rsidRPr="00292AE8">
        <w:rPr>
          <w:rFonts w:hint="eastAsia"/>
        </w:rPr>
        <w:t>ください。＜Pana電話帳編集＞―＜電話帳書き出し＞</w:t>
      </w:r>
      <w:r>
        <w:rPr>
          <w:rFonts w:hint="eastAsia"/>
        </w:rPr>
        <w:t>プログラムにより正常な場所に保存した場合は「F:\」などのルートディレクトリーに有った</w:t>
      </w:r>
      <w:r w:rsidRPr="00292AE8">
        <w:rPr>
          <w:rFonts w:hint="eastAsia"/>
        </w:rPr>
        <w:t>電話帳ファイル(*.TXT)</w:t>
      </w:r>
      <w:r>
        <w:rPr>
          <w:rFonts w:hint="eastAsia"/>
        </w:rPr>
        <w:t>を削除してください。この項の意味がよくわからない場合は気にしないで飛ばして次項に進んでください。</w:t>
      </w:r>
    </w:p>
    <w:p w14:paraId="18F7DA61" w14:textId="70676599" w:rsidR="002C18FA" w:rsidRPr="00292AE8" w:rsidRDefault="002C18FA" w:rsidP="002C18FA">
      <w:pPr>
        <w:pStyle w:val="3"/>
        <w:numPr>
          <w:ilvl w:val="2"/>
          <w:numId w:val="5"/>
        </w:numPr>
        <w:topLinePunct w:val="0"/>
        <w:ind w:left="993"/>
        <w:jc w:val="both"/>
      </w:pPr>
      <w:r w:rsidRPr="00292AE8">
        <w:rPr>
          <w:rFonts w:hint="eastAsia"/>
        </w:rPr>
        <w:lastRenderedPageBreak/>
        <w:t>「ドライブ名」リスト【プログラムと同場所】を選んだ場合上記「</w:t>
      </w:r>
      <w:r w:rsidRPr="00030674">
        <w:rPr>
          <w:color w:val="0070C0"/>
        </w:rPr>
        <w:fldChar w:fldCharType="begin"/>
      </w:r>
      <w:r w:rsidRPr="00030674">
        <w:rPr>
          <w:color w:val="0070C0"/>
        </w:rPr>
        <w:instrText xml:space="preserve"> </w:instrText>
      </w:r>
      <w:r w:rsidRPr="00030674">
        <w:rPr>
          <w:rFonts w:hint="eastAsia"/>
          <w:color w:val="0070C0"/>
        </w:rPr>
        <w:instrText>REF _Ref412466038 \n \h</w:instrText>
      </w:r>
      <w:r w:rsidRPr="00030674">
        <w:rPr>
          <w:color w:val="0070C0"/>
        </w:rPr>
        <w:instrText xml:space="preserve">  \* MERGEFORMAT </w:instrText>
      </w:r>
      <w:r w:rsidRPr="00030674">
        <w:rPr>
          <w:color w:val="0070C0"/>
        </w:rPr>
      </w:r>
      <w:r w:rsidRPr="00030674">
        <w:rPr>
          <w:color w:val="0070C0"/>
        </w:rPr>
        <w:fldChar w:fldCharType="separate"/>
      </w:r>
      <w:r w:rsidR="008B4C4C" w:rsidRPr="00030674">
        <w:rPr>
          <w:color w:val="0070C0"/>
        </w:rPr>
        <w:t>5)</w:t>
      </w:r>
      <w:r w:rsidRPr="00030674">
        <w:rPr>
          <w:color w:val="0070C0"/>
        </w:rPr>
        <w:fldChar w:fldCharType="end"/>
      </w:r>
      <w:r w:rsidRPr="00292AE8">
        <w:rPr>
          <w:rFonts w:hint="eastAsia"/>
        </w:rPr>
        <w:t>」項の例で示すフォルダはありません</w:t>
      </w:r>
      <w:r>
        <w:rPr>
          <w:rFonts w:hint="eastAsia"/>
        </w:rPr>
        <w:t>。</w:t>
      </w:r>
      <w:r w:rsidRPr="00292AE8">
        <w:rPr>
          <w:rFonts w:hint="eastAsia"/>
        </w:rPr>
        <w:t>電話帳ファイル</w:t>
      </w:r>
      <w:r w:rsidR="0052312E">
        <w:rPr>
          <w:rFonts w:hint="eastAsia"/>
        </w:rPr>
        <w:t>「00000000.TXT」</w:t>
      </w:r>
      <w:r w:rsidRPr="00292AE8">
        <w:rPr>
          <w:rFonts w:hint="eastAsia"/>
        </w:rPr>
        <w:t>を選択して取り込んでください。</w:t>
      </w:r>
    </w:p>
    <w:p w14:paraId="7781802B" w14:textId="77777777" w:rsidR="002C18FA" w:rsidRPr="00292AE8" w:rsidRDefault="002C18FA" w:rsidP="002C18FA">
      <w:pPr>
        <w:pStyle w:val="3"/>
        <w:numPr>
          <w:ilvl w:val="2"/>
          <w:numId w:val="5"/>
        </w:numPr>
        <w:topLinePunct w:val="0"/>
        <w:ind w:left="993"/>
        <w:jc w:val="both"/>
      </w:pPr>
      <w:r w:rsidRPr="00292AE8">
        <w:rPr>
          <w:rFonts w:hint="eastAsia"/>
        </w:rPr>
        <w:t>「開く」ボタンをクリックします。</w:t>
      </w:r>
    </w:p>
    <w:p w14:paraId="3E1EF605" w14:textId="1C107468" w:rsidR="002C18FA" w:rsidRPr="00292AE8" w:rsidRDefault="002C18FA" w:rsidP="002C18FA">
      <w:pPr>
        <w:pStyle w:val="3"/>
        <w:numPr>
          <w:ilvl w:val="2"/>
          <w:numId w:val="5"/>
        </w:numPr>
        <w:topLinePunct w:val="0"/>
        <w:ind w:left="993"/>
        <w:jc w:val="both"/>
      </w:pPr>
      <w:r w:rsidRPr="00292AE8">
        <w:rPr>
          <w:rFonts w:hint="eastAsia"/>
        </w:rPr>
        <w:t>「電話帳テキストファイルを選択」ダイアログボックスが開き電話帳ファイル</w:t>
      </w:r>
      <w:r w:rsidR="00FF5925">
        <w:rPr>
          <w:rFonts w:hint="eastAsia"/>
        </w:rPr>
        <w:t>「00000000.TXT」</w:t>
      </w:r>
      <w:r w:rsidRPr="00292AE8">
        <w:rPr>
          <w:rFonts w:hint="eastAsia"/>
        </w:rPr>
        <w:t>の選択が済むと＜OK＞ボタンを押してください。</w:t>
      </w:r>
    </w:p>
    <w:bookmarkStart w:id="230" w:name="_Toc57055602"/>
    <w:bookmarkStart w:id="231" w:name="_Toc57062996"/>
    <w:bookmarkStart w:id="232" w:name="_Toc219809257"/>
    <w:bookmarkStart w:id="233" w:name="_Toc220013367"/>
    <w:p w14:paraId="44D0F628" w14:textId="3E4E82E9" w:rsidR="002C18FA" w:rsidRPr="00292AE8" w:rsidRDefault="00FF5925" w:rsidP="002C18FA">
      <w:pPr>
        <w:pStyle w:val="2"/>
        <w:numPr>
          <w:ilvl w:val="1"/>
          <w:numId w:val="5"/>
        </w:numPr>
        <w:jc w:val="both"/>
        <w:rPr>
          <w:rFonts w:hAnsiTheme="minorEastAsia"/>
        </w:rPr>
      </w:pPr>
      <w:r w:rsidRPr="00292AE8">
        <w:rPr>
          <w:rFonts w:hint="eastAsia"/>
          <w:noProof/>
        </w:rPr>
        <mc:AlternateContent>
          <mc:Choice Requires="wpg">
            <w:drawing>
              <wp:anchor distT="0" distB="0" distL="114300" distR="114300" simplePos="0" relativeHeight="251673600" behindDoc="0" locked="0" layoutInCell="1" allowOverlap="1" wp14:anchorId="5C5B8045" wp14:editId="777FCEDA">
                <wp:simplePos x="0" y="0"/>
                <wp:positionH relativeFrom="margin">
                  <wp:align>right</wp:align>
                </wp:positionH>
                <wp:positionV relativeFrom="paragraph">
                  <wp:posOffset>19162</wp:posOffset>
                </wp:positionV>
                <wp:extent cx="1830070" cy="1608455"/>
                <wp:effectExtent l="0" t="0" r="0" b="0"/>
                <wp:wrapSquare wrapText="bothSides"/>
                <wp:docPr id="16" name="グループ化 16"/>
                <wp:cNvGraphicFramePr/>
                <a:graphic xmlns:a="http://schemas.openxmlformats.org/drawingml/2006/main">
                  <a:graphicData uri="http://schemas.microsoft.com/office/word/2010/wordprocessingGroup">
                    <wpg:wgp>
                      <wpg:cNvGrpSpPr/>
                      <wpg:grpSpPr>
                        <a:xfrm>
                          <a:off x="0" y="0"/>
                          <a:ext cx="1830070" cy="1608455"/>
                          <a:chOff x="0" y="0"/>
                          <a:chExt cx="1830442" cy="1608468"/>
                        </a:xfrm>
                      </wpg:grpSpPr>
                      <wps:wsp>
                        <wps:cNvPr id="35" name="テキスト ボックス 35"/>
                        <wps:cNvSpPr txBox="1"/>
                        <wps:spPr>
                          <a:xfrm>
                            <a:off x="0" y="1379866"/>
                            <a:ext cx="1819645" cy="228602"/>
                          </a:xfrm>
                          <a:prstGeom prst="rect">
                            <a:avLst/>
                          </a:prstGeom>
                          <a:solidFill>
                            <a:prstClr val="white"/>
                          </a:solidFill>
                          <a:ln>
                            <a:noFill/>
                          </a:ln>
                          <a:effectLst/>
                        </wps:spPr>
                        <wps:txbx>
                          <w:txbxContent>
                            <w:p w14:paraId="7E86E188" w14:textId="77777777" w:rsidR="002C18FA" w:rsidRPr="005564DB" w:rsidRDefault="002C18FA" w:rsidP="002C18FA">
                              <w:pPr>
                                <w:pStyle w:val="ab"/>
                              </w:pPr>
                              <w:bookmarkStart w:id="234" w:name="_Ref57228113"/>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1928B1">
                                <w:rPr>
                                  <w:noProof/>
                                </w:rPr>
                                <w:t>13</w:t>
                              </w:r>
                              <w:r>
                                <w:fldChar w:fldCharType="end"/>
                              </w:r>
                              <w:r>
                                <w:rPr>
                                  <w:rFonts w:hint="eastAsia"/>
                                </w:rPr>
                                <w:t xml:space="preserve"> 検索</w:t>
                              </w:r>
                              <w:bookmarkEnd w:id="23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5" name="図 15"/>
                          <pic:cNvPicPr>
                            <a:picLocks noChangeAspect="1"/>
                          </pic:cNvPicPr>
                        </pic:nvPicPr>
                        <pic:blipFill>
                          <a:blip r:embed="rId32">
                            <a:extLst>
                              <a:ext uri="{28A0092B-C50C-407E-A947-70E740481C1C}">
                                <a14:useLocalDpi xmlns:a14="http://schemas.microsoft.com/office/drawing/2010/main" val="0"/>
                              </a:ext>
                            </a:extLst>
                          </a:blip>
                          <a:stretch>
                            <a:fillRect/>
                          </a:stretch>
                        </pic:blipFill>
                        <pic:spPr>
                          <a:xfrm>
                            <a:off x="8627" y="0"/>
                            <a:ext cx="1821815" cy="1379855"/>
                          </a:xfrm>
                          <a:prstGeom prst="rect">
                            <a:avLst/>
                          </a:prstGeom>
                        </pic:spPr>
                      </pic:pic>
                    </wpg:wgp>
                  </a:graphicData>
                </a:graphic>
              </wp:anchor>
            </w:drawing>
          </mc:Choice>
          <mc:Fallback>
            <w:pict>
              <v:group w14:anchorId="5C5B8045" id="グループ化 16" o:spid="_x0000_s1064" style="position:absolute;left:0;text-align:left;margin-left:92.9pt;margin-top:1.5pt;width:144.1pt;height:126.65pt;z-index:251673600;mso-position-horizontal:right;mso-position-horizontal-relative:margin;mso-position-vertical-relative:text" coordsize="18304,16084"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&#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">
                <v:shape id="テキスト ボックス 35" o:spid="_x0000_s1065" type="#_x0000_t202" style="position:absolute;top:13798;width:1819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" stroked="f">
                  <v:textbox style="mso-fit-shape-to-text:t" inset="0,0,0,0">
                    <w:txbxContent>
                      <w:p w14:paraId="7E86E188" w14:textId="77777777" w:rsidR="002C18FA" w:rsidRPr="005564DB" w:rsidRDefault="002C18FA" w:rsidP="002C18FA">
                        <w:pPr>
                          <w:pStyle w:val="ab"/>
                        </w:pPr>
                        <w:bookmarkStart w:id="247" w:name="_Ref57228113"/>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1928B1">
                          <w:rPr>
                            <w:noProof/>
                          </w:rPr>
                          <w:t>13</w:t>
                        </w:r>
                        <w:r>
                          <w:fldChar w:fldCharType="end"/>
                        </w:r>
                        <w:r>
                          <w:rPr>
                            <w:rFonts w:hint="eastAsia"/>
                          </w:rPr>
                          <w:t xml:space="preserve"> 検索</w:t>
                        </w:r>
                        <w:bookmarkEnd w:id="247"/>
                      </w:p>
                    </w:txbxContent>
                  </v:textbox>
                </v:shape>
                <v:shape id="図 15" o:spid="_x0000_s1066" type="#_x0000_t75" style="position:absolute;left:86;width:18218;height:137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">
                  <v:imagedata r:id="rId33" o:title=""/>
                </v:shape>
                <w10:wrap type="square" anchorx="margin"/>
              </v:group>
            </w:pict>
          </mc:Fallback>
        </mc:AlternateContent>
      </w:r>
      <w:r w:rsidR="002C18FA" w:rsidRPr="00292AE8">
        <w:rPr>
          <w:rFonts w:hAnsiTheme="minorEastAsia" w:hint="eastAsia"/>
        </w:rPr>
        <w:t>シート内の個別のセルのデータを検索</w:t>
      </w:r>
      <w:bookmarkEnd w:id="230"/>
      <w:bookmarkEnd w:id="231"/>
      <w:bookmarkEnd w:id="232"/>
      <w:bookmarkEnd w:id="233"/>
    </w:p>
    <w:p w14:paraId="1F803C4B" w14:textId="77777777" w:rsidR="002C18FA" w:rsidRPr="00292AE8" w:rsidRDefault="002C18FA" w:rsidP="002C18FA">
      <w:pPr>
        <w:pStyle w:val="3"/>
        <w:numPr>
          <w:ilvl w:val="2"/>
          <w:numId w:val="5"/>
        </w:numPr>
        <w:topLinePunct w:val="0"/>
        <w:ind w:left="993"/>
        <w:jc w:val="both"/>
      </w:pPr>
      <w:r w:rsidRPr="00292AE8">
        <w:rPr>
          <w:rFonts w:hint="eastAsia"/>
        </w:rPr>
        <w:t>＜Pana電話帳編集＞タブの＜名前検索＞をクリックします。</w:t>
      </w:r>
    </w:p>
    <w:p w14:paraId="1595C1F8" w14:textId="7A950024" w:rsidR="002C18FA" w:rsidRPr="00292AE8" w:rsidRDefault="002C18FA" w:rsidP="002C18FA">
      <w:pPr>
        <w:pStyle w:val="3"/>
        <w:numPr>
          <w:ilvl w:val="2"/>
          <w:numId w:val="5"/>
        </w:numPr>
        <w:topLinePunct w:val="0"/>
        <w:ind w:left="993"/>
        <w:jc w:val="both"/>
      </w:pPr>
      <w:r>
        <w:rPr>
          <w:rFonts w:hint="eastAsia"/>
        </w:rPr>
        <w:t>「</w:t>
      </w:r>
      <w:r w:rsidRPr="00030674">
        <w:rPr>
          <w:color w:val="0070C0"/>
        </w:rPr>
        <w:fldChar w:fldCharType="begin"/>
      </w:r>
      <w:r w:rsidRPr="00030674">
        <w:rPr>
          <w:color w:val="0070C0"/>
        </w:rPr>
        <w:instrText xml:space="preserve"> </w:instrText>
      </w:r>
      <w:r w:rsidRPr="00030674">
        <w:rPr>
          <w:rFonts w:hint="eastAsia"/>
          <w:color w:val="0070C0"/>
        </w:rPr>
        <w:instrText>REF _Ref57228113 \h</w:instrText>
      </w:r>
      <w:r w:rsidRPr="00030674">
        <w:rPr>
          <w:color w:val="0070C0"/>
        </w:rPr>
        <w:instrText xml:space="preserve"> </w:instrText>
      </w:r>
      <w:r w:rsidRPr="00030674">
        <w:rPr>
          <w:color w:val="0070C0"/>
        </w:rPr>
      </w:r>
      <w:r w:rsidRPr="00030674">
        <w:rPr>
          <w:color w:val="0070C0"/>
        </w:rPr>
        <w:fldChar w:fldCharType="separate"/>
      </w:r>
      <w:r w:rsidR="008B4C4C" w:rsidRPr="00030674">
        <w:rPr>
          <w:rFonts w:hint="eastAsia"/>
          <w:color w:val="0070C0"/>
        </w:rPr>
        <w:t xml:space="preserve">図 </w:t>
      </w:r>
      <w:r w:rsidR="008B4C4C" w:rsidRPr="00030674">
        <w:rPr>
          <w:noProof/>
          <w:color w:val="0070C0"/>
        </w:rPr>
        <w:t>13</w:t>
      </w:r>
      <w:r w:rsidR="008B4C4C" w:rsidRPr="00030674">
        <w:rPr>
          <w:rFonts w:hint="eastAsia"/>
          <w:color w:val="0070C0"/>
        </w:rPr>
        <w:t xml:space="preserve"> 検索</w:t>
      </w:r>
      <w:r w:rsidRPr="00030674">
        <w:rPr>
          <w:color w:val="0070C0"/>
        </w:rPr>
        <w:fldChar w:fldCharType="end"/>
      </w:r>
      <w:r>
        <w:rPr>
          <w:rFonts w:hint="eastAsia"/>
        </w:rPr>
        <w:t>」の図を表示するので</w:t>
      </w:r>
      <w:r w:rsidRPr="00292AE8">
        <w:rPr>
          <w:rFonts w:hint="eastAsia"/>
        </w:rPr>
        <w:t>「検索文字列」ボックスに検索する文字列を入力します。</w:t>
      </w:r>
    </w:p>
    <w:p w14:paraId="2D3F0DD4" w14:textId="77777777" w:rsidR="002C18FA" w:rsidRPr="00292AE8" w:rsidRDefault="002C18FA" w:rsidP="002C18FA">
      <w:pPr>
        <w:pStyle w:val="3"/>
        <w:numPr>
          <w:ilvl w:val="2"/>
          <w:numId w:val="5"/>
        </w:numPr>
        <w:topLinePunct w:val="0"/>
        <w:ind w:left="993"/>
        <w:jc w:val="both"/>
      </w:pPr>
      <w:r w:rsidRPr="00292AE8">
        <w:rPr>
          <w:rFonts w:hint="eastAsia"/>
        </w:rPr>
        <w:t>「あいまい検索」を選択した場合はセルの文字列の一部分でも検索できます。</w:t>
      </w:r>
    </w:p>
    <w:p w14:paraId="67024379" w14:textId="77777777" w:rsidR="002C18FA" w:rsidRPr="00292AE8" w:rsidRDefault="002C18FA" w:rsidP="002C18FA">
      <w:pPr>
        <w:pStyle w:val="3"/>
        <w:numPr>
          <w:ilvl w:val="2"/>
          <w:numId w:val="5"/>
        </w:numPr>
        <w:topLinePunct w:val="0"/>
        <w:ind w:left="993"/>
        <w:jc w:val="both"/>
      </w:pPr>
      <w:r w:rsidRPr="00292AE8">
        <w:rPr>
          <w:rFonts w:hint="eastAsia"/>
        </w:rPr>
        <w:t>「完全一致文字列」を選択した場合はセルの文字列のすべてが完全に一致する文字列でないと検索できません。</w:t>
      </w:r>
    </w:p>
    <w:p w14:paraId="5CE36168" w14:textId="77777777" w:rsidR="002C18FA" w:rsidRPr="00292AE8" w:rsidRDefault="002C18FA" w:rsidP="002C18FA">
      <w:pPr>
        <w:pStyle w:val="3"/>
        <w:numPr>
          <w:ilvl w:val="2"/>
          <w:numId w:val="5"/>
        </w:numPr>
        <w:topLinePunct w:val="0"/>
        <w:ind w:left="993"/>
        <w:jc w:val="both"/>
      </w:pPr>
      <w:r w:rsidRPr="00292AE8">
        <w:rPr>
          <w:rFonts w:hint="eastAsia"/>
        </w:rPr>
        <w:t>「エラーカラーの検索」を選択した場合は＜Pana電話帳編集＞タブの＜シートのA～D列エラー調査＞を実行して「エラーカラー」が付けられたセルを検索します。</w:t>
      </w:r>
    </w:p>
    <w:p w14:paraId="1A1CB491" w14:textId="77777777" w:rsidR="002C18FA" w:rsidRPr="00292AE8" w:rsidRDefault="002C18FA" w:rsidP="002C18FA">
      <w:pPr>
        <w:pStyle w:val="2"/>
        <w:numPr>
          <w:ilvl w:val="1"/>
          <w:numId w:val="5"/>
        </w:numPr>
        <w:jc w:val="both"/>
        <w:rPr>
          <w:rFonts w:hAnsiTheme="minorEastAsia"/>
        </w:rPr>
      </w:pPr>
      <w:bookmarkStart w:id="235" w:name="_Toc57055603"/>
      <w:bookmarkStart w:id="236" w:name="_Toc57062997"/>
      <w:bookmarkStart w:id="237" w:name="_Toc219809258"/>
      <w:bookmarkStart w:id="238" w:name="_Toc220013368"/>
      <w:r w:rsidRPr="00292AE8">
        <w:rPr>
          <w:rFonts w:hAnsiTheme="minorEastAsia" w:hint="eastAsia"/>
        </w:rPr>
        <w:t>シートのA～D列エラー調査</w:t>
      </w:r>
      <w:bookmarkEnd w:id="235"/>
      <w:bookmarkEnd w:id="236"/>
      <w:bookmarkEnd w:id="237"/>
      <w:bookmarkEnd w:id="238"/>
    </w:p>
    <w:p w14:paraId="5A47D3B9" w14:textId="77777777" w:rsidR="002C18FA" w:rsidRPr="00292AE8" w:rsidRDefault="002C18FA" w:rsidP="002C18FA">
      <w:pPr>
        <w:pStyle w:val="3"/>
        <w:numPr>
          <w:ilvl w:val="2"/>
          <w:numId w:val="5"/>
        </w:numPr>
        <w:topLinePunct w:val="0"/>
        <w:ind w:left="993"/>
        <w:jc w:val="both"/>
      </w:pPr>
      <w:r w:rsidRPr="00292AE8">
        <w:rPr>
          <w:rFonts w:hint="eastAsia"/>
          <w:noProof/>
        </w:rPr>
        <mc:AlternateContent>
          <mc:Choice Requires="wpg">
            <w:drawing>
              <wp:anchor distT="0" distB="0" distL="114300" distR="114300" simplePos="0" relativeHeight="251674624" behindDoc="0" locked="0" layoutInCell="1" allowOverlap="1" wp14:anchorId="756F81D0" wp14:editId="7D2F8165">
                <wp:simplePos x="0" y="0"/>
                <wp:positionH relativeFrom="column">
                  <wp:posOffset>3482116</wp:posOffset>
                </wp:positionH>
                <wp:positionV relativeFrom="paragraph">
                  <wp:posOffset>694167</wp:posOffset>
                </wp:positionV>
                <wp:extent cx="2177415" cy="1503045"/>
                <wp:effectExtent l="0" t="0" r="0" b="1905"/>
                <wp:wrapSquare wrapText="bothSides"/>
                <wp:docPr id="18" name="グループ化 18"/>
                <wp:cNvGraphicFramePr/>
                <a:graphic xmlns:a="http://schemas.openxmlformats.org/drawingml/2006/main">
                  <a:graphicData uri="http://schemas.microsoft.com/office/word/2010/wordprocessingGroup">
                    <wpg:wgp>
                      <wpg:cNvGrpSpPr/>
                      <wpg:grpSpPr>
                        <a:xfrm>
                          <a:off x="0" y="0"/>
                          <a:ext cx="2177415" cy="1503045"/>
                          <a:chOff x="0" y="0"/>
                          <a:chExt cx="2177415" cy="1503405"/>
                        </a:xfrm>
                      </wpg:grpSpPr>
                      <wps:wsp>
                        <wps:cNvPr id="38" name="テキスト ボックス 38"/>
                        <wps:cNvSpPr txBox="1"/>
                        <wps:spPr>
                          <a:xfrm>
                            <a:off x="0" y="1274750"/>
                            <a:ext cx="2177415" cy="228655"/>
                          </a:xfrm>
                          <a:prstGeom prst="rect">
                            <a:avLst/>
                          </a:prstGeom>
                          <a:solidFill>
                            <a:prstClr val="white"/>
                          </a:solidFill>
                          <a:ln>
                            <a:noFill/>
                          </a:ln>
                          <a:effectLst/>
                        </wps:spPr>
                        <wps:txbx>
                          <w:txbxContent>
                            <w:p w14:paraId="3754A57C" w14:textId="77777777" w:rsidR="002C18FA" w:rsidRPr="00B9416F" w:rsidRDefault="002C18FA" w:rsidP="002C18FA">
                              <w:pPr>
                                <w:pStyle w:val="ab"/>
                                <w:rPr>
                                  <w:noProof/>
                                </w:rPr>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1928B1">
                                <w:rPr>
                                  <w:noProof/>
                                </w:rPr>
                                <w:t>14</w:t>
                              </w:r>
                              <w:r>
                                <w:fldChar w:fldCharType="end"/>
                              </w:r>
                              <w:r>
                                <w:rPr>
                                  <w:rFonts w:hint="eastAsia"/>
                                </w:rPr>
                                <w:t xml:space="preserve"> シートのA～D列エラー調査</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7" name="図 17"/>
                          <pic:cNvPicPr>
                            <a:picLocks noChangeAspect="1"/>
                          </pic:cNvPicPr>
                        </pic:nvPicPr>
                        <pic:blipFill>
                          <a:blip r:embed="rId34">
                            <a:extLst>
                              <a:ext uri="{28A0092B-C50C-407E-A947-70E740481C1C}">
                                <a14:useLocalDpi xmlns:a14="http://schemas.microsoft.com/office/drawing/2010/main" val="0"/>
                              </a:ext>
                            </a:extLst>
                          </a:blip>
                          <a:stretch>
                            <a:fillRect/>
                          </a:stretch>
                        </pic:blipFill>
                        <pic:spPr>
                          <a:xfrm>
                            <a:off x="0" y="0"/>
                            <a:ext cx="2177415" cy="1278255"/>
                          </a:xfrm>
                          <a:prstGeom prst="rect">
                            <a:avLst/>
                          </a:prstGeom>
                        </pic:spPr>
                      </pic:pic>
                    </wpg:wgp>
                  </a:graphicData>
                </a:graphic>
              </wp:anchor>
            </w:drawing>
          </mc:Choice>
          <mc:Fallback>
            <w:pict>
              <v:group w14:anchorId="756F81D0" id="グループ化 18" o:spid="_x0000_s1067" style="position:absolute;left:0;text-align:left;margin-left:274.2pt;margin-top:54.65pt;width:171.45pt;height:118.35pt;z-index:251674624;mso-position-horizontal-relative:text;mso-position-vertical-relative:text" coordsize="21774,15034"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">
                <v:shape id="テキスト ボックス 38" o:spid="_x0000_s1068" type="#_x0000_t202" style="position:absolute;top:12747;width:21774;height:22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" stroked="f">
                  <v:textbox style="mso-fit-shape-to-text:t" inset="0,0,0,0">
                    <w:txbxContent>
                      <w:p w14:paraId="3754A57C" w14:textId="77777777" w:rsidR="002C18FA" w:rsidRPr="00B9416F" w:rsidRDefault="002C18FA" w:rsidP="002C18FA">
                        <w:pPr>
                          <w:pStyle w:val="ab"/>
                          <w:rPr>
                            <w:noProof/>
                          </w:rPr>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1928B1">
                          <w:rPr>
                            <w:noProof/>
                          </w:rPr>
                          <w:t>14</w:t>
                        </w:r>
                        <w:r>
                          <w:fldChar w:fldCharType="end"/>
                        </w:r>
                        <w:r>
                          <w:rPr>
                            <w:rFonts w:hint="eastAsia"/>
                          </w:rPr>
                          <w:t xml:space="preserve"> シートのA～D列エラー調査</w:t>
                        </w:r>
                      </w:p>
                    </w:txbxContent>
                  </v:textbox>
                </v:shape>
                <v:shape id="図 17" o:spid="_x0000_s1069" type="#_x0000_t75" style="position:absolute;width:21774;height:127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">
                  <v:imagedata r:id="rId35" o:title=""/>
                </v:shape>
                <w10:wrap type="square"/>
              </v:group>
            </w:pict>
          </mc:Fallback>
        </mc:AlternateContent>
      </w:r>
      <w:r w:rsidRPr="00292AE8">
        <w:rPr>
          <w:rFonts w:hint="eastAsia"/>
        </w:rPr>
        <w:t>シートのデータがすべて入力し終わった場合に＜Pana電話帳編集＞タブの＜シートのA～D列エラー調査＞を実行するとエラーが発生しているセルに識別し易くするために赤色「エラーカラー」が付けられます。セルを修正して再度本プログラムを実行してエラーが無くなるまで再実行してください。</w:t>
      </w:r>
    </w:p>
    <w:p w14:paraId="10925121" w14:textId="77777777" w:rsidR="002C18FA" w:rsidRPr="00292AE8" w:rsidRDefault="002C18FA" w:rsidP="002C18FA">
      <w:pPr>
        <w:pStyle w:val="3"/>
        <w:numPr>
          <w:ilvl w:val="2"/>
          <w:numId w:val="5"/>
        </w:numPr>
        <w:topLinePunct w:val="0"/>
        <w:ind w:left="993"/>
        <w:jc w:val="both"/>
      </w:pPr>
      <w:r w:rsidRPr="00292AE8">
        <w:rPr>
          <w:rFonts w:hint="eastAsia"/>
        </w:rPr>
        <w:t>エラーカラーがある場合でエラーがある行で「データ入力」ダイアログボックスを起動してそのまま「セルへ転送」ボタンを押すとエラーのボックスへ移動してエラーの原因をダイアログで表示するのでエラー内容が見つけ易く便利です。</w:t>
      </w:r>
    </w:p>
    <w:p w14:paraId="583F0833" w14:textId="77777777" w:rsidR="002C18FA" w:rsidRPr="00292AE8" w:rsidRDefault="002C18FA" w:rsidP="002C18FA">
      <w:pPr>
        <w:pStyle w:val="2"/>
        <w:numPr>
          <w:ilvl w:val="1"/>
          <w:numId w:val="5"/>
        </w:numPr>
        <w:jc w:val="both"/>
        <w:rPr>
          <w:rFonts w:hAnsiTheme="minorEastAsia"/>
        </w:rPr>
      </w:pPr>
      <w:bookmarkStart w:id="239" w:name="_Toc57055604"/>
      <w:bookmarkStart w:id="240" w:name="_Toc57062998"/>
      <w:bookmarkStart w:id="241" w:name="_Toc219809259"/>
      <w:bookmarkStart w:id="242" w:name="_Toc220013369"/>
      <w:r w:rsidRPr="00292AE8">
        <w:rPr>
          <w:rFonts w:hAnsiTheme="minorEastAsia" w:hint="eastAsia"/>
        </w:rPr>
        <w:t>他のアプリケーションファイルを応用する場合の注意と参考事項</w:t>
      </w:r>
      <w:bookmarkEnd w:id="239"/>
      <w:bookmarkEnd w:id="240"/>
      <w:bookmarkEnd w:id="241"/>
      <w:bookmarkEnd w:id="242"/>
    </w:p>
    <w:p w14:paraId="052A62A0" w14:textId="6A263F52" w:rsidR="002C18FA" w:rsidRPr="00292AE8" w:rsidRDefault="002C18FA" w:rsidP="002C18FA">
      <w:pPr>
        <w:pStyle w:val="3"/>
        <w:numPr>
          <w:ilvl w:val="2"/>
          <w:numId w:val="5"/>
        </w:numPr>
        <w:topLinePunct w:val="0"/>
        <w:ind w:left="993"/>
        <w:jc w:val="both"/>
      </w:pPr>
      <w:r w:rsidRPr="00292AE8">
        <w:rPr>
          <w:rFonts w:hint="eastAsia"/>
        </w:rPr>
        <w:t>＜Pana電話帳編集＞タブの＜電話帳書き出し＞の説明ボタンをクリックすると次のことを書いた行があります。【変更・追加をし、SDメモリーカードから機器への転送には条件があり、別ファイルからの取り込みをする場合は書式の破壊をしないため添付説明書をご覧ください。】とあり、それは次の</w:t>
      </w:r>
      <w:r>
        <w:rPr>
          <w:rFonts w:hint="eastAsia"/>
        </w:rPr>
        <w:t>「</w:t>
      </w:r>
      <w:r w:rsidRPr="00030674">
        <w:rPr>
          <w:color w:val="0070C0"/>
        </w:rPr>
        <w:fldChar w:fldCharType="begin"/>
      </w:r>
      <w:r w:rsidRPr="00030674">
        <w:rPr>
          <w:color w:val="0070C0"/>
        </w:rPr>
        <w:instrText xml:space="preserve"> </w:instrText>
      </w:r>
      <w:r w:rsidRPr="00030674">
        <w:rPr>
          <w:rFonts w:hint="eastAsia"/>
          <w:color w:val="0070C0"/>
        </w:rPr>
        <w:instrText>REF _Ref412471434 \r \h</w:instrText>
      </w:r>
      <w:r w:rsidRPr="00030674">
        <w:rPr>
          <w:color w:val="0070C0"/>
        </w:rPr>
        <w:instrText xml:space="preserve"> </w:instrText>
      </w:r>
      <w:r w:rsidRPr="00030674">
        <w:rPr>
          <w:color w:val="0070C0"/>
        </w:rPr>
      </w:r>
      <w:r w:rsidRPr="00030674">
        <w:rPr>
          <w:color w:val="0070C0"/>
        </w:rPr>
        <w:fldChar w:fldCharType="separate"/>
      </w:r>
      <w:r w:rsidR="008B4C4C" w:rsidRPr="00030674">
        <w:rPr>
          <w:color w:val="0070C0"/>
        </w:rPr>
        <w:t>2)</w:t>
      </w:r>
      <w:r w:rsidRPr="00030674">
        <w:rPr>
          <w:color w:val="0070C0"/>
        </w:rPr>
        <w:fldChar w:fldCharType="end"/>
      </w:r>
      <w:r>
        <w:rPr>
          <w:rFonts w:hint="eastAsia"/>
        </w:rPr>
        <w:t>」</w:t>
      </w:r>
      <w:r w:rsidRPr="00292AE8">
        <w:rPr>
          <w:rFonts w:hint="eastAsia"/>
        </w:rPr>
        <w:t>項のことです。</w:t>
      </w:r>
    </w:p>
    <w:p w14:paraId="46163C49" w14:textId="77777777" w:rsidR="002C18FA" w:rsidRPr="00292AE8" w:rsidRDefault="002C18FA" w:rsidP="002C18FA">
      <w:pPr>
        <w:pStyle w:val="3"/>
        <w:numPr>
          <w:ilvl w:val="2"/>
          <w:numId w:val="5"/>
        </w:numPr>
        <w:topLinePunct w:val="0"/>
        <w:ind w:left="993"/>
        <w:jc w:val="both"/>
      </w:pPr>
      <w:bookmarkStart w:id="243" w:name="_Ref412471434"/>
      <w:r w:rsidRPr="00292AE8">
        <w:rPr>
          <w:rFonts w:hint="eastAsia"/>
        </w:rPr>
        <w:t>シートの文字列書式はデータ入力規則を壊さないため注意が必要です。</w:t>
      </w:r>
      <w:r w:rsidRPr="00292AE8">
        <w:br/>
      </w:r>
      <w:r w:rsidRPr="00292AE8">
        <w:rPr>
          <w:rFonts w:hint="eastAsia"/>
        </w:rPr>
        <w:t>具体的には携帯電話の電話帳などを製造会社のソフトを利用して書き出し、本プログラムで利用することが可能でが、住所録ファイル、Outlookアドレス帳、年賀状ソフトなどからCSVの形式で新規のExcelブックに一端取り込みます。</w:t>
      </w:r>
      <w:r w:rsidRPr="00292AE8">
        <w:br/>
      </w:r>
      <w:r w:rsidRPr="00292AE8">
        <w:rPr>
          <w:rFonts w:hint="eastAsia"/>
        </w:rPr>
        <w:t>本プログラムにコピーする場合は、本プログラムはシート全行が「文字列」の書式であるのと、「データの入力規則」が設定してありE列から右はIMEの設定がしてあります。</w:t>
      </w:r>
      <w:r w:rsidRPr="00292AE8">
        <w:br/>
      </w:r>
      <w:r w:rsidRPr="00292AE8">
        <w:rPr>
          <w:rFonts w:hint="eastAsia"/>
        </w:rPr>
        <w:t>これらをコピー ＆ 貼り付けで壊さないために「値の貼り付け」、「貼り付け先の書式に</w:t>
      </w:r>
      <w:r w:rsidRPr="00292AE8">
        <w:rPr>
          <w:rFonts w:hint="eastAsia"/>
        </w:rPr>
        <w:lastRenderedPageBreak/>
        <w:t>合わせる(M)」やその他の方法で書式を破壊しないように留意してください。上記の操作をする場合、「A」列のワンセルで右クリックすると「データ入力」ダイアログボックスが表示するので「ホーム」タブの「貼り付け」リストをクリックして「値の貼り付け」、「貼り付け先の書式に合わせる(M)」、その他貼り付け時に表示するコマンドをご利用ください。（「値の貼り付け」「貼り付け先の書式に合わせる(M)」その他は範囲を選択しコピーコマンドを選択した時でないと表示しません。しかも貼り付け元のセルの書式によってExcelが自動認識して変わるので具体的説明はここでは省略します。）あれこれサンプルでお試しください。サンプルは事前にバックアップして置きます。いろいろ試して見た場合でも保存さえしなければファイルは変更されることはありません。</w:t>
      </w:r>
      <w:bookmarkEnd w:id="243"/>
    </w:p>
    <w:p w14:paraId="5E13A425" w14:textId="77777777" w:rsidR="002C18FA" w:rsidRPr="00292AE8" w:rsidRDefault="002C18FA" w:rsidP="002C18FA">
      <w:pPr>
        <w:pStyle w:val="3"/>
        <w:numPr>
          <w:ilvl w:val="2"/>
          <w:numId w:val="5"/>
        </w:numPr>
        <w:topLinePunct w:val="0"/>
        <w:ind w:left="993"/>
        <w:jc w:val="both"/>
      </w:pPr>
      <w:r w:rsidRPr="00292AE8">
        <w:rPr>
          <w:rFonts w:hint="eastAsia"/>
        </w:rPr>
        <w:t>本プログラムのシートは行数が「1048576」行までありいくらでもデータは書けますが、編集できる最大制限数を5000件としております。</w:t>
      </w:r>
      <w:r w:rsidRPr="00292AE8">
        <w:br/>
      </w:r>
      <w:r w:rsidRPr="00292AE8">
        <w:rPr>
          <w:rFonts w:hint="eastAsia"/>
        </w:rPr>
        <w:t>本プログラムのシートではトップにタイトルがあるので「行</w:t>
      </w:r>
      <w:r>
        <w:rPr>
          <w:rFonts w:hint="eastAsia"/>
        </w:rPr>
        <w:t xml:space="preserve"> </w:t>
      </w:r>
      <w:r w:rsidRPr="00292AE8">
        <w:rPr>
          <w:rFonts w:hint="eastAsia"/>
        </w:rPr>
        <w:t>-</w:t>
      </w:r>
      <w:r>
        <w:rPr>
          <w:rFonts w:hint="eastAsia"/>
        </w:rPr>
        <w:t xml:space="preserve"> </w:t>
      </w:r>
      <w:r w:rsidRPr="00292AE8">
        <w:rPr>
          <w:rFonts w:hint="eastAsia"/>
        </w:rPr>
        <w:t>1」</w:t>
      </w:r>
      <w:r>
        <w:rPr>
          <w:rFonts w:hint="eastAsia"/>
        </w:rPr>
        <w:t>（行マイナス１）</w:t>
      </w:r>
      <w:r w:rsidRPr="00292AE8">
        <w:rPr>
          <w:rFonts w:hint="eastAsia"/>
        </w:rPr>
        <w:t>が件数になります。</w:t>
      </w:r>
      <w:r w:rsidRPr="00292AE8">
        <w:br/>
      </w:r>
      <w:r w:rsidRPr="00292AE8">
        <w:rPr>
          <w:rFonts w:hint="eastAsia"/>
        </w:rPr>
        <w:t>Panasonic FAX： KX-PD603の場合は、最大登録件数は 150件です。使用している Panasonic 電話機・FAX等に添付の説明書を参照し最大登録数を超えない行範囲で編集してください。</w:t>
      </w:r>
      <w:r w:rsidRPr="00292AE8">
        <w:br/>
      </w:r>
      <w:r w:rsidRPr="00292AE8">
        <w:rPr>
          <w:rFonts w:hint="eastAsia"/>
        </w:rPr>
        <w:t>最大登録数を超えたSDメモリーカードを機器に装着して「SD→本体」を実行するとエラーになって基準を超えた分を読み込めません。</w:t>
      </w:r>
    </w:p>
    <w:p w14:paraId="328D014D" w14:textId="77777777" w:rsidR="002C18FA" w:rsidRPr="00292AE8" w:rsidRDefault="002C18FA" w:rsidP="002C18FA">
      <w:pPr>
        <w:pStyle w:val="3"/>
        <w:numPr>
          <w:ilvl w:val="2"/>
          <w:numId w:val="5"/>
        </w:numPr>
        <w:topLinePunct w:val="0"/>
        <w:ind w:left="993"/>
        <w:jc w:val="both"/>
      </w:pPr>
      <w:r w:rsidRPr="00292AE8">
        <w:rPr>
          <w:rFonts w:hint="eastAsia"/>
        </w:rPr>
        <w:t>作成したExcelの「</w:t>
      </w:r>
      <w:r w:rsidRPr="00E96F69">
        <w:rPr>
          <w:rFonts w:hint="eastAsia"/>
        </w:rPr>
        <w:t>Panasonic電話帳編集_0_サンプル</w:t>
      </w:r>
      <w:r>
        <w:rPr>
          <w:rFonts w:hint="eastAsia"/>
        </w:rPr>
        <w:t>201</w:t>
      </w:r>
      <w:r w:rsidRPr="00E96F69">
        <w:rPr>
          <w:rFonts w:hint="eastAsia"/>
        </w:rPr>
        <w:t>.xlsm</w:t>
      </w:r>
      <w:r w:rsidRPr="00292AE8">
        <w:rPr>
          <w:rFonts w:hint="eastAsia"/>
        </w:rPr>
        <w:t>」データは上書き保存して置くと次回に使用する上で便利です。（パソコンでデータを入力すると漢字入力などがとても早く操作でき簡単です。）</w:t>
      </w:r>
    </w:p>
    <w:p w14:paraId="6677A2FD" w14:textId="77777777" w:rsidR="002C18FA" w:rsidRPr="00292AE8" w:rsidRDefault="002C18FA" w:rsidP="002C18FA"/>
    <w:p w14:paraId="16B4B0B5" w14:textId="77777777" w:rsidR="002C18FA" w:rsidRPr="00292AE8" w:rsidRDefault="002C18FA" w:rsidP="002C18FA">
      <w:pPr>
        <w:pStyle w:val="1"/>
        <w:numPr>
          <w:ilvl w:val="0"/>
          <w:numId w:val="5"/>
        </w:numPr>
        <w:jc w:val="both"/>
      </w:pPr>
      <w:bookmarkStart w:id="244" w:name="_Toc57055605"/>
      <w:bookmarkStart w:id="245" w:name="_Toc57062999"/>
      <w:bookmarkStart w:id="246" w:name="_Toc219809260"/>
      <w:bookmarkStart w:id="247" w:name="_Toc220013370"/>
      <w:r w:rsidRPr="00292AE8">
        <w:rPr>
          <w:rFonts w:hint="eastAsia"/>
        </w:rPr>
        <w:t>SDメモリーカードから親機に転送</w:t>
      </w:r>
      <w:bookmarkEnd w:id="244"/>
      <w:bookmarkEnd w:id="245"/>
      <w:bookmarkEnd w:id="246"/>
      <w:bookmarkEnd w:id="247"/>
    </w:p>
    <w:p w14:paraId="2CEBDFB4" w14:textId="77777777" w:rsidR="002C18FA" w:rsidRPr="00292AE8" w:rsidRDefault="002C18FA" w:rsidP="002C18FA">
      <w:pPr>
        <w:pStyle w:val="3"/>
        <w:numPr>
          <w:ilvl w:val="2"/>
          <w:numId w:val="5"/>
        </w:numPr>
        <w:topLinePunct w:val="0"/>
        <w:ind w:left="993"/>
        <w:jc w:val="both"/>
      </w:pPr>
      <w:r w:rsidRPr="00292AE8">
        <w:rPr>
          <w:rFonts w:hint="eastAsia"/>
        </w:rPr>
        <w:t>作成したSDメモリーカードを機器に装着してSDメモリーカードから親機に転送する場合は機器で「上書読込」を選択します。</w:t>
      </w:r>
    </w:p>
    <w:p w14:paraId="6FF1CEF6" w14:textId="77777777" w:rsidR="002C18FA" w:rsidRPr="00292AE8" w:rsidRDefault="002C18FA" w:rsidP="002C18FA">
      <w:pPr>
        <w:pStyle w:val="3"/>
        <w:numPr>
          <w:ilvl w:val="2"/>
          <w:numId w:val="5"/>
        </w:numPr>
        <w:topLinePunct w:val="0"/>
        <w:ind w:left="993"/>
        <w:jc w:val="both"/>
      </w:pPr>
      <w:r w:rsidRPr="00292AE8">
        <w:rPr>
          <w:rFonts w:hint="eastAsia"/>
        </w:rPr>
        <w:t>受話子機や子に親機の電話帳を追加で転送する場合は受話子機や子機の電話帳データを事前に「すべて削除」して置かないと「メモリーが一杯で転送できない」らしく、「転送でません」などの表示がでるようです。</w:t>
      </w:r>
    </w:p>
    <w:p w14:paraId="2A9D93A7" w14:textId="77777777" w:rsidR="002C18FA" w:rsidRPr="00292AE8" w:rsidRDefault="002C18FA" w:rsidP="002C18FA">
      <w:pPr>
        <w:numPr>
          <w:ilvl w:val="0"/>
          <w:numId w:val="35"/>
        </w:numPr>
        <w:ind w:left="993"/>
        <w:jc w:val="both"/>
        <w:outlineLvl w:val="2"/>
        <w:rPr>
          <w:rFonts w:cstheme="majorBidi"/>
        </w:rPr>
      </w:pPr>
      <w:r w:rsidRPr="00292AE8">
        <w:rPr>
          <w:rFonts w:cstheme="majorBidi" w:hint="eastAsia"/>
        </w:rPr>
        <w:t>Panasonic FAX： KX-PD603　で新規の場合はこの限りではありませんでした。</w:t>
      </w:r>
    </w:p>
    <w:p w14:paraId="7A3630E0" w14:textId="77777777" w:rsidR="002C18FA" w:rsidRPr="00292AE8" w:rsidRDefault="002C18FA" w:rsidP="002C18FA">
      <w:pPr>
        <w:outlineLvl w:val="2"/>
        <w:rPr>
          <w:rFonts w:cstheme="majorBidi"/>
        </w:rPr>
      </w:pPr>
    </w:p>
    <w:p w14:paraId="0BFDFEF5" w14:textId="77777777" w:rsidR="002C18FA" w:rsidRPr="00292AE8" w:rsidRDefault="002C18FA" w:rsidP="002C18FA">
      <w:pPr>
        <w:pStyle w:val="1"/>
        <w:numPr>
          <w:ilvl w:val="0"/>
          <w:numId w:val="5"/>
        </w:numPr>
        <w:jc w:val="both"/>
      </w:pPr>
      <w:bookmarkStart w:id="248" w:name="_Toc57055606"/>
      <w:bookmarkStart w:id="249" w:name="_Toc57063000"/>
      <w:bookmarkStart w:id="250" w:name="_Ref57145825"/>
      <w:bookmarkStart w:id="251" w:name="_Ref57145829"/>
      <w:bookmarkStart w:id="252" w:name="_Toc219809261"/>
      <w:bookmarkStart w:id="253" w:name="_Toc220013371"/>
      <w:r w:rsidRPr="00292AE8">
        <w:rPr>
          <w:rFonts w:hint="eastAsia"/>
        </w:rPr>
        <w:t>旧バージョンを新しいバージョンのPanasonic電話帳に取り込むには（更新）</w:t>
      </w:r>
      <w:bookmarkEnd w:id="248"/>
      <w:bookmarkEnd w:id="249"/>
      <w:bookmarkEnd w:id="250"/>
      <w:bookmarkEnd w:id="251"/>
      <w:bookmarkEnd w:id="252"/>
      <w:bookmarkEnd w:id="253"/>
    </w:p>
    <w:p w14:paraId="2A2AC0F7" w14:textId="77777777" w:rsidR="002C18FA" w:rsidRPr="00292AE8" w:rsidRDefault="002C18FA" w:rsidP="002C18FA">
      <w:pPr>
        <w:ind w:leftChars="270" w:left="567"/>
      </w:pPr>
      <w:r>
        <w:rPr>
          <w:rFonts w:hint="eastAsia"/>
        </w:rPr>
        <w:t>以下は旧バージョンから新バージョンにデータを取り込みする説明で要約すると新バージョンを開き次に現用のユーザー用のファイルを同時に開きます。ユーザー用のシートだけを新バージョンにコピペして新バージョンをユーザー用のファイルにして保存する操作です。</w:t>
      </w:r>
      <w:r w:rsidRPr="00292AE8">
        <w:rPr>
          <w:rFonts w:hint="eastAsia"/>
        </w:rPr>
        <w:t>フォルダ名やファイル名をユーザー用に変更している場合はファイルを置換</w:t>
      </w:r>
      <w:r>
        <w:rPr>
          <w:rFonts w:hint="eastAsia"/>
        </w:rPr>
        <w:t>えて</w:t>
      </w:r>
      <w:r w:rsidRPr="00292AE8">
        <w:rPr>
          <w:rFonts w:hint="eastAsia"/>
        </w:rPr>
        <w:t>解釈してください。</w:t>
      </w:r>
    </w:p>
    <w:p w14:paraId="453993E7" w14:textId="77777777" w:rsidR="002C18FA" w:rsidRPr="00292AE8" w:rsidRDefault="002C18FA" w:rsidP="002C18FA">
      <w:pPr>
        <w:pStyle w:val="3"/>
        <w:numPr>
          <w:ilvl w:val="2"/>
          <w:numId w:val="5"/>
        </w:numPr>
        <w:topLinePunct w:val="0"/>
        <w:ind w:left="993"/>
        <w:jc w:val="both"/>
      </w:pPr>
      <w:bookmarkStart w:id="254" w:name="_Hlk57145391"/>
      <w:r w:rsidRPr="00292AE8">
        <w:rPr>
          <w:rFonts w:hint="eastAsia"/>
        </w:rPr>
        <w:t>新しいバージョンの「</w:t>
      </w:r>
      <w:r w:rsidRPr="00292AE8">
        <w:t>Tel_note_Editr</w:t>
      </w:r>
      <w:r>
        <w:t>201</w:t>
      </w:r>
      <w:r w:rsidRPr="00292AE8">
        <w:rPr>
          <w:rFonts w:hint="eastAsia"/>
        </w:rPr>
        <w:t>」フォルダ内の「Panasonic電話帳編集_0_サンプル</w:t>
      </w:r>
      <w:r>
        <w:rPr>
          <w:rFonts w:hint="eastAsia"/>
        </w:rPr>
        <w:t>201</w:t>
      </w:r>
      <w:r w:rsidRPr="00292AE8">
        <w:rPr>
          <w:rFonts w:hint="eastAsia"/>
        </w:rPr>
        <w:t>.xlsm」を開きます。</w:t>
      </w:r>
      <w:bookmarkEnd w:id="254"/>
    </w:p>
    <w:p w14:paraId="4CEBEC65" w14:textId="77777777" w:rsidR="002C18FA" w:rsidRPr="00292AE8" w:rsidRDefault="002C18FA" w:rsidP="002C18FA">
      <w:pPr>
        <w:pStyle w:val="3"/>
        <w:numPr>
          <w:ilvl w:val="2"/>
          <w:numId w:val="5"/>
        </w:numPr>
        <w:topLinePunct w:val="0"/>
        <w:ind w:left="993"/>
        <w:jc w:val="both"/>
      </w:pPr>
      <w:r w:rsidRPr="00292AE8">
        <w:rPr>
          <w:rFonts w:hint="eastAsia"/>
        </w:rPr>
        <w:t>旧バージョンの「</w:t>
      </w:r>
      <w:r w:rsidRPr="00292AE8">
        <w:t>Tel_note_Editr</w:t>
      </w:r>
      <w:r>
        <w:rPr>
          <w:rFonts w:hint="eastAsia"/>
        </w:rPr>
        <w:t>200</w:t>
      </w:r>
      <w:r w:rsidRPr="00292AE8">
        <w:rPr>
          <w:rFonts w:hint="eastAsia"/>
        </w:rPr>
        <w:t>」フォルダ</w:t>
      </w:r>
      <w:r>
        <w:rPr>
          <w:rFonts w:hint="eastAsia"/>
        </w:rPr>
        <w:t>内</w:t>
      </w:r>
      <w:r w:rsidRPr="00292AE8">
        <w:rPr>
          <w:rFonts w:hint="eastAsia"/>
        </w:rPr>
        <w:t>の「Panasonic電話帳編集_0_サンプ</w:t>
      </w:r>
      <w:r w:rsidRPr="00292AE8">
        <w:rPr>
          <w:rFonts w:hint="eastAsia"/>
        </w:rPr>
        <w:lastRenderedPageBreak/>
        <w:t>ル101.xlsm」ファイル</w:t>
      </w:r>
      <w:r>
        <w:rPr>
          <w:rFonts w:hint="eastAsia"/>
        </w:rPr>
        <w:t>（または現用のユーザー用ファイル）</w:t>
      </w:r>
      <w:r w:rsidRPr="00292AE8">
        <w:rPr>
          <w:rFonts w:hint="eastAsia"/>
        </w:rPr>
        <w:t>を同時に開いてください。</w:t>
      </w:r>
    </w:p>
    <w:p w14:paraId="11D8B29D" w14:textId="4DA71C4F" w:rsidR="002C18FA" w:rsidRPr="00292AE8" w:rsidRDefault="002C18FA" w:rsidP="002C18FA">
      <w:pPr>
        <w:pStyle w:val="3"/>
        <w:numPr>
          <w:ilvl w:val="2"/>
          <w:numId w:val="5"/>
        </w:numPr>
        <w:topLinePunct w:val="0"/>
        <w:ind w:left="993"/>
        <w:jc w:val="both"/>
      </w:pPr>
      <w:r w:rsidRPr="00292AE8">
        <w:rPr>
          <w:rFonts w:hint="eastAsia"/>
        </w:rPr>
        <w:t>旧バージョンのシートで「</w:t>
      </w:r>
      <w:r w:rsidRPr="00030674">
        <w:rPr>
          <w:color w:val="0070C0"/>
        </w:rPr>
        <w:fldChar w:fldCharType="begin"/>
      </w:r>
      <w:r w:rsidRPr="00030674">
        <w:rPr>
          <w:color w:val="0070C0"/>
        </w:rPr>
        <w:instrText xml:space="preserve"> </w:instrText>
      </w:r>
      <w:r w:rsidRPr="00030674">
        <w:rPr>
          <w:rFonts w:hint="eastAsia"/>
          <w:color w:val="0070C0"/>
        </w:rPr>
        <w:instrText>REF _Ref57145030 \h</w:instrText>
      </w:r>
      <w:r w:rsidRPr="00030674">
        <w:rPr>
          <w:color w:val="0070C0"/>
        </w:rPr>
        <w:instrText xml:space="preserve"> </w:instrText>
      </w:r>
      <w:r w:rsidRPr="00030674">
        <w:rPr>
          <w:color w:val="0070C0"/>
        </w:rPr>
      </w:r>
      <w:r w:rsidRPr="00030674">
        <w:rPr>
          <w:color w:val="0070C0"/>
        </w:rPr>
        <w:fldChar w:fldCharType="separate"/>
      </w:r>
      <w:r w:rsidR="008B4C4C" w:rsidRPr="00030674">
        <w:rPr>
          <w:rFonts w:hint="eastAsia"/>
          <w:color w:val="0070C0"/>
        </w:rPr>
        <w:t xml:space="preserve">図 </w:t>
      </w:r>
      <w:r w:rsidR="008B4C4C" w:rsidRPr="00030674">
        <w:rPr>
          <w:noProof/>
          <w:color w:val="0070C0"/>
        </w:rPr>
        <w:t>15</w:t>
      </w:r>
      <w:r w:rsidR="008B4C4C" w:rsidRPr="00030674">
        <w:rPr>
          <w:color w:val="0070C0"/>
        </w:rPr>
        <w:t xml:space="preserve"> </w:t>
      </w:r>
      <w:r w:rsidR="008B4C4C" w:rsidRPr="00030674">
        <w:rPr>
          <w:rFonts w:hint="eastAsia"/>
          <w:color w:val="0070C0"/>
        </w:rPr>
        <w:t>全セル選択ボタン</w:t>
      </w:r>
      <w:r w:rsidRPr="00030674">
        <w:rPr>
          <w:color w:val="0070C0"/>
        </w:rPr>
        <w:fldChar w:fldCharType="end"/>
      </w:r>
      <w:r w:rsidRPr="00292AE8">
        <w:rPr>
          <w:rFonts w:hint="eastAsia"/>
        </w:rPr>
        <w:t>」図</w:t>
      </w:r>
      <w:r w:rsidRPr="00292AE8">
        <w:rPr>
          <w:rFonts w:hint="eastAsia"/>
          <w:b/>
          <w:bCs/>
          <w:color w:val="FF0000"/>
        </w:rPr>
        <w:t>①</w:t>
      </w:r>
      <w:r w:rsidRPr="00292AE8">
        <w:rPr>
          <w:rFonts w:hint="eastAsia"/>
        </w:rPr>
        <w:t>の全セル選択ボタンを右クリックして＜コピー(C)＞をクリックします。</w:t>
      </w:r>
    </w:p>
    <w:p w14:paraId="4148F54C" w14:textId="7D264768" w:rsidR="002C18FA" w:rsidRPr="00292AE8" w:rsidRDefault="002C18FA" w:rsidP="002C18FA">
      <w:pPr>
        <w:pStyle w:val="3"/>
        <w:numPr>
          <w:ilvl w:val="2"/>
          <w:numId w:val="5"/>
        </w:numPr>
        <w:topLinePunct w:val="0"/>
        <w:ind w:left="993"/>
        <w:jc w:val="both"/>
      </w:pPr>
      <w:r w:rsidRPr="00292AE8">
        <w:rPr>
          <w:rFonts w:hint="eastAsia"/>
          <w:noProof/>
        </w:rPr>
        <mc:AlternateContent>
          <mc:Choice Requires="wpg">
            <w:drawing>
              <wp:anchor distT="0" distB="0" distL="114300" distR="114300" simplePos="0" relativeHeight="251672576" behindDoc="0" locked="0" layoutInCell="1" allowOverlap="1" wp14:anchorId="4BCBF6B2" wp14:editId="54E88694">
                <wp:simplePos x="0" y="0"/>
                <wp:positionH relativeFrom="margin">
                  <wp:posOffset>3158079</wp:posOffset>
                </wp:positionH>
                <wp:positionV relativeFrom="paragraph">
                  <wp:posOffset>754940</wp:posOffset>
                </wp:positionV>
                <wp:extent cx="2623820" cy="1149349"/>
                <wp:effectExtent l="0" t="0" r="5080" b="0"/>
                <wp:wrapSquare wrapText="bothSides"/>
                <wp:docPr id="12" name="グループ化 12"/>
                <wp:cNvGraphicFramePr/>
                <a:graphic xmlns:a="http://schemas.openxmlformats.org/drawingml/2006/main">
                  <a:graphicData uri="http://schemas.microsoft.com/office/word/2010/wordprocessingGroup">
                    <wpg:wgp>
                      <wpg:cNvGrpSpPr/>
                      <wpg:grpSpPr>
                        <a:xfrm>
                          <a:off x="0" y="0"/>
                          <a:ext cx="2623820" cy="1149349"/>
                          <a:chOff x="0" y="0"/>
                          <a:chExt cx="2623820" cy="1149351"/>
                        </a:xfrm>
                      </wpg:grpSpPr>
                      <pic:pic xmlns:pic="http://schemas.openxmlformats.org/drawingml/2006/picture">
                        <pic:nvPicPr>
                          <pic:cNvPr id="10" name="図 10"/>
                          <pic:cNvPicPr>
                            <a:picLocks noChangeAspect="1"/>
                          </pic:cNvPicPr>
                        </pic:nvPicPr>
                        <pic:blipFill>
                          <a:blip r:embed="rId36">
                            <a:extLst>
                              <a:ext uri="{28A0092B-C50C-407E-A947-70E740481C1C}">
                                <a14:useLocalDpi xmlns:a14="http://schemas.microsoft.com/office/drawing/2010/main" val="0"/>
                              </a:ext>
                            </a:extLst>
                          </a:blip>
                          <a:stretch>
                            <a:fillRect/>
                          </a:stretch>
                        </pic:blipFill>
                        <pic:spPr>
                          <a:xfrm>
                            <a:off x="0" y="0"/>
                            <a:ext cx="2623820" cy="925195"/>
                          </a:xfrm>
                          <a:prstGeom prst="rect">
                            <a:avLst/>
                          </a:prstGeom>
                        </pic:spPr>
                      </pic:pic>
                      <wps:wsp>
                        <wps:cNvPr id="11" name="テキスト ボックス 11"/>
                        <wps:cNvSpPr txBox="1"/>
                        <wps:spPr>
                          <a:xfrm>
                            <a:off x="0" y="920751"/>
                            <a:ext cx="2623820" cy="228600"/>
                          </a:xfrm>
                          <a:prstGeom prst="rect">
                            <a:avLst/>
                          </a:prstGeom>
                          <a:solidFill>
                            <a:prstClr val="white"/>
                          </a:solidFill>
                          <a:ln>
                            <a:noFill/>
                          </a:ln>
                        </wps:spPr>
                        <wps:txbx>
                          <w:txbxContent>
                            <w:p w14:paraId="27AD963D" w14:textId="77777777" w:rsidR="002C18FA" w:rsidRPr="004C7409" w:rsidRDefault="002C18FA" w:rsidP="002C18FA">
                              <w:pPr>
                                <w:pStyle w:val="ab"/>
                                <w:rPr>
                                  <w:rFonts w:ascii="ＭＳ 明朝" w:eastAsia="ＭＳ 明朝"/>
                                  <w:noProof/>
                                </w:rPr>
                              </w:pPr>
                              <w:bookmarkStart w:id="255" w:name="_Ref57145030"/>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1928B1">
                                <w:rPr>
                                  <w:noProof/>
                                </w:rPr>
                                <w:t>15</w:t>
                              </w:r>
                              <w:r>
                                <w:fldChar w:fldCharType="end"/>
                              </w:r>
                              <w:r>
                                <w:t xml:space="preserve"> </w:t>
                              </w:r>
                              <w:r w:rsidRPr="00255C32">
                                <w:rPr>
                                  <w:rFonts w:hint="eastAsia"/>
                                </w:rPr>
                                <w:t>全セル選択ボタン</w:t>
                              </w:r>
                              <w:bookmarkEnd w:id="25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4BCBF6B2" id="グループ化 12" o:spid="_x0000_s1070" style="position:absolute;left:0;text-align:left;margin-left:248.65pt;margin-top:59.45pt;width:206.6pt;height:90.5pt;z-index:251672576;mso-position-horizontal-relative:margin;mso-position-vertical-relative:text" coordsize="26238,11493"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">
                <v:shape id="図 10" o:spid="_x0000_s1071" type="#_x0000_t75" style="position:absolute;width:26238;height:92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">
                  <v:imagedata r:id="rId37" o:title=""/>
                </v:shape>
                <v:shape id="テキスト ボックス 11" o:spid="_x0000_s1072" type="#_x0000_t202" style="position:absolute;top:9207;width:2623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" stroked="f">
                  <v:textbox style="mso-fit-shape-to-text:t" inset="0,0,0,0">
                    <w:txbxContent>
                      <w:p w14:paraId="27AD963D" w14:textId="77777777" w:rsidR="002C18FA" w:rsidRPr="004C7409" w:rsidRDefault="002C18FA" w:rsidP="002C18FA">
                        <w:pPr>
                          <w:pStyle w:val="ab"/>
                          <w:rPr>
                            <w:rFonts w:ascii="ＭＳ 明朝" w:eastAsia="ＭＳ 明朝"/>
                            <w:noProof/>
                          </w:rPr>
                        </w:pPr>
                        <w:bookmarkStart w:id="269" w:name="_Ref57145030"/>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1928B1">
                          <w:rPr>
                            <w:noProof/>
                          </w:rPr>
                          <w:t>15</w:t>
                        </w:r>
                        <w:r>
                          <w:fldChar w:fldCharType="end"/>
                        </w:r>
                        <w:r>
                          <w:t xml:space="preserve"> </w:t>
                        </w:r>
                        <w:r w:rsidRPr="00255C32">
                          <w:rPr>
                            <w:rFonts w:hint="eastAsia"/>
                          </w:rPr>
                          <w:t>全セル選択ボタン</w:t>
                        </w:r>
                        <w:bookmarkEnd w:id="269"/>
                      </w:p>
                    </w:txbxContent>
                  </v:textbox>
                </v:shape>
                <w10:wrap type="square" anchorx="margin"/>
              </v:group>
            </w:pict>
          </mc:Fallback>
        </mc:AlternateContent>
      </w:r>
      <w:r w:rsidRPr="00292AE8">
        <w:rPr>
          <w:rFonts w:hint="eastAsia"/>
        </w:rPr>
        <w:t>タスクバーを切り替えて新バージョンの「Panasonic電話帳編集_0_サンプル</w:t>
      </w:r>
      <w:r>
        <w:rPr>
          <w:rFonts w:hint="eastAsia"/>
        </w:rPr>
        <w:t>201</w:t>
      </w:r>
      <w:r w:rsidRPr="00292AE8">
        <w:rPr>
          <w:rFonts w:hint="eastAsia"/>
        </w:rPr>
        <w:t>.xlsm」ファイルをクリックして表示します。（</w:t>
      </w:r>
      <w:r w:rsidR="00D91FA4">
        <w:rPr>
          <w:rFonts w:hint="eastAsia"/>
        </w:rPr>
        <w:t>「</w:t>
      </w:r>
      <w:r w:rsidR="00D91FA4" w:rsidRPr="00030674">
        <w:rPr>
          <w:color w:val="0070C0"/>
        </w:rPr>
        <w:fldChar w:fldCharType="begin"/>
      </w:r>
      <w:r w:rsidR="00D91FA4" w:rsidRPr="00030674">
        <w:rPr>
          <w:color w:val="0070C0"/>
        </w:rPr>
        <w:instrText xml:space="preserve"> </w:instrText>
      </w:r>
      <w:r w:rsidR="00D91FA4" w:rsidRPr="00030674">
        <w:rPr>
          <w:rFonts w:hint="eastAsia"/>
          <w:color w:val="0070C0"/>
        </w:rPr>
        <w:instrText>REF _Ref431385002 \h</w:instrText>
      </w:r>
      <w:r w:rsidR="00D91FA4" w:rsidRPr="00030674">
        <w:rPr>
          <w:color w:val="0070C0"/>
        </w:rPr>
        <w:instrText xml:space="preserve"> </w:instrText>
      </w:r>
      <w:r w:rsidR="00D91FA4" w:rsidRPr="00030674">
        <w:rPr>
          <w:color w:val="0070C0"/>
        </w:rPr>
      </w:r>
      <w:r w:rsidR="00D91FA4" w:rsidRPr="00030674">
        <w:rPr>
          <w:color w:val="0070C0"/>
        </w:rPr>
        <w:fldChar w:fldCharType="separate"/>
      </w:r>
      <w:r w:rsidR="008B4C4C" w:rsidRPr="00030674">
        <w:rPr>
          <w:rFonts w:hint="eastAsia"/>
          <w:color w:val="0070C0"/>
        </w:rPr>
        <w:t xml:space="preserve">図 </w:t>
      </w:r>
      <w:r w:rsidR="008B4C4C" w:rsidRPr="00030674">
        <w:rPr>
          <w:noProof/>
          <w:color w:val="0070C0"/>
        </w:rPr>
        <w:t>1</w:t>
      </w:r>
      <w:r w:rsidR="008B4C4C" w:rsidRPr="00030674">
        <w:rPr>
          <w:rFonts w:hint="eastAsia"/>
          <w:color w:val="0070C0"/>
        </w:rPr>
        <w:t xml:space="preserve">　タスクバーを使用</w:t>
      </w:r>
      <w:r w:rsidR="00D91FA4" w:rsidRPr="00030674">
        <w:rPr>
          <w:color w:val="0070C0"/>
        </w:rPr>
        <w:fldChar w:fldCharType="end"/>
      </w:r>
      <w:r w:rsidRPr="00292AE8">
        <w:rPr>
          <w:rFonts w:hint="eastAsia"/>
        </w:rPr>
        <w:t>」の図の赤枠で示すバーをタスクバーと言いExcelが2個開いている場合はアイコンの上をポイントすると表示していない</w:t>
      </w:r>
      <w:r>
        <w:rPr>
          <w:rFonts w:hint="eastAsia"/>
        </w:rPr>
        <w:t>隠れた</w:t>
      </w:r>
      <w:r w:rsidRPr="00292AE8">
        <w:rPr>
          <w:rFonts w:hint="eastAsia"/>
        </w:rPr>
        <w:t>画面のExcelを選択して開くことができます）</w:t>
      </w:r>
    </w:p>
    <w:p w14:paraId="26F72A4B" w14:textId="77777777" w:rsidR="002C18FA" w:rsidRPr="00292AE8" w:rsidRDefault="002C18FA" w:rsidP="002C18FA">
      <w:pPr>
        <w:pStyle w:val="3"/>
        <w:numPr>
          <w:ilvl w:val="2"/>
          <w:numId w:val="5"/>
        </w:numPr>
        <w:topLinePunct w:val="0"/>
        <w:ind w:left="993"/>
        <w:jc w:val="both"/>
      </w:pPr>
      <w:r w:rsidRPr="00292AE8">
        <w:rPr>
          <w:rFonts w:hint="eastAsia"/>
        </w:rPr>
        <w:t>新しいバージョンのシートに切り替わったら</w:t>
      </w:r>
      <w:r>
        <w:rPr>
          <w:rFonts w:hint="eastAsia"/>
        </w:rPr>
        <w:t>「</w:t>
      </w:r>
      <w:r w:rsidRPr="00292AE8">
        <w:rPr>
          <w:rFonts w:hint="eastAsia"/>
        </w:rPr>
        <w:t>全セル選択ボタン</w:t>
      </w:r>
      <w:r>
        <w:rPr>
          <w:rFonts w:hint="eastAsia"/>
        </w:rPr>
        <w:t>」</w:t>
      </w:r>
      <w:r w:rsidRPr="00292AE8">
        <w:rPr>
          <w:rFonts w:hint="eastAsia"/>
        </w:rPr>
        <w:t>の上で右クリックして＜貼り付け(P)＞をクリクするとデータがコピペできます。</w:t>
      </w:r>
    </w:p>
    <w:p w14:paraId="731E563C" w14:textId="77777777" w:rsidR="002C18FA" w:rsidRPr="00292AE8" w:rsidRDefault="002C18FA" w:rsidP="002C18FA">
      <w:pPr>
        <w:pStyle w:val="3"/>
        <w:numPr>
          <w:ilvl w:val="2"/>
          <w:numId w:val="5"/>
        </w:numPr>
        <w:topLinePunct w:val="0"/>
        <w:ind w:left="993"/>
        <w:jc w:val="both"/>
      </w:pPr>
      <w:r w:rsidRPr="00292AE8">
        <w:rPr>
          <w:rFonts w:hint="eastAsia"/>
        </w:rPr>
        <w:t>タスクバーを切り替えて旧バージョンは「上書き保存」しないで閉じてください。</w:t>
      </w:r>
    </w:p>
    <w:p w14:paraId="6DDF3793" w14:textId="77777777" w:rsidR="002C18FA" w:rsidRDefault="002C18FA" w:rsidP="002C18FA">
      <w:pPr>
        <w:pStyle w:val="3"/>
        <w:numPr>
          <w:ilvl w:val="2"/>
          <w:numId w:val="5"/>
        </w:numPr>
        <w:topLinePunct w:val="0"/>
        <w:ind w:left="993"/>
        <w:jc w:val="both"/>
      </w:pPr>
      <w:r>
        <w:rPr>
          <w:rFonts w:hint="eastAsia"/>
        </w:rPr>
        <w:t>次に</w:t>
      </w:r>
      <w:r w:rsidRPr="00292AE8">
        <w:rPr>
          <w:rFonts w:hint="eastAsia"/>
        </w:rPr>
        <w:t>新しいバージョンで＜ファイル＞－＜名前を付けて保存＞をします。</w:t>
      </w:r>
      <w:r w:rsidRPr="00292AE8">
        <w:br/>
      </w:r>
      <w:r w:rsidRPr="00292AE8">
        <w:rPr>
          <w:rFonts w:hint="eastAsia"/>
        </w:rPr>
        <w:t>名前を変更して保存しないと配布したファイルに上書きとなるので</w:t>
      </w:r>
      <w:r>
        <w:rPr>
          <w:rFonts w:hint="eastAsia"/>
        </w:rPr>
        <w:t>ユーザーに合う適切</w:t>
      </w:r>
      <w:r w:rsidRPr="00292AE8">
        <w:rPr>
          <w:rFonts w:hint="eastAsia"/>
        </w:rPr>
        <w:t>な名前を付けて保存してください。旧バージョンでご使用のファイル名に「_2」などを付け加えても良いと思います。以上で終わりです</w:t>
      </w:r>
      <w:r>
        <w:rPr>
          <w:rFonts w:hint="eastAsia"/>
        </w:rPr>
        <w:t>。</w:t>
      </w:r>
    </w:p>
    <w:p w14:paraId="2764054E" w14:textId="77777777" w:rsidR="002C18FA" w:rsidRPr="00292AE8" w:rsidRDefault="002C18FA" w:rsidP="002C18FA"/>
    <w:p w14:paraId="432C4166" w14:textId="77777777" w:rsidR="002C18FA" w:rsidRPr="00292AE8" w:rsidRDefault="002C18FA" w:rsidP="002C18FA">
      <w:pPr>
        <w:pStyle w:val="1"/>
        <w:numPr>
          <w:ilvl w:val="0"/>
          <w:numId w:val="5"/>
        </w:numPr>
        <w:jc w:val="both"/>
      </w:pPr>
      <w:bookmarkStart w:id="256" w:name="_Ref412473835"/>
      <w:bookmarkStart w:id="257" w:name="_Ref412473846"/>
      <w:bookmarkStart w:id="258" w:name="_Toc57055607"/>
      <w:bookmarkStart w:id="259" w:name="_Toc57063001"/>
      <w:bookmarkStart w:id="260" w:name="_Toc219809262"/>
      <w:bookmarkStart w:id="261" w:name="_Toc220013372"/>
      <w:r w:rsidRPr="00292AE8">
        <w:rPr>
          <w:rFonts w:hint="eastAsia"/>
        </w:rPr>
        <w:t>その他動作環境と試験した機種：</w:t>
      </w:r>
      <w:bookmarkEnd w:id="256"/>
      <w:bookmarkEnd w:id="257"/>
      <w:bookmarkEnd w:id="258"/>
      <w:bookmarkEnd w:id="259"/>
      <w:bookmarkEnd w:id="260"/>
      <w:bookmarkEnd w:id="261"/>
    </w:p>
    <w:p w14:paraId="13D5CB83" w14:textId="77777777" w:rsidR="002C18FA" w:rsidRPr="00292AE8" w:rsidRDefault="002C18FA" w:rsidP="002C18FA">
      <w:pPr>
        <w:pStyle w:val="3"/>
        <w:numPr>
          <w:ilvl w:val="2"/>
          <w:numId w:val="5"/>
        </w:numPr>
        <w:topLinePunct w:val="0"/>
        <w:ind w:left="993"/>
        <w:jc w:val="both"/>
      </w:pPr>
      <w:r w:rsidRPr="00292AE8">
        <w:rPr>
          <w:rFonts w:hint="eastAsia"/>
        </w:rPr>
        <w:t xml:space="preserve">OS:　</w:t>
      </w:r>
      <w:bookmarkStart w:id="262" w:name="_Hlk141868843"/>
      <w:r w:rsidRPr="00292AE8">
        <w:rPr>
          <w:rFonts w:hint="eastAsia"/>
        </w:rPr>
        <w:t>Windows1</w:t>
      </w:r>
      <w:r>
        <w:rPr>
          <w:rFonts w:hint="eastAsia"/>
        </w:rPr>
        <w:t>1</w:t>
      </w:r>
      <w:r w:rsidRPr="00292AE8">
        <w:rPr>
          <w:rFonts w:hint="eastAsia"/>
        </w:rPr>
        <w:t>、</w:t>
      </w:r>
      <w:bookmarkEnd w:id="262"/>
      <w:r w:rsidRPr="00292AE8">
        <w:rPr>
          <w:rFonts w:hint="eastAsia"/>
        </w:rPr>
        <w:t>Windows10</w:t>
      </w:r>
      <w:r w:rsidRPr="00292AE8">
        <w:br/>
      </w:r>
      <w:r w:rsidRPr="00292AE8">
        <w:rPr>
          <w:rFonts w:hint="eastAsia"/>
        </w:rPr>
        <w:t xml:space="preserve">Application：　</w:t>
      </w:r>
      <w:bookmarkStart w:id="263" w:name="_Hlk141864545"/>
      <w:r w:rsidRPr="00292AE8">
        <w:rPr>
          <w:rFonts w:hint="eastAsia"/>
        </w:rPr>
        <w:t>Excel2010、</w:t>
      </w:r>
      <w:bookmarkEnd w:id="263"/>
      <w:r w:rsidRPr="00292AE8">
        <w:rPr>
          <w:rFonts w:hint="eastAsia"/>
        </w:rPr>
        <w:t>Excel2013、Excel2016、Excel20</w:t>
      </w:r>
      <w:r>
        <w:rPr>
          <w:rFonts w:hint="eastAsia"/>
        </w:rPr>
        <w:t>21</w:t>
      </w:r>
      <w:r>
        <w:br/>
      </w:r>
      <w:r w:rsidRPr="00292AE8">
        <w:rPr>
          <w:rFonts w:hint="eastAsia"/>
        </w:rPr>
        <w:t>Panasonic</w:t>
      </w:r>
      <w:r>
        <w:rPr>
          <w:rFonts w:hint="eastAsia"/>
        </w:rPr>
        <w:t xml:space="preserve"> 電話機： VE-GD77</w:t>
      </w:r>
      <w:r w:rsidRPr="00292AE8">
        <w:br/>
      </w:r>
      <w:r w:rsidRPr="00292AE8">
        <w:rPr>
          <w:rFonts w:hint="eastAsia"/>
        </w:rPr>
        <w:t>Panasonic FAX： KX-PD603</w:t>
      </w:r>
    </w:p>
    <w:p w14:paraId="0BED11D2" w14:textId="77777777" w:rsidR="002C18FA" w:rsidRPr="00292AE8" w:rsidRDefault="002C18FA" w:rsidP="002C18FA"/>
    <w:p w14:paraId="20D165BB" w14:textId="77777777" w:rsidR="002C18FA" w:rsidRPr="00292AE8" w:rsidRDefault="002C18FA" w:rsidP="002C18FA">
      <w:pPr>
        <w:pStyle w:val="1"/>
        <w:numPr>
          <w:ilvl w:val="0"/>
          <w:numId w:val="5"/>
        </w:numPr>
        <w:jc w:val="both"/>
      </w:pPr>
      <w:bookmarkStart w:id="264" w:name="_Toc158482652"/>
      <w:bookmarkStart w:id="265" w:name="_Toc328308550"/>
      <w:bookmarkStart w:id="266" w:name="_Ref484541386"/>
      <w:bookmarkStart w:id="267" w:name="_Ref484541390"/>
      <w:bookmarkStart w:id="268" w:name="_Ref484541424"/>
      <w:bookmarkStart w:id="269" w:name="_Ref48067464"/>
      <w:bookmarkStart w:id="270" w:name="_Hlk53912052"/>
      <w:bookmarkStart w:id="271" w:name="_Toc56535429"/>
      <w:bookmarkStart w:id="272" w:name="_Toc56955269"/>
      <w:bookmarkStart w:id="273" w:name="_Toc219809263"/>
      <w:bookmarkStart w:id="274" w:name="_Toc220013373"/>
      <w:r w:rsidRPr="00292AE8">
        <w:rPr>
          <w:rFonts w:hint="eastAsia"/>
        </w:rPr>
        <w:t>バージョンの変更内容</w:t>
      </w:r>
      <w:bookmarkEnd w:id="264"/>
      <w:bookmarkEnd w:id="265"/>
      <w:bookmarkEnd w:id="266"/>
      <w:bookmarkEnd w:id="267"/>
      <w:bookmarkEnd w:id="268"/>
      <w:bookmarkEnd w:id="269"/>
      <w:bookmarkEnd w:id="270"/>
      <w:bookmarkEnd w:id="271"/>
      <w:bookmarkEnd w:id="272"/>
      <w:bookmarkEnd w:id="273"/>
      <w:bookmarkEnd w:id="274"/>
    </w:p>
    <w:p w14:paraId="1C387281" w14:textId="77777777" w:rsidR="002C18FA" w:rsidRPr="00071422" w:rsidRDefault="002C18FA" w:rsidP="002C18FA">
      <w:pPr>
        <w:pStyle w:val="3"/>
        <w:numPr>
          <w:ilvl w:val="2"/>
          <w:numId w:val="5"/>
        </w:numPr>
        <w:topLinePunct w:val="0"/>
        <w:ind w:left="993"/>
        <w:jc w:val="both"/>
      </w:pPr>
      <w:r w:rsidRPr="00071422">
        <w:rPr>
          <w:rFonts w:hint="eastAsia"/>
        </w:rPr>
        <w:t>Ver 1.00 2014/04/20　初版</w:t>
      </w:r>
    </w:p>
    <w:p w14:paraId="3C8D81DA" w14:textId="77777777" w:rsidR="002C18FA" w:rsidRDefault="002C18FA" w:rsidP="002C18FA">
      <w:pPr>
        <w:pStyle w:val="3"/>
        <w:numPr>
          <w:ilvl w:val="2"/>
          <w:numId w:val="5"/>
        </w:numPr>
        <w:topLinePunct w:val="0"/>
        <w:ind w:left="993"/>
        <w:jc w:val="both"/>
      </w:pPr>
      <w:r w:rsidRPr="00071422">
        <w:rPr>
          <w:rFonts w:hint="eastAsia"/>
        </w:rPr>
        <w:t>Ver 1.01 2015/02/28</w:t>
      </w:r>
    </w:p>
    <w:p w14:paraId="1BBB4A82" w14:textId="77777777" w:rsidR="002C18FA" w:rsidRPr="00292AE8" w:rsidRDefault="002C18FA" w:rsidP="002C18FA">
      <w:pPr>
        <w:pStyle w:val="4"/>
        <w:numPr>
          <w:ilvl w:val="3"/>
          <w:numId w:val="5"/>
        </w:numPr>
        <w:jc w:val="both"/>
      </w:pPr>
      <w:r w:rsidRPr="00292AE8">
        <w:rPr>
          <w:rFonts w:hint="eastAsia"/>
        </w:rPr>
        <w:t>F列より左のセルにコメントなどを入力した場合エラーメッセージが表示していたことと「*.TXT」にコメントが表示していたバグを修正。</w:t>
      </w:r>
    </w:p>
    <w:p w14:paraId="7B262D8C" w14:textId="77777777" w:rsidR="002C18FA" w:rsidRPr="00292AE8" w:rsidRDefault="002C18FA" w:rsidP="002C18FA">
      <w:pPr>
        <w:pStyle w:val="4"/>
        <w:numPr>
          <w:ilvl w:val="3"/>
          <w:numId w:val="5"/>
        </w:numPr>
        <w:jc w:val="both"/>
      </w:pPr>
      <w:r w:rsidRPr="00292AE8">
        <w:rPr>
          <w:rFonts w:hint="eastAsia"/>
        </w:rPr>
        <w:tab/>
        <w:t>説明書を次のように増やし強化しました。</w:t>
      </w:r>
    </w:p>
    <w:p w14:paraId="02AE4947" w14:textId="77777777" w:rsidR="002C18FA" w:rsidRPr="00292AE8" w:rsidRDefault="002C18FA" w:rsidP="002C18FA">
      <w:pPr>
        <w:pStyle w:val="4"/>
        <w:numPr>
          <w:ilvl w:val="3"/>
          <w:numId w:val="5"/>
        </w:numPr>
        <w:jc w:val="both"/>
      </w:pPr>
      <w:r w:rsidRPr="00292AE8">
        <w:rPr>
          <w:rFonts w:hint="eastAsia"/>
        </w:rPr>
        <w:tab/>
        <w:t>電話帳編集PG取扱い説明書101.docx を追加しました。</w:t>
      </w:r>
    </w:p>
    <w:p w14:paraId="733DCE2E" w14:textId="77777777" w:rsidR="002C18FA" w:rsidRPr="00292AE8" w:rsidRDefault="002C18FA" w:rsidP="002C18FA">
      <w:pPr>
        <w:pStyle w:val="4"/>
        <w:numPr>
          <w:ilvl w:val="3"/>
          <w:numId w:val="5"/>
        </w:numPr>
        <w:jc w:val="both"/>
      </w:pPr>
      <w:r w:rsidRPr="00292AE8">
        <w:rPr>
          <w:rFonts w:hint="eastAsia"/>
        </w:rPr>
        <w:tab/>
        <w:t>電話帳編集PG取扱い説明書101.pdf　を追加しました。</w:t>
      </w:r>
    </w:p>
    <w:p w14:paraId="251BAD0E" w14:textId="77777777" w:rsidR="002C18FA" w:rsidRPr="00292AE8" w:rsidRDefault="002C18FA" w:rsidP="002C18FA">
      <w:pPr>
        <w:pStyle w:val="3"/>
        <w:numPr>
          <w:ilvl w:val="2"/>
          <w:numId w:val="5"/>
        </w:numPr>
        <w:topLinePunct w:val="0"/>
        <w:ind w:left="993"/>
        <w:jc w:val="both"/>
      </w:pPr>
      <w:bookmarkStart w:id="275" w:name="_Ref57146026"/>
      <w:r w:rsidRPr="00292AE8">
        <w:rPr>
          <w:rFonts w:hint="eastAsia"/>
        </w:rPr>
        <w:t>Ver 2.00　2020/11/23</w:t>
      </w:r>
      <w:bookmarkEnd w:id="275"/>
    </w:p>
    <w:p w14:paraId="31CAC3AF" w14:textId="160DDCAA" w:rsidR="002C18FA" w:rsidRPr="00292AE8" w:rsidRDefault="002C18FA" w:rsidP="002C18FA">
      <w:pPr>
        <w:pStyle w:val="4"/>
        <w:numPr>
          <w:ilvl w:val="3"/>
          <w:numId w:val="5"/>
        </w:numPr>
        <w:jc w:val="both"/>
      </w:pPr>
      <w:r w:rsidRPr="00292AE8">
        <w:rPr>
          <w:rFonts w:hint="eastAsia"/>
        </w:rPr>
        <w:t>旧バージョンをご使用の場合は「</w:t>
      </w:r>
      <w:r w:rsidRPr="00030674">
        <w:rPr>
          <w:color w:val="0070C0"/>
        </w:rPr>
        <w:fldChar w:fldCharType="begin"/>
      </w:r>
      <w:r w:rsidRPr="00030674">
        <w:rPr>
          <w:color w:val="0070C0"/>
        </w:rPr>
        <w:instrText xml:space="preserve"> </w:instrText>
      </w:r>
      <w:r w:rsidRPr="00030674">
        <w:rPr>
          <w:rFonts w:hint="eastAsia"/>
          <w:color w:val="0070C0"/>
        </w:rPr>
        <w:instrText>REF _Ref57145825 \r \h</w:instrText>
      </w:r>
      <w:r w:rsidRPr="00030674">
        <w:rPr>
          <w:color w:val="0070C0"/>
        </w:rPr>
        <w:instrText xml:space="preserve"> </w:instrText>
      </w:r>
      <w:r w:rsidRPr="00030674">
        <w:rPr>
          <w:color w:val="0070C0"/>
        </w:rPr>
      </w:r>
      <w:r w:rsidRPr="00030674">
        <w:rPr>
          <w:color w:val="0070C0"/>
        </w:rPr>
        <w:fldChar w:fldCharType="separate"/>
      </w:r>
      <w:r w:rsidR="008B4C4C" w:rsidRPr="00030674">
        <w:rPr>
          <w:rFonts w:hint="eastAsia"/>
          <w:color w:val="0070C0"/>
        </w:rPr>
        <w:t>８</w:t>
      </w:r>
      <w:r w:rsidRPr="00030674">
        <w:rPr>
          <w:color w:val="0070C0"/>
        </w:rPr>
        <w:fldChar w:fldCharType="end"/>
      </w:r>
      <w:r w:rsidRPr="00030674">
        <w:rPr>
          <w:color w:val="0070C0"/>
        </w:rPr>
        <w:fldChar w:fldCharType="begin"/>
      </w:r>
      <w:r w:rsidRPr="00030674">
        <w:rPr>
          <w:color w:val="0070C0"/>
        </w:rPr>
        <w:instrText xml:space="preserve"> REF _Ref57145829 \h </w:instrText>
      </w:r>
      <w:r w:rsidRPr="00030674">
        <w:rPr>
          <w:color w:val="0070C0"/>
        </w:rPr>
      </w:r>
      <w:r w:rsidRPr="00030674">
        <w:rPr>
          <w:color w:val="0070C0"/>
        </w:rPr>
        <w:fldChar w:fldCharType="separate"/>
      </w:r>
      <w:r w:rsidR="008B4C4C" w:rsidRPr="00030674">
        <w:rPr>
          <w:rFonts w:hint="eastAsia"/>
          <w:color w:val="0070C0"/>
        </w:rPr>
        <w:t>旧バージョンを新しいバージョンのPanasonic電話帳に取り込むには（更新）</w:t>
      </w:r>
      <w:r w:rsidRPr="00030674">
        <w:rPr>
          <w:color w:val="0070C0"/>
        </w:rPr>
        <w:fldChar w:fldCharType="end"/>
      </w:r>
      <w:r w:rsidRPr="00292AE8">
        <w:rPr>
          <w:rFonts w:hint="eastAsia"/>
        </w:rPr>
        <w:t>」を参考にデータを変更して新バージョンをご使用ください。</w:t>
      </w:r>
    </w:p>
    <w:p w14:paraId="4AC1E2FF" w14:textId="77777777" w:rsidR="002C18FA" w:rsidRPr="00292AE8" w:rsidRDefault="002C18FA" w:rsidP="002C18FA">
      <w:pPr>
        <w:pStyle w:val="4"/>
        <w:numPr>
          <w:ilvl w:val="3"/>
          <w:numId w:val="5"/>
        </w:numPr>
        <w:jc w:val="both"/>
      </w:pPr>
      <w:r w:rsidRPr="00292AE8">
        <w:rPr>
          <w:rFonts w:hint="eastAsia"/>
        </w:rPr>
        <w:t>メニューの方式からリボンのタブ方式に変更このためExcel</w:t>
      </w:r>
      <w:r>
        <w:rPr>
          <w:rFonts w:hint="eastAsia"/>
        </w:rPr>
        <w:t>201</w:t>
      </w:r>
      <w:r w:rsidRPr="00292AE8">
        <w:rPr>
          <w:rFonts w:hint="eastAsia"/>
        </w:rPr>
        <w:t>7ではつかえなくなりました。Excel2007をご使用の場合は旧バージョンをそのままお使いください。不具合とうはありません。</w:t>
      </w:r>
    </w:p>
    <w:p w14:paraId="0B2E22FD" w14:textId="77777777" w:rsidR="002C18FA" w:rsidRPr="00292AE8" w:rsidRDefault="002C18FA" w:rsidP="002C18FA">
      <w:pPr>
        <w:pStyle w:val="4"/>
        <w:numPr>
          <w:ilvl w:val="3"/>
          <w:numId w:val="5"/>
        </w:numPr>
        <w:jc w:val="both"/>
      </w:pPr>
      <w:r w:rsidRPr="00292AE8">
        <w:rPr>
          <w:rFonts w:hint="eastAsia"/>
        </w:rPr>
        <w:lastRenderedPageBreak/>
        <w:t>「電話帳書き出し」、「電話帳取り込み」についてダイアログを変更しました。</w:t>
      </w:r>
    </w:p>
    <w:p w14:paraId="0400E8EE" w14:textId="77777777" w:rsidR="002C18FA" w:rsidRDefault="002C18FA" w:rsidP="002C18FA">
      <w:pPr>
        <w:pStyle w:val="4"/>
        <w:numPr>
          <w:ilvl w:val="3"/>
          <w:numId w:val="5"/>
        </w:numPr>
        <w:jc w:val="both"/>
      </w:pPr>
      <w:r w:rsidRPr="00292AE8">
        <w:rPr>
          <w:rFonts w:hint="eastAsia"/>
        </w:rPr>
        <w:t>説明書を変更しています。</w:t>
      </w:r>
    </w:p>
    <w:p w14:paraId="31F49B99" w14:textId="77777777" w:rsidR="002C18FA" w:rsidRPr="00292AE8" w:rsidRDefault="002C18FA" w:rsidP="002C18FA">
      <w:pPr>
        <w:pStyle w:val="3"/>
        <w:numPr>
          <w:ilvl w:val="2"/>
          <w:numId w:val="5"/>
        </w:numPr>
        <w:topLinePunct w:val="0"/>
        <w:ind w:left="993"/>
        <w:jc w:val="both"/>
      </w:pPr>
      <w:r w:rsidRPr="00292AE8">
        <w:rPr>
          <w:rFonts w:hint="eastAsia"/>
        </w:rPr>
        <w:t>Ver 2.0</w:t>
      </w:r>
      <w:r>
        <w:rPr>
          <w:rFonts w:hint="eastAsia"/>
        </w:rPr>
        <w:t>1</w:t>
      </w:r>
      <w:r w:rsidRPr="00292AE8">
        <w:rPr>
          <w:rFonts w:hint="eastAsia"/>
        </w:rPr>
        <w:t xml:space="preserve">　202</w:t>
      </w:r>
      <w:r>
        <w:rPr>
          <w:rFonts w:hint="eastAsia"/>
        </w:rPr>
        <w:t>1</w:t>
      </w:r>
      <w:r w:rsidRPr="00292AE8">
        <w:rPr>
          <w:rFonts w:hint="eastAsia"/>
        </w:rPr>
        <w:t>/</w:t>
      </w:r>
      <w:r>
        <w:rPr>
          <w:rFonts w:hint="eastAsia"/>
        </w:rPr>
        <w:t>0</w:t>
      </w:r>
      <w:r w:rsidRPr="00292AE8">
        <w:rPr>
          <w:rFonts w:hint="eastAsia"/>
        </w:rPr>
        <w:t>1/2</w:t>
      </w:r>
      <w:r>
        <w:rPr>
          <w:rFonts w:hint="eastAsia"/>
        </w:rPr>
        <w:t>2</w:t>
      </w:r>
    </w:p>
    <w:p w14:paraId="10020BB6" w14:textId="77777777" w:rsidR="002C18FA" w:rsidRPr="00292AE8" w:rsidRDefault="002C18FA" w:rsidP="002C18FA">
      <w:pPr>
        <w:pStyle w:val="4"/>
        <w:numPr>
          <w:ilvl w:val="3"/>
          <w:numId w:val="5"/>
        </w:numPr>
        <w:jc w:val="both"/>
      </w:pPr>
      <w:r>
        <w:rPr>
          <w:rFonts w:hint="eastAsia"/>
        </w:rPr>
        <w:t>前バージョンでプログラムの一部が本来の場所とは違う場所にインポートされシートで、右クリックその他の機能が使えませんでした</w:t>
      </w:r>
      <w:r w:rsidRPr="00292AE8">
        <w:rPr>
          <w:rFonts w:hint="eastAsia"/>
        </w:rPr>
        <w:t>。</w:t>
      </w:r>
      <w:r>
        <w:rPr>
          <w:rFonts w:hint="eastAsia"/>
        </w:rPr>
        <w:t>ダイアログから使用されるはずなのでお気付きにならない場合もあると思います。（正確には</w:t>
      </w:r>
      <w:r w:rsidRPr="005F0E55">
        <w:t>ThisWorkbook</w:t>
      </w:r>
      <w:r>
        <w:rPr>
          <w:rFonts w:hint="eastAsia"/>
        </w:rPr>
        <w:t>にインポートするべきところがクラスモジュールにインポートされて</w:t>
      </w:r>
      <w:r w:rsidRPr="005F0E55">
        <w:t>ThisWorkbook</w:t>
      </w:r>
      <w:r>
        <w:rPr>
          <w:rFonts w:hint="eastAsia"/>
        </w:rPr>
        <w:t>に移動するのを忘れていたためです。ご迷惑をお掛けしました）</w:t>
      </w:r>
    </w:p>
    <w:p w14:paraId="3987F167" w14:textId="77777777" w:rsidR="002C18FA" w:rsidRDefault="002C18FA" w:rsidP="002C18FA">
      <w:pPr>
        <w:pStyle w:val="4"/>
        <w:numPr>
          <w:ilvl w:val="3"/>
          <w:numId w:val="5"/>
        </w:numPr>
        <w:jc w:val="both"/>
      </w:pPr>
      <w:r w:rsidRPr="00292AE8">
        <w:rPr>
          <w:rFonts w:hint="eastAsia"/>
        </w:rPr>
        <w:t>202</w:t>
      </w:r>
      <w:r>
        <w:rPr>
          <w:rFonts w:hint="eastAsia"/>
        </w:rPr>
        <w:t>3</w:t>
      </w:r>
      <w:r w:rsidRPr="00292AE8">
        <w:rPr>
          <w:rFonts w:hint="eastAsia"/>
        </w:rPr>
        <w:t>/</w:t>
      </w:r>
      <w:r>
        <w:rPr>
          <w:rFonts w:hint="eastAsia"/>
        </w:rPr>
        <w:t>0</w:t>
      </w:r>
      <w:r>
        <w:t>8</w:t>
      </w:r>
      <w:r w:rsidRPr="00292AE8">
        <w:rPr>
          <w:rFonts w:hint="eastAsia"/>
        </w:rPr>
        <w:t>/</w:t>
      </w:r>
      <w:r>
        <w:t>02</w:t>
      </w:r>
      <w:r>
        <w:rPr>
          <w:rFonts w:hint="eastAsia"/>
        </w:rPr>
        <w:t>プログラムの変更はありませんがマイクロソフトのセキュリティリスクが追加されたので本説明書 説明補足版を発行しました。</w:t>
      </w:r>
    </w:p>
    <w:p w14:paraId="2F44BD4F" w14:textId="5656461B" w:rsidR="002C18FA" w:rsidRDefault="002C18FA" w:rsidP="002C18FA">
      <w:pPr>
        <w:pStyle w:val="4"/>
        <w:numPr>
          <w:ilvl w:val="3"/>
          <w:numId w:val="5"/>
        </w:numPr>
        <w:jc w:val="both"/>
      </w:pPr>
      <w:r>
        <w:rPr>
          <w:rFonts w:hint="eastAsia"/>
        </w:rPr>
        <w:t>更に2021/01/22にVer2.01を発行して、2024/05/14には 本説明書の「</w:t>
      </w:r>
      <w:r w:rsidRPr="00030674">
        <w:rPr>
          <w:color w:val="0070C0"/>
        </w:rPr>
        <w:fldChar w:fldCharType="begin"/>
      </w:r>
      <w:r w:rsidRPr="00030674">
        <w:rPr>
          <w:color w:val="0070C0"/>
        </w:rPr>
        <w:instrText xml:space="preserve"> </w:instrText>
      </w:r>
      <w:r w:rsidRPr="00030674">
        <w:rPr>
          <w:rFonts w:hint="eastAsia"/>
          <w:color w:val="0070C0"/>
        </w:rPr>
        <w:instrText>REF _Ref166599140 \r \h</w:instrText>
      </w:r>
      <w:r w:rsidRPr="00030674">
        <w:rPr>
          <w:color w:val="0070C0"/>
        </w:rPr>
        <w:instrText xml:space="preserve"> </w:instrText>
      </w:r>
      <w:r w:rsidRPr="00030674">
        <w:rPr>
          <w:color w:val="0070C0"/>
        </w:rPr>
      </w:r>
      <w:r w:rsidRPr="00030674">
        <w:rPr>
          <w:color w:val="0070C0"/>
        </w:rPr>
        <w:fldChar w:fldCharType="separate"/>
      </w:r>
      <w:r w:rsidR="008B4C4C" w:rsidRPr="00030674">
        <w:rPr>
          <w:rFonts w:hint="eastAsia"/>
          <w:color w:val="0070C0"/>
        </w:rPr>
        <w:t>５</w:t>
      </w:r>
      <w:r w:rsidR="008B4C4C" w:rsidRPr="00030674">
        <w:rPr>
          <w:color w:val="0070C0"/>
        </w:rPr>
        <w:t>(2)</w:t>
      </w:r>
      <w:r w:rsidRPr="00030674">
        <w:rPr>
          <w:color w:val="0070C0"/>
        </w:rPr>
        <w:fldChar w:fldCharType="end"/>
      </w:r>
      <w:r w:rsidRPr="00030674">
        <w:rPr>
          <w:color w:val="0070C0"/>
        </w:rPr>
        <w:fldChar w:fldCharType="begin"/>
      </w:r>
      <w:r w:rsidRPr="00030674">
        <w:rPr>
          <w:color w:val="0070C0"/>
        </w:rPr>
        <w:instrText xml:space="preserve"> REF _Ref166599157 \h </w:instrText>
      </w:r>
      <w:r w:rsidRPr="00030674">
        <w:rPr>
          <w:color w:val="0070C0"/>
        </w:rPr>
      </w:r>
      <w:r w:rsidRPr="00030674">
        <w:rPr>
          <w:color w:val="0070C0"/>
        </w:rPr>
        <w:fldChar w:fldCharType="separate"/>
      </w:r>
      <w:r w:rsidR="008B4C4C" w:rsidRPr="00030674">
        <w:rPr>
          <w:rFonts w:hint="eastAsia"/>
          <w:color w:val="0070C0"/>
        </w:rPr>
        <w:t>使用前の注意事項 （重要）</w:t>
      </w:r>
      <w:r w:rsidRPr="00030674">
        <w:rPr>
          <w:color w:val="0070C0"/>
        </w:rPr>
        <w:fldChar w:fldCharType="end"/>
      </w:r>
      <w:r>
        <w:rPr>
          <w:rFonts w:hint="eastAsia"/>
        </w:rPr>
        <w:t>」を追加修正しただけであってプログラムは変更していません。</w:t>
      </w:r>
    </w:p>
    <w:p w14:paraId="7B1F3EB6" w14:textId="77777777" w:rsidR="002C18FA" w:rsidRDefault="002C18FA" w:rsidP="002C18FA">
      <w:pPr>
        <w:pStyle w:val="4"/>
        <w:numPr>
          <w:ilvl w:val="3"/>
          <w:numId w:val="5"/>
        </w:numPr>
        <w:jc w:val="both"/>
      </w:pPr>
      <w:r>
        <w:rPr>
          <w:rFonts w:hint="eastAsia"/>
        </w:rPr>
        <w:t>更に</w:t>
      </w:r>
      <w:r w:rsidRPr="00564836">
        <w:rPr>
          <w:rFonts w:hint="eastAsia"/>
        </w:rPr>
        <w:t xml:space="preserve"> 2026/01/20　プログラムの変更は無く説明書 内容一部変更（操作上の関係は</w:t>
      </w:r>
      <w:r>
        <w:rPr>
          <w:rFonts w:hint="eastAsia"/>
        </w:rPr>
        <w:t>ありません</w:t>
      </w:r>
      <w:r w:rsidRPr="00564836">
        <w:rPr>
          <w:rFonts w:hint="eastAsia"/>
        </w:rPr>
        <w:t>）</w:t>
      </w:r>
    </w:p>
    <w:p w14:paraId="78B5C31A" w14:textId="77777777" w:rsidR="002C18FA" w:rsidRDefault="002C18FA" w:rsidP="002C18FA">
      <w:pPr>
        <w:pStyle w:val="4"/>
        <w:numPr>
          <w:ilvl w:val="3"/>
          <w:numId w:val="5"/>
        </w:numPr>
        <w:jc w:val="both"/>
      </w:pPr>
      <w:r w:rsidRPr="0069793C">
        <w:rPr>
          <w:rFonts w:hint="eastAsia"/>
        </w:rPr>
        <w:t>Readme.txt」に記載のように E-Mail: アドレスを変更しました</w:t>
      </w:r>
      <w:r>
        <w:rPr>
          <w:rFonts w:hint="eastAsia"/>
        </w:rPr>
        <w:t>。</w:t>
      </w:r>
    </w:p>
    <w:p w14:paraId="700AA75E" w14:textId="77777777" w:rsidR="002C18FA" w:rsidRPr="00564836" w:rsidRDefault="002C18FA" w:rsidP="002C18FA"/>
    <w:p w14:paraId="63C3A2C7" w14:textId="77777777" w:rsidR="002C18FA" w:rsidRDefault="002C18FA" w:rsidP="002C18FA">
      <w:pPr>
        <w:pStyle w:val="1"/>
        <w:numPr>
          <w:ilvl w:val="0"/>
          <w:numId w:val="5"/>
        </w:numPr>
        <w:jc w:val="both"/>
      </w:pPr>
      <w:bookmarkStart w:id="276" w:name="_Ref484509254"/>
      <w:bookmarkStart w:id="277" w:name="_Ref484509266"/>
      <w:bookmarkStart w:id="278" w:name="_Toc56535431"/>
      <w:bookmarkStart w:id="279" w:name="_Toc56955271"/>
      <w:bookmarkStart w:id="280" w:name="_Toc219809264"/>
      <w:bookmarkStart w:id="281" w:name="_Toc220013374"/>
      <w:r w:rsidRPr="00EC3C48">
        <w:rPr>
          <w:rFonts w:hint="eastAsia"/>
        </w:rPr>
        <w:t>拡張子の説明</w:t>
      </w:r>
      <w:bookmarkEnd w:id="276"/>
      <w:bookmarkEnd w:id="277"/>
      <w:bookmarkEnd w:id="278"/>
      <w:bookmarkEnd w:id="279"/>
      <w:bookmarkEnd w:id="280"/>
      <w:bookmarkEnd w:id="281"/>
    </w:p>
    <w:p w14:paraId="6348A035" w14:textId="77777777" w:rsidR="002C18FA" w:rsidRPr="003209CA" w:rsidRDefault="002C18FA" w:rsidP="002C18FA">
      <w:pPr>
        <w:pStyle w:val="2"/>
        <w:numPr>
          <w:ilvl w:val="1"/>
          <w:numId w:val="5"/>
        </w:numPr>
      </w:pPr>
      <w:bookmarkStart w:id="282" w:name="拡張子"/>
      <w:bookmarkStart w:id="283" w:name="_Toc168625508"/>
      <w:bookmarkStart w:id="284" w:name="_Toc143160249"/>
      <w:bookmarkStart w:id="285" w:name="_Toc328308556"/>
      <w:bookmarkStart w:id="286" w:name="_Ref421360841"/>
      <w:bookmarkStart w:id="287" w:name="_Ref421360847"/>
      <w:bookmarkStart w:id="288" w:name="_Ref483052395"/>
      <w:bookmarkStart w:id="289" w:name="_Ref483052427"/>
      <w:bookmarkStart w:id="290" w:name="_Toc53778999"/>
      <w:bookmarkStart w:id="291" w:name="_Toc56535432"/>
      <w:bookmarkStart w:id="292" w:name="_Toc166581334"/>
      <w:bookmarkStart w:id="293" w:name="_Toc219809265"/>
      <w:bookmarkStart w:id="294" w:name="_Toc220013375"/>
      <w:r w:rsidRPr="003209CA">
        <w:rPr>
          <w:rFonts w:hint="eastAsia"/>
        </w:rPr>
        <w:t>拡張子</w:t>
      </w:r>
      <w:bookmarkEnd w:id="282"/>
      <w:r w:rsidRPr="003209CA">
        <w:rPr>
          <w:rFonts w:hint="eastAsia"/>
        </w:rPr>
        <w:t>について</w:t>
      </w:r>
      <w:bookmarkEnd w:id="283"/>
      <w:bookmarkEnd w:id="284"/>
      <w:bookmarkEnd w:id="285"/>
      <w:bookmarkEnd w:id="286"/>
      <w:bookmarkEnd w:id="287"/>
      <w:bookmarkEnd w:id="288"/>
      <w:bookmarkEnd w:id="289"/>
      <w:bookmarkEnd w:id="290"/>
      <w:bookmarkEnd w:id="291"/>
      <w:bookmarkEnd w:id="292"/>
      <w:bookmarkEnd w:id="293"/>
      <w:bookmarkEnd w:id="294"/>
    </w:p>
    <w:p w14:paraId="7436EB04" w14:textId="77777777" w:rsidR="002C18FA" w:rsidRPr="00025026" w:rsidRDefault="002C18FA" w:rsidP="002C18FA">
      <w:pPr>
        <w:pStyle w:val="3"/>
        <w:numPr>
          <w:ilvl w:val="2"/>
          <w:numId w:val="5"/>
        </w:numPr>
        <w:topLinePunct w:val="0"/>
        <w:ind w:left="993"/>
        <w:jc w:val="both"/>
      </w:pPr>
      <w:r w:rsidRPr="00025026">
        <w:t>ファイル名の例</w:t>
      </w:r>
    </w:p>
    <w:p w14:paraId="79E2E984" w14:textId="77777777" w:rsidR="002C18FA" w:rsidRPr="00D03215" w:rsidRDefault="002C18FA" w:rsidP="002C18FA">
      <w:pPr>
        <w:pStyle w:val="3"/>
        <w:numPr>
          <w:ilvl w:val="0"/>
          <w:numId w:val="0"/>
        </w:numPr>
        <w:ind w:left="709"/>
      </w:pPr>
      <w:r w:rsidRPr="00D03215">
        <w:rPr>
          <w:rFonts w:hint="eastAsia"/>
        </w:rPr>
        <w:t>「</w:t>
      </w:r>
      <w:r w:rsidRPr="00564836">
        <w:rPr>
          <w:rFonts w:hint="eastAsia"/>
        </w:rPr>
        <w:t>Panasonic電話帳編集_0_サンプル201.xlsm</w:t>
      </w:r>
      <w:r w:rsidRPr="00D03215">
        <w:rPr>
          <w:rFonts w:hint="eastAsia"/>
        </w:rPr>
        <w:t>」（この場合「xls</w:t>
      </w:r>
      <w:r>
        <w:rPr>
          <w:rFonts w:hint="eastAsia"/>
        </w:rPr>
        <w:t>m</w:t>
      </w:r>
      <w:r w:rsidRPr="00D03215">
        <w:rPr>
          <w:rFonts w:hint="eastAsia"/>
        </w:rPr>
        <w:t>」が拡張子です）</w:t>
      </w:r>
      <w:r w:rsidRPr="00D03215">
        <w:br/>
      </w:r>
      <w:r w:rsidRPr="00D03215">
        <w:rPr>
          <w:rFonts w:hint="eastAsia"/>
        </w:rPr>
        <w:t>ファイル名の最後に表示する「．」から右側に表示した文字列で、ファイルの種類または形式を識別する目的ですExcel2000～2003では「xls」、Excel2007以降のバージョンの場合は「</w:t>
      </w:r>
      <w:r w:rsidRPr="00D03215">
        <w:t>xlsx</w:t>
      </w:r>
      <w:r w:rsidRPr="00D03215">
        <w:rPr>
          <w:rFonts w:hint="eastAsia"/>
        </w:rPr>
        <w:t>」となります。</w:t>
      </w:r>
      <w:r w:rsidRPr="00D03215">
        <w:br/>
      </w:r>
      <w:r w:rsidRPr="00D03215">
        <w:rPr>
          <w:rFonts w:hint="eastAsia"/>
        </w:rPr>
        <w:t>Word2000～2003の場合は「doc」Word2007以降では「docx」となります。</w:t>
      </w:r>
      <w:r w:rsidRPr="00D03215">
        <w:br/>
      </w:r>
      <w:r w:rsidRPr="00D03215">
        <w:rPr>
          <w:rFonts w:hint="eastAsia"/>
        </w:rPr>
        <w:t>Excel2007以降で、「GG_同好会メンバー2014年度.xlsm」のようにマクロを含む場合は「</w:t>
      </w:r>
      <w:r w:rsidRPr="00D03215">
        <w:t>xlsm</w:t>
      </w:r>
      <w:r w:rsidRPr="00D03215">
        <w:rPr>
          <w:rFonts w:hint="eastAsia"/>
        </w:rPr>
        <w:t>」となります。</w:t>
      </w:r>
    </w:p>
    <w:p w14:paraId="112570E8" w14:textId="77777777" w:rsidR="002C18FA" w:rsidRPr="00D03215" w:rsidRDefault="002C18FA" w:rsidP="002C18FA">
      <w:pPr>
        <w:pStyle w:val="2"/>
        <w:numPr>
          <w:ilvl w:val="1"/>
          <w:numId w:val="5"/>
        </w:numPr>
      </w:pPr>
      <w:bookmarkStart w:id="295" w:name="_Toc53779002"/>
      <w:bookmarkStart w:id="296" w:name="_Toc56535435"/>
      <w:bookmarkStart w:id="297" w:name="_Toc219809266"/>
      <w:bookmarkStart w:id="298" w:name="_Toc220013376"/>
      <w:r w:rsidRPr="00D03215">
        <w:rPr>
          <w:rFonts w:hint="eastAsia"/>
        </w:rPr>
        <w:t>Windows10の拡張子の表示方法：</w:t>
      </w:r>
      <w:bookmarkEnd w:id="295"/>
      <w:bookmarkEnd w:id="296"/>
      <w:bookmarkEnd w:id="297"/>
      <w:bookmarkEnd w:id="298"/>
    </w:p>
    <w:p w14:paraId="646922CF" w14:textId="77777777" w:rsidR="002C18FA" w:rsidRPr="00D03215" w:rsidRDefault="002C18FA" w:rsidP="002C18FA">
      <w:pPr>
        <w:pStyle w:val="3"/>
        <w:numPr>
          <w:ilvl w:val="2"/>
          <w:numId w:val="5"/>
        </w:numPr>
        <w:ind w:left="993"/>
      </w:pPr>
      <w:r w:rsidRPr="00D03215">
        <w:rPr>
          <w:rFonts w:hint="eastAsia"/>
        </w:rPr>
        <w:t>エクスプローラーを開きトップの＜表示＞タブを選択します。</w:t>
      </w:r>
    </w:p>
    <w:p w14:paraId="306957AF" w14:textId="77777777" w:rsidR="002C18FA" w:rsidRPr="00D03215" w:rsidRDefault="002C18FA" w:rsidP="002C18FA">
      <w:pPr>
        <w:pStyle w:val="3"/>
        <w:numPr>
          <w:ilvl w:val="2"/>
          <w:numId w:val="5"/>
        </w:numPr>
        <w:ind w:left="993"/>
      </w:pPr>
      <w:r w:rsidRPr="00D03215">
        <w:rPr>
          <w:rFonts w:hint="eastAsia"/>
        </w:rPr>
        <w:t>＜オプション＞を選択します。</w:t>
      </w:r>
    </w:p>
    <w:p w14:paraId="5455B169" w14:textId="77777777" w:rsidR="002C18FA" w:rsidRPr="00D03215" w:rsidRDefault="002C18FA" w:rsidP="002C18FA">
      <w:pPr>
        <w:pStyle w:val="3"/>
        <w:numPr>
          <w:ilvl w:val="2"/>
          <w:numId w:val="5"/>
        </w:numPr>
        <w:ind w:left="993"/>
      </w:pPr>
      <w:r w:rsidRPr="00D03215">
        <w:rPr>
          <w:rFonts w:hint="eastAsia"/>
        </w:rPr>
        <w:t>「フォルダーオプション」が表示するのでトップの＜表示＞をクリックします。</w:t>
      </w:r>
    </w:p>
    <w:p w14:paraId="7683E501" w14:textId="77777777" w:rsidR="002C18FA" w:rsidRPr="00D03215" w:rsidRDefault="002C18FA" w:rsidP="002C18FA">
      <w:pPr>
        <w:pStyle w:val="3"/>
        <w:numPr>
          <w:ilvl w:val="2"/>
          <w:numId w:val="5"/>
        </w:numPr>
        <w:ind w:left="993"/>
      </w:pPr>
      <w:r w:rsidRPr="00D03215">
        <w:rPr>
          <w:rFonts w:hint="eastAsia"/>
        </w:rPr>
        <w:t>「詳細設定」ボックスから「登録されている拡張子は表示しない」のチェックを外して、「OK」をクリックします。</w:t>
      </w:r>
    </w:p>
    <w:p w14:paraId="3CF54BBA" w14:textId="77777777" w:rsidR="002C18FA" w:rsidRPr="00D03215" w:rsidRDefault="002C18FA" w:rsidP="002C18FA">
      <w:pPr>
        <w:pStyle w:val="2"/>
        <w:numPr>
          <w:ilvl w:val="1"/>
          <w:numId w:val="5"/>
        </w:numPr>
      </w:pPr>
      <w:bookmarkStart w:id="299" w:name="_Toc219809267"/>
      <w:bookmarkStart w:id="300" w:name="_Toc220013377"/>
      <w:r w:rsidRPr="00D03215">
        <w:rPr>
          <w:rFonts w:hint="eastAsia"/>
        </w:rPr>
        <w:t>Windows11の拡張子の表示方法：</w:t>
      </w:r>
      <w:bookmarkEnd w:id="299"/>
      <w:bookmarkEnd w:id="300"/>
    </w:p>
    <w:p w14:paraId="2966FBDC" w14:textId="77777777" w:rsidR="002C18FA" w:rsidRPr="00D03215" w:rsidRDefault="002C18FA" w:rsidP="002C18FA">
      <w:pPr>
        <w:pStyle w:val="3"/>
        <w:numPr>
          <w:ilvl w:val="2"/>
          <w:numId w:val="5"/>
        </w:numPr>
        <w:ind w:left="993"/>
      </w:pPr>
      <w:r w:rsidRPr="00D03215">
        <w:rPr>
          <w:rFonts w:hint="eastAsia"/>
        </w:rPr>
        <w:t>エクスプローラーを開きトップの「…」をクリックして＜オプション＞を選択します。</w:t>
      </w:r>
    </w:p>
    <w:p w14:paraId="6ED8DFDD" w14:textId="77777777" w:rsidR="002C18FA" w:rsidRPr="00D03215" w:rsidRDefault="002C18FA" w:rsidP="002C18FA">
      <w:pPr>
        <w:pStyle w:val="3"/>
        <w:numPr>
          <w:ilvl w:val="2"/>
          <w:numId w:val="5"/>
        </w:numPr>
        <w:ind w:left="993"/>
      </w:pPr>
      <w:r w:rsidRPr="00D03215">
        <w:rPr>
          <w:rFonts w:hint="eastAsia"/>
        </w:rPr>
        <w:t>「フォルダーオプション」が表示するのでトップの＜表示＞をクリックします。</w:t>
      </w:r>
    </w:p>
    <w:p w14:paraId="1111234A" w14:textId="77777777" w:rsidR="00452D7A" w:rsidRPr="007E3A0F" w:rsidRDefault="002C18FA" w:rsidP="00611996">
      <w:pPr>
        <w:pStyle w:val="3"/>
        <w:numPr>
          <w:ilvl w:val="2"/>
          <w:numId w:val="5"/>
        </w:numPr>
        <w:ind w:left="993"/>
      </w:pPr>
      <w:r w:rsidRPr="00D03215">
        <w:rPr>
          <w:rFonts w:hint="eastAsia"/>
        </w:rPr>
        <w:t>「詳細設定」ボックスから「登録されている拡張子は表示しない」のチェックを外して、「OK」をクリックします。</w:t>
      </w:r>
    </w:p>
    <w:sectPr w:rsidR="00452D7A" w:rsidRPr="007E3A0F" w:rsidSect="002C18FA">
      <w:footerReference w:type="default" r:id="rId38"/>
      <w:footerReference w:type="first" r:id="rId39"/>
      <w:pgSz w:w="11906" w:h="16838" w:code="9"/>
      <w:pgMar w:top="1418" w:right="1134" w:bottom="1134" w:left="1701" w:header="964" w:footer="567" w:gutter="0"/>
      <w:pgNumType w:fmt="numberInDash" w:start="1"/>
      <w:cols w:space="425"/>
      <w:titlePg/>
      <w:docGrid w:type="linesAndChar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F6F48FC" w14:textId="77777777" w:rsidR="00D7196B" w:rsidRPr="00D03215" w:rsidRDefault="00D7196B" w:rsidP="00AC71EA">
      <w:r w:rsidRPr="00D03215">
        <w:separator/>
      </w:r>
    </w:p>
    <w:p w14:paraId="2B4FB9B3" w14:textId="77777777" w:rsidR="00D7196B" w:rsidRPr="00D03215" w:rsidRDefault="00D7196B" w:rsidP="00AC71EA"/>
    <w:p w14:paraId="2C93CCD0" w14:textId="77777777" w:rsidR="00D7196B" w:rsidRPr="00D03215" w:rsidRDefault="00D7196B" w:rsidP="00AC71EA"/>
  </w:endnote>
  <w:endnote w:type="continuationSeparator" w:id="0">
    <w:p w14:paraId="53098EE7" w14:textId="77777777" w:rsidR="00D7196B" w:rsidRPr="00D03215" w:rsidRDefault="00D7196B" w:rsidP="00AC71EA">
      <w:r w:rsidRPr="00D03215">
        <w:continuationSeparator/>
      </w:r>
    </w:p>
    <w:p w14:paraId="30BC0BF6" w14:textId="77777777" w:rsidR="00D7196B" w:rsidRPr="00D03215" w:rsidRDefault="00D7196B" w:rsidP="00AC71EA"/>
    <w:p w14:paraId="3923A041" w14:textId="77777777" w:rsidR="00D7196B" w:rsidRPr="00D03215" w:rsidRDefault="00D7196B" w:rsidP="00AC71E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94099992"/>
      <w:docPartObj>
        <w:docPartGallery w:val="Page Numbers (Bottom of Page)"/>
        <w:docPartUnique/>
      </w:docPartObj>
    </w:sdtPr>
    <w:sdtContent>
      <w:p w14:paraId="285EEC67" w14:textId="77777777" w:rsidR="0033563C" w:rsidRPr="00D03215" w:rsidRDefault="0033563C">
        <w:pPr>
          <w:pStyle w:val="a3"/>
          <w:jc w:val="center"/>
        </w:pPr>
        <w:r w:rsidRPr="00D03215">
          <w:fldChar w:fldCharType="begin"/>
        </w:r>
        <w:r w:rsidRPr="00D03215">
          <w:instrText>PAGE   \* MERGEFORMAT</w:instrText>
        </w:r>
        <w:r w:rsidRPr="00D03215">
          <w:fldChar w:fldCharType="separate"/>
        </w:r>
        <w:r w:rsidRPr="00D03215">
          <w:t>2</w:t>
        </w:r>
        <w:r w:rsidRPr="00D03215">
          <w:fldChar w:fldCharType="end"/>
        </w:r>
      </w:p>
    </w:sdtContent>
  </w:sdt>
  <w:p w14:paraId="5C9FEEA1" w14:textId="77777777" w:rsidR="0033563C" w:rsidRPr="00D03215" w:rsidRDefault="0033563C" w:rsidP="00AC71EA"/>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877CB7" w14:textId="77777777" w:rsidR="0033563C" w:rsidRPr="00D03215" w:rsidRDefault="0033563C" w:rsidP="00AC71EA">
    <w:pPr>
      <w:pStyle w:val="a3"/>
    </w:pPr>
  </w:p>
  <w:p w14:paraId="32C848BB" w14:textId="77777777" w:rsidR="0033563C" w:rsidRPr="00D03215" w:rsidRDefault="00000000" w:rsidP="00AC71EA">
    <w:pPr>
      <w:pStyle w:val="a3"/>
    </w:pPr>
    <w:sdt>
      <w:sdtPr>
        <w:id w:val="1483047162"/>
        <w:docPartObj>
          <w:docPartGallery w:val="Page Numbers (Bottom of Page)"/>
          <w:docPartUnique/>
        </w:docPartObj>
      </w:sdtPr>
      <w:sdtContent>
        <w:r w:rsidR="0033563C" w:rsidRPr="00D03215">
          <w:fldChar w:fldCharType="begin"/>
        </w:r>
        <w:r w:rsidR="0033563C" w:rsidRPr="00D03215">
          <w:instrText>PAGE   \* MERGEFORMAT</w:instrText>
        </w:r>
        <w:r w:rsidR="0033563C" w:rsidRPr="00D03215">
          <w:fldChar w:fldCharType="separate"/>
        </w:r>
        <w:r w:rsidR="0033563C" w:rsidRPr="00D03215">
          <w:t xml:space="preserve"> </w:t>
        </w:r>
        <w:r w:rsidR="0033563C" w:rsidRPr="00D03215">
          <w:fldChar w:fldCharType="end"/>
        </w:r>
      </w:sdtContent>
    </w:sdt>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93558341"/>
      <w:docPartObj>
        <w:docPartGallery w:val="Page Numbers (Bottom of Page)"/>
        <w:docPartUnique/>
      </w:docPartObj>
    </w:sdtPr>
    <w:sdtContent>
      <w:p w14:paraId="7BDCC740" w14:textId="77777777" w:rsidR="002C18FA" w:rsidRDefault="002C18FA">
        <w:pPr>
          <w:pStyle w:val="a3"/>
          <w:jc w:val="center"/>
        </w:pPr>
        <w:r>
          <w:fldChar w:fldCharType="begin"/>
        </w:r>
        <w:r>
          <w:instrText>PAGE   \* MERGEFORMAT</w:instrText>
        </w:r>
        <w:r>
          <w:fldChar w:fldCharType="separate"/>
        </w:r>
        <w:r>
          <w:rPr>
            <w:lang w:val="ja-JP"/>
          </w:rPr>
          <w:t>2</w:t>
        </w:r>
        <w:r>
          <w:fldChar w:fldCharType="end"/>
        </w:r>
      </w:p>
    </w:sdtContent>
  </w:sdt>
  <w:p w14:paraId="5FD4CD3F" w14:textId="77777777" w:rsidR="002C18FA" w:rsidRDefault="002C18FA" w:rsidP="006233B5">
    <w:pPr>
      <w:pStyle w:val="a3"/>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187435088"/>
      <w:docPartObj>
        <w:docPartGallery w:val="Page Numbers (Bottom of Page)"/>
        <w:docPartUnique/>
      </w:docPartObj>
    </w:sdtPr>
    <w:sdtContent>
      <w:p w14:paraId="0FDEEEE6" w14:textId="77777777" w:rsidR="002C18FA" w:rsidRDefault="002C18FA">
        <w:pPr>
          <w:pStyle w:val="a3"/>
          <w:jc w:val="center"/>
        </w:pPr>
        <w:r>
          <w:fldChar w:fldCharType="begin"/>
        </w:r>
        <w:r>
          <w:instrText>PAGE   \* MERGEFORMAT</w:instrText>
        </w:r>
        <w:r>
          <w:fldChar w:fldCharType="separate"/>
        </w:r>
        <w:r>
          <w:rPr>
            <w:lang w:val="ja-JP"/>
          </w:rPr>
          <w:t>2</w:t>
        </w:r>
        <w:r>
          <w:fldChar w:fldCharType="end"/>
        </w:r>
      </w:p>
    </w:sdtContent>
  </w:sdt>
  <w:p w14:paraId="767F9E7B" w14:textId="77777777" w:rsidR="002C18FA" w:rsidRDefault="002C18FA" w:rsidP="006233B5">
    <w:pPr>
      <w:pStyle w:val="a3"/>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FCD30E" w14:textId="77777777" w:rsidR="00D7196B" w:rsidRPr="00D03215" w:rsidRDefault="00D7196B" w:rsidP="00AC71EA">
      <w:r w:rsidRPr="00D03215">
        <w:separator/>
      </w:r>
    </w:p>
    <w:p w14:paraId="5239B679" w14:textId="77777777" w:rsidR="00D7196B" w:rsidRPr="00D03215" w:rsidRDefault="00D7196B" w:rsidP="00AC71EA"/>
    <w:p w14:paraId="0B1A1980" w14:textId="77777777" w:rsidR="00D7196B" w:rsidRPr="00D03215" w:rsidRDefault="00D7196B" w:rsidP="00AC71EA"/>
  </w:footnote>
  <w:footnote w:type="continuationSeparator" w:id="0">
    <w:p w14:paraId="5478C27B" w14:textId="77777777" w:rsidR="00D7196B" w:rsidRPr="00D03215" w:rsidRDefault="00D7196B" w:rsidP="00AC71EA">
      <w:r w:rsidRPr="00D03215">
        <w:continuationSeparator/>
      </w:r>
    </w:p>
    <w:p w14:paraId="37C9DBC7" w14:textId="77777777" w:rsidR="00D7196B" w:rsidRPr="00D03215" w:rsidRDefault="00D7196B" w:rsidP="00AC71EA"/>
    <w:p w14:paraId="56012BC5" w14:textId="77777777" w:rsidR="00D7196B" w:rsidRPr="00D03215" w:rsidRDefault="00D7196B" w:rsidP="00AC71EA"/>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861FE8"/>
    <w:multiLevelType w:val="hybridMultilevel"/>
    <w:tmpl w:val="5C8A9056"/>
    <w:lvl w:ilvl="0" w:tplc="5028924E">
      <w:numFmt w:val="bullet"/>
      <w:lvlText w:val="※"/>
      <w:lvlJc w:val="left"/>
      <w:pPr>
        <w:ind w:left="1636" w:hanging="360"/>
      </w:pPr>
      <w:rPr>
        <w:rFonts w:ascii="ＭＳ 明朝" w:eastAsia="ＭＳ 明朝" w:hAnsi="ＭＳ 明朝" w:cstheme="majorBidi" w:hint="eastAsia"/>
      </w:rPr>
    </w:lvl>
    <w:lvl w:ilvl="1" w:tplc="0409000B" w:tentative="1">
      <w:start w:val="1"/>
      <w:numFmt w:val="bullet"/>
      <w:lvlText w:val=""/>
      <w:lvlJc w:val="left"/>
      <w:pPr>
        <w:ind w:left="2116" w:hanging="420"/>
      </w:pPr>
      <w:rPr>
        <w:rFonts w:ascii="Wingdings" w:hAnsi="Wingdings" w:hint="default"/>
      </w:rPr>
    </w:lvl>
    <w:lvl w:ilvl="2" w:tplc="0409000D" w:tentative="1">
      <w:start w:val="1"/>
      <w:numFmt w:val="bullet"/>
      <w:lvlText w:val=""/>
      <w:lvlJc w:val="left"/>
      <w:pPr>
        <w:ind w:left="2536" w:hanging="420"/>
      </w:pPr>
      <w:rPr>
        <w:rFonts w:ascii="Wingdings" w:hAnsi="Wingdings" w:hint="default"/>
      </w:rPr>
    </w:lvl>
    <w:lvl w:ilvl="3" w:tplc="04090001" w:tentative="1">
      <w:start w:val="1"/>
      <w:numFmt w:val="bullet"/>
      <w:lvlText w:val=""/>
      <w:lvlJc w:val="left"/>
      <w:pPr>
        <w:ind w:left="2956" w:hanging="420"/>
      </w:pPr>
      <w:rPr>
        <w:rFonts w:ascii="Wingdings" w:hAnsi="Wingdings" w:hint="default"/>
      </w:rPr>
    </w:lvl>
    <w:lvl w:ilvl="4" w:tplc="0409000B" w:tentative="1">
      <w:start w:val="1"/>
      <w:numFmt w:val="bullet"/>
      <w:lvlText w:val=""/>
      <w:lvlJc w:val="left"/>
      <w:pPr>
        <w:ind w:left="3376" w:hanging="420"/>
      </w:pPr>
      <w:rPr>
        <w:rFonts w:ascii="Wingdings" w:hAnsi="Wingdings" w:hint="default"/>
      </w:rPr>
    </w:lvl>
    <w:lvl w:ilvl="5" w:tplc="0409000D" w:tentative="1">
      <w:start w:val="1"/>
      <w:numFmt w:val="bullet"/>
      <w:lvlText w:val=""/>
      <w:lvlJc w:val="left"/>
      <w:pPr>
        <w:ind w:left="3796" w:hanging="420"/>
      </w:pPr>
      <w:rPr>
        <w:rFonts w:ascii="Wingdings" w:hAnsi="Wingdings" w:hint="default"/>
      </w:rPr>
    </w:lvl>
    <w:lvl w:ilvl="6" w:tplc="04090001" w:tentative="1">
      <w:start w:val="1"/>
      <w:numFmt w:val="bullet"/>
      <w:lvlText w:val=""/>
      <w:lvlJc w:val="left"/>
      <w:pPr>
        <w:ind w:left="4216" w:hanging="420"/>
      </w:pPr>
      <w:rPr>
        <w:rFonts w:ascii="Wingdings" w:hAnsi="Wingdings" w:hint="default"/>
      </w:rPr>
    </w:lvl>
    <w:lvl w:ilvl="7" w:tplc="0409000B" w:tentative="1">
      <w:start w:val="1"/>
      <w:numFmt w:val="bullet"/>
      <w:lvlText w:val=""/>
      <w:lvlJc w:val="left"/>
      <w:pPr>
        <w:ind w:left="4636" w:hanging="420"/>
      </w:pPr>
      <w:rPr>
        <w:rFonts w:ascii="Wingdings" w:hAnsi="Wingdings" w:hint="default"/>
      </w:rPr>
    </w:lvl>
    <w:lvl w:ilvl="8" w:tplc="0409000D" w:tentative="1">
      <w:start w:val="1"/>
      <w:numFmt w:val="bullet"/>
      <w:lvlText w:val=""/>
      <w:lvlJc w:val="left"/>
      <w:pPr>
        <w:ind w:left="5056" w:hanging="420"/>
      </w:pPr>
      <w:rPr>
        <w:rFonts w:ascii="Wingdings" w:hAnsi="Wingdings" w:hint="default"/>
      </w:rPr>
    </w:lvl>
  </w:abstractNum>
  <w:abstractNum w:abstractNumId="1" w15:restartNumberingAfterBreak="0">
    <w:nsid w:val="08263B3A"/>
    <w:multiLevelType w:val="hybridMultilevel"/>
    <w:tmpl w:val="2FEA84C2"/>
    <w:lvl w:ilvl="0" w:tplc="A4386D94">
      <w:start w:val="1"/>
      <w:numFmt w:val="decimal"/>
      <w:pStyle w:val="5"/>
      <w:lvlText w:val="%1."/>
      <w:lvlJc w:val="left"/>
      <w:pPr>
        <w:ind w:left="2100" w:hanging="420"/>
      </w:pPr>
    </w:lvl>
    <w:lvl w:ilvl="1" w:tplc="04090017" w:tentative="1">
      <w:start w:val="1"/>
      <w:numFmt w:val="aiueoFullWidth"/>
      <w:lvlText w:val="(%2)"/>
      <w:lvlJc w:val="left"/>
      <w:pPr>
        <w:ind w:left="2520" w:hanging="420"/>
      </w:pPr>
    </w:lvl>
    <w:lvl w:ilvl="2" w:tplc="04090011" w:tentative="1">
      <w:start w:val="1"/>
      <w:numFmt w:val="decimalEnclosedCircle"/>
      <w:lvlText w:val="%3"/>
      <w:lvlJc w:val="left"/>
      <w:pPr>
        <w:ind w:left="2940" w:hanging="420"/>
      </w:pPr>
    </w:lvl>
    <w:lvl w:ilvl="3" w:tplc="0409000F" w:tentative="1">
      <w:start w:val="1"/>
      <w:numFmt w:val="decimal"/>
      <w:lvlText w:val="%4."/>
      <w:lvlJc w:val="left"/>
      <w:pPr>
        <w:ind w:left="3360" w:hanging="420"/>
      </w:pPr>
    </w:lvl>
    <w:lvl w:ilvl="4" w:tplc="04090017" w:tentative="1">
      <w:start w:val="1"/>
      <w:numFmt w:val="aiueoFullWidth"/>
      <w:lvlText w:val="(%5)"/>
      <w:lvlJc w:val="left"/>
      <w:pPr>
        <w:ind w:left="3780" w:hanging="420"/>
      </w:pPr>
    </w:lvl>
    <w:lvl w:ilvl="5" w:tplc="04090011" w:tentative="1">
      <w:start w:val="1"/>
      <w:numFmt w:val="decimalEnclosedCircle"/>
      <w:lvlText w:val="%6"/>
      <w:lvlJc w:val="left"/>
      <w:pPr>
        <w:ind w:left="4200" w:hanging="420"/>
      </w:pPr>
    </w:lvl>
    <w:lvl w:ilvl="6" w:tplc="0409000F" w:tentative="1">
      <w:start w:val="1"/>
      <w:numFmt w:val="decimal"/>
      <w:lvlText w:val="%7."/>
      <w:lvlJc w:val="left"/>
      <w:pPr>
        <w:ind w:left="4620" w:hanging="420"/>
      </w:pPr>
    </w:lvl>
    <w:lvl w:ilvl="7" w:tplc="04090017" w:tentative="1">
      <w:start w:val="1"/>
      <w:numFmt w:val="aiueoFullWidth"/>
      <w:lvlText w:val="(%8)"/>
      <w:lvlJc w:val="left"/>
      <w:pPr>
        <w:ind w:left="5040" w:hanging="420"/>
      </w:pPr>
    </w:lvl>
    <w:lvl w:ilvl="8" w:tplc="04090011" w:tentative="1">
      <w:start w:val="1"/>
      <w:numFmt w:val="decimalEnclosedCircle"/>
      <w:lvlText w:val="%9"/>
      <w:lvlJc w:val="left"/>
      <w:pPr>
        <w:ind w:left="5460" w:hanging="420"/>
      </w:pPr>
    </w:lvl>
  </w:abstractNum>
  <w:abstractNum w:abstractNumId="2" w15:restartNumberingAfterBreak="0">
    <w:nsid w:val="0A9F3472"/>
    <w:multiLevelType w:val="multilevel"/>
    <w:tmpl w:val="1B7E26BA"/>
    <w:lvl w:ilvl="0">
      <w:start w:val="1"/>
      <w:numFmt w:val="decimalFullWidth"/>
      <w:lvlText w:val="%1"/>
      <w:lvlJc w:val="left"/>
      <w:pPr>
        <w:ind w:left="425" w:hanging="425"/>
      </w:pPr>
      <w:rPr>
        <w:rFonts w:hint="eastAsia"/>
      </w:rPr>
    </w:lvl>
    <w:lvl w:ilvl="1">
      <w:start w:val="1"/>
      <w:numFmt w:val="aiueoFullWidth"/>
      <w:lvlText w:val="(%2)"/>
      <w:lvlJc w:val="left"/>
      <w:pPr>
        <w:ind w:left="851" w:hanging="426"/>
      </w:pPr>
      <w:rPr>
        <w:rFonts w:hint="eastAsia"/>
      </w:rPr>
    </w:lvl>
    <w:lvl w:ilvl="2">
      <w:start w:val="1"/>
      <w:numFmt w:val="decimal"/>
      <w:lvlText w:val="(%3)"/>
      <w:lvlJc w:val="left"/>
      <w:pPr>
        <w:ind w:left="1276" w:hanging="425"/>
      </w:pPr>
      <w:rPr>
        <w:rFonts w:hint="eastAsia"/>
      </w:rPr>
    </w:lvl>
    <w:lvl w:ilvl="3">
      <w:start w:val="1"/>
      <w:numFmt w:val="irohaFullWidth"/>
      <w:lvlText w:val="(%4)"/>
      <w:lvlJc w:val="left"/>
      <w:pPr>
        <w:ind w:left="1701" w:hanging="425"/>
      </w:pPr>
      <w:rPr>
        <w:rFonts w:hint="eastAsia"/>
      </w:rPr>
    </w:lvl>
    <w:lvl w:ilvl="4">
      <w:start w:val="1"/>
      <w:numFmt w:val="none"/>
      <w:suff w:val="nothing"/>
      <w:lvlText w:val=""/>
      <w:lvlJc w:val="left"/>
      <w:pPr>
        <w:ind w:left="2126" w:hanging="425"/>
      </w:pPr>
      <w:rPr>
        <w:rFonts w:hint="eastAsia"/>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3" w15:restartNumberingAfterBreak="0">
    <w:nsid w:val="170E2CA3"/>
    <w:multiLevelType w:val="multilevel"/>
    <w:tmpl w:val="3F565596"/>
    <w:lvl w:ilvl="0">
      <w:start w:val="1"/>
      <w:numFmt w:val="decimalFullWidth"/>
      <w:suff w:val="space"/>
      <w:lvlText w:val="%1"/>
      <w:lvlJc w:val="left"/>
      <w:pPr>
        <w:ind w:left="425" w:hanging="425"/>
      </w:pPr>
      <w:rPr>
        <w:rFonts w:hint="eastAsia"/>
        <w:lang w:val="en-US"/>
      </w:rPr>
    </w:lvl>
    <w:lvl w:ilvl="1">
      <w:start w:val="1"/>
      <w:numFmt w:val="decimal"/>
      <w:suff w:val="space"/>
      <w:lvlText w:val="(%2)"/>
      <w:lvlJc w:val="left"/>
      <w:pPr>
        <w:ind w:left="737" w:hanging="397"/>
      </w:pPr>
      <w:rPr>
        <w:rFonts w:hint="eastAsia"/>
        <w:b/>
        <w:bCs w:val="0"/>
        <w:i w:val="0"/>
        <w:iCs w:val="0"/>
        <w:caps w:val="0"/>
        <w:smallCaps w:val="0"/>
        <w:strike w:val="0"/>
        <w:dstrike w:val="0"/>
        <w:vanish w:val="0"/>
        <w:color w:val="000000"/>
        <w:spacing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2">
      <w:start w:val="1"/>
      <w:numFmt w:val="decimal"/>
      <w:suff w:val="space"/>
      <w:lvlText w:val="%3)"/>
      <w:lvlJc w:val="left"/>
      <w:pPr>
        <w:ind w:left="992" w:hanging="312"/>
      </w:pPr>
      <w:rPr>
        <w:rFonts w:hint="eastAsia"/>
        <w:b w:val="0"/>
      </w:rPr>
    </w:lvl>
    <w:lvl w:ilvl="3">
      <w:start w:val="1"/>
      <w:numFmt w:val="decimalEnclosedCircle"/>
      <w:lvlText w:val="%4"/>
      <w:lvlJc w:val="left"/>
      <w:pPr>
        <w:ind w:left="1247" w:hanging="283"/>
      </w:pPr>
      <w:rPr>
        <w:rFonts w:hint="eastAsia"/>
      </w:rPr>
    </w:lvl>
    <w:lvl w:ilvl="4">
      <w:start w:val="1"/>
      <w:numFmt w:val="none"/>
      <w:suff w:val="nothing"/>
      <w:lvlText w:val=""/>
      <w:lvlJc w:val="left"/>
      <w:pPr>
        <w:ind w:left="2126" w:hanging="425"/>
      </w:pPr>
      <w:rPr>
        <w:rFonts w:hint="eastAsia"/>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4" w15:restartNumberingAfterBreak="0">
    <w:nsid w:val="17AC61E8"/>
    <w:multiLevelType w:val="hybridMultilevel"/>
    <w:tmpl w:val="A394DCE0"/>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3CF659C5"/>
    <w:multiLevelType w:val="multilevel"/>
    <w:tmpl w:val="04D6DE00"/>
    <w:lvl w:ilvl="0">
      <w:start w:val="1"/>
      <w:numFmt w:val="decimalFullWidth"/>
      <w:pStyle w:val="1"/>
      <w:suff w:val="space"/>
      <w:lvlText w:val="%1"/>
      <w:lvlJc w:val="left"/>
      <w:pPr>
        <w:ind w:left="425" w:hanging="425"/>
      </w:pPr>
      <w:rPr>
        <w:rFonts w:hint="eastAsia"/>
        <w:lang w:val="en-US"/>
      </w:rPr>
    </w:lvl>
    <w:lvl w:ilvl="1">
      <w:start w:val="1"/>
      <w:numFmt w:val="decimal"/>
      <w:pStyle w:val="2"/>
      <w:suff w:val="space"/>
      <w:lvlText w:val="(%2)"/>
      <w:lvlJc w:val="left"/>
      <w:pPr>
        <w:ind w:left="737" w:hanging="397"/>
      </w:pPr>
      <w:rPr>
        <w:rFonts w:hint="eastAsia"/>
        <w:b/>
        <w:bCs w:val="0"/>
        <w:i w:val="0"/>
        <w:iCs w:val="0"/>
        <w:caps w:val="0"/>
        <w:smallCaps w:val="0"/>
        <w:strike w:val="0"/>
        <w:dstrike w:val="0"/>
        <w:vanish w:val="0"/>
        <w:color w:val="000000"/>
        <w:spacing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2">
      <w:start w:val="1"/>
      <w:numFmt w:val="decimal"/>
      <w:pStyle w:val="3"/>
      <w:suff w:val="space"/>
      <w:lvlText w:val="%3)"/>
      <w:lvlJc w:val="left"/>
      <w:pPr>
        <w:ind w:left="738" w:hanging="312"/>
      </w:pPr>
      <w:rPr>
        <w:rFonts w:hint="eastAsia"/>
        <w:b w:val="0"/>
      </w:rPr>
    </w:lvl>
    <w:lvl w:ilvl="3">
      <w:start w:val="1"/>
      <w:numFmt w:val="lowerLetter"/>
      <w:pStyle w:val="4"/>
      <w:suff w:val="space"/>
      <w:lvlText w:val="%4."/>
      <w:lvlJc w:val="left"/>
      <w:pPr>
        <w:ind w:left="1247" w:hanging="283"/>
      </w:pPr>
      <w:rPr>
        <w:rFonts w:hint="eastAsia"/>
      </w:rPr>
    </w:lvl>
    <w:lvl w:ilvl="4">
      <w:start w:val="1"/>
      <w:numFmt w:val="none"/>
      <w:suff w:val="nothing"/>
      <w:lvlText w:val=""/>
      <w:lvlJc w:val="left"/>
      <w:pPr>
        <w:ind w:left="2126" w:hanging="425"/>
      </w:pPr>
      <w:rPr>
        <w:rFonts w:hint="eastAsia"/>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6" w15:restartNumberingAfterBreak="0">
    <w:nsid w:val="437F1639"/>
    <w:multiLevelType w:val="hybridMultilevel"/>
    <w:tmpl w:val="46ACBF7C"/>
    <w:lvl w:ilvl="0" w:tplc="100C031E">
      <w:numFmt w:val="bullet"/>
      <w:lvlText w:val="※"/>
      <w:lvlJc w:val="left"/>
      <w:pPr>
        <w:ind w:left="219" w:hanging="360"/>
      </w:pPr>
      <w:rPr>
        <w:rFonts w:ascii="ＭＳ 明朝" w:eastAsia="ＭＳ 明朝" w:hAnsi="ＭＳ 明朝" w:cstheme="minorBidi" w:hint="eastAsia"/>
        <w:b/>
        <w:bCs w:val="0"/>
        <w:color w:val="FF0000"/>
        <w:sz w:val="24"/>
      </w:rPr>
    </w:lvl>
    <w:lvl w:ilvl="1" w:tplc="8F7C0D54">
      <w:numFmt w:val="bullet"/>
      <w:lvlText w:val="◆"/>
      <w:lvlJc w:val="left"/>
      <w:pPr>
        <w:ind w:left="639" w:hanging="360"/>
      </w:pPr>
      <w:rPr>
        <w:rFonts w:ascii="ＭＳ 明朝" w:eastAsia="ＭＳ 明朝" w:hAnsi="ＭＳ 明朝" w:cstheme="minorBidi" w:hint="eastAsia"/>
      </w:rPr>
    </w:lvl>
    <w:lvl w:ilvl="2" w:tplc="0409000D" w:tentative="1">
      <w:start w:val="1"/>
      <w:numFmt w:val="bullet"/>
      <w:lvlText w:val=""/>
      <w:lvlJc w:val="left"/>
      <w:pPr>
        <w:ind w:left="1119" w:hanging="420"/>
      </w:pPr>
      <w:rPr>
        <w:rFonts w:ascii="Wingdings" w:hAnsi="Wingdings" w:hint="default"/>
      </w:rPr>
    </w:lvl>
    <w:lvl w:ilvl="3" w:tplc="04090001" w:tentative="1">
      <w:start w:val="1"/>
      <w:numFmt w:val="bullet"/>
      <w:lvlText w:val=""/>
      <w:lvlJc w:val="left"/>
      <w:pPr>
        <w:ind w:left="1539" w:hanging="420"/>
      </w:pPr>
      <w:rPr>
        <w:rFonts w:ascii="Wingdings" w:hAnsi="Wingdings" w:hint="default"/>
      </w:rPr>
    </w:lvl>
    <w:lvl w:ilvl="4" w:tplc="0409000B" w:tentative="1">
      <w:start w:val="1"/>
      <w:numFmt w:val="bullet"/>
      <w:lvlText w:val=""/>
      <w:lvlJc w:val="left"/>
      <w:pPr>
        <w:ind w:left="1959" w:hanging="420"/>
      </w:pPr>
      <w:rPr>
        <w:rFonts w:ascii="Wingdings" w:hAnsi="Wingdings" w:hint="default"/>
      </w:rPr>
    </w:lvl>
    <w:lvl w:ilvl="5" w:tplc="0409000D" w:tentative="1">
      <w:start w:val="1"/>
      <w:numFmt w:val="bullet"/>
      <w:lvlText w:val=""/>
      <w:lvlJc w:val="left"/>
      <w:pPr>
        <w:ind w:left="2379" w:hanging="420"/>
      </w:pPr>
      <w:rPr>
        <w:rFonts w:ascii="Wingdings" w:hAnsi="Wingdings" w:hint="default"/>
      </w:rPr>
    </w:lvl>
    <w:lvl w:ilvl="6" w:tplc="04090001" w:tentative="1">
      <w:start w:val="1"/>
      <w:numFmt w:val="bullet"/>
      <w:lvlText w:val=""/>
      <w:lvlJc w:val="left"/>
      <w:pPr>
        <w:ind w:left="2799" w:hanging="420"/>
      </w:pPr>
      <w:rPr>
        <w:rFonts w:ascii="Wingdings" w:hAnsi="Wingdings" w:hint="default"/>
      </w:rPr>
    </w:lvl>
    <w:lvl w:ilvl="7" w:tplc="0409000B" w:tentative="1">
      <w:start w:val="1"/>
      <w:numFmt w:val="bullet"/>
      <w:lvlText w:val=""/>
      <w:lvlJc w:val="left"/>
      <w:pPr>
        <w:ind w:left="3219" w:hanging="420"/>
      </w:pPr>
      <w:rPr>
        <w:rFonts w:ascii="Wingdings" w:hAnsi="Wingdings" w:hint="default"/>
      </w:rPr>
    </w:lvl>
    <w:lvl w:ilvl="8" w:tplc="0409000D" w:tentative="1">
      <w:start w:val="1"/>
      <w:numFmt w:val="bullet"/>
      <w:lvlText w:val=""/>
      <w:lvlJc w:val="left"/>
      <w:pPr>
        <w:ind w:left="3639" w:hanging="420"/>
      </w:pPr>
      <w:rPr>
        <w:rFonts w:ascii="Wingdings" w:hAnsi="Wingdings" w:hint="default"/>
      </w:rPr>
    </w:lvl>
  </w:abstractNum>
  <w:abstractNum w:abstractNumId="7" w15:restartNumberingAfterBreak="0">
    <w:nsid w:val="46475849"/>
    <w:multiLevelType w:val="hybridMultilevel"/>
    <w:tmpl w:val="D688B2D6"/>
    <w:lvl w:ilvl="0" w:tplc="4B544B3E">
      <w:start w:val="2"/>
      <w:numFmt w:val="bullet"/>
      <w:lvlText w:val="※"/>
      <w:lvlJc w:val="left"/>
      <w:pPr>
        <w:ind w:left="927" w:hanging="360"/>
      </w:pPr>
      <w:rPr>
        <w:rFonts w:ascii="ＭＳ 明朝" w:eastAsia="ＭＳ 明朝" w:hAnsi="ＭＳ 明朝" w:cstheme="minorBidi" w:hint="eastAsia"/>
      </w:rPr>
    </w:lvl>
    <w:lvl w:ilvl="1" w:tplc="0409000B">
      <w:start w:val="1"/>
      <w:numFmt w:val="bullet"/>
      <w:lvlText w:val=""/>
      <w:lvlJc w:val="left"/>
      <w:pPr>
        <w:ind w:left="1407" w:hanging="420"/>
      </w:pPr>
      <w:rPr>
        <w:rFonts w:ascii="Wingdings" w:hAnsi="Wingdings" w:hint="default"/>
      </w:rPr>
    </w:lvl>
    <w:lvl w:ilvl="2" w:tplc="0409000D" w:tentative="1">
      <w:start w:val="1"/>
      <w:numFmt w:val="bullet"/>
      <w:lvlText w:val=""/>
      <w:lvlJc w:val="left"/>
      <w:pPr>
        <w:ind w:left="1827" w:hanging="420"/>
      </w:pPr>
      <w:rPr>
        <w:rFonts w:ascii="Wingdings" w:hAnsi="Wingdings" w:hint="default"/>
      </w:rPr>
    </w:lvl>
    <w:lvl w:ilvl="3" w:tplc="04090001" w:tentative="1">
      <w:start w:val="1"/>
      <w:numFmt w:val="bullet"/>
      <w:lvlText w:val=""/>
      <w:lvlJc w:val="left"/>
      <w:pPr>
        <w:ind w:left="2247" w:hanging="420"/>
      </w:pPr>
      <w:rPr>
        <w:rFonts w:ascii="Wingdings" w:hAnsi="Wingdings" w:hint="default"/>
      </w:rPr>
    </w:lvl>
    <w:lvl w:ilvl="4" w:tplc="0409000B" w:tentative="1">
      <w:start w:val="1"/>
      <w:numFmt w:val="bullet"/>
      <w:lvlText w:val=""/>
      <w:lvlJc w:val="left"/>
      <w:pPr>
        <w:ind w:left="2667" w:hanging="420"/>
      </w:pPr>
      <w:rPr>
        <w:rFonts w:ascii="Wingdings" w:hAnsi="Wingdings" w:hint="default"/>
      </w:rPr>
    </w:lvl>
    <w:lvl w:ilvl="5" w:tplc="0409000D" w:tentative="1">
      <w:start w:val="1"/>
      <w:numFmt w:val="bullet"/>
      <w:lvlText w:val=""/>
      <w:lvlJc w:val="left"/>
      <w:pPr>
        <w:ind w:left="3087" w:hanging="420"/>
      </w:pPr>
      <w:rPr>
        <w:rFonts w:ascii="Wingdings" w:hAnsi="Wingdings" w:hint="default"/>
      </w:rPr>
    </w:lvl>
    <w:lvl w:ilvl="6" w:tplc="04090001" w:tentative="1">
      <w:start w:val="1"/>
      <w:numFmt w:val="bullet"/>
      <w:lvlText w:val=""/>
      <w:lvlJc w:val="left"/>
      <w:pPr>
        <w:ind w:left="3507" w:hanging="420"/>
      </w:pPr>
      <w:rPr>
        <w:rFonts w:ascii="Wingdings" w:hAnsi="Wingdings" w:hint="default"/>
      </w:rPr>
    </w:lvl>
    <w:lvl w:ilvl="7" w:tplc="0409000B" w:tentative="1">
      <w:start w:val="1"/>
      <w:numFmt w:val="bullet"/>
      <w:lvlText w:val=""/>
      <w:lvlJc w:val="left"/>
      <w:pPr>
        <w:ind w:left="3927" w:hanging="420"/>
      </w:pPr>
      <w:rPr>
        <w:rFonts w:ascii="Wingdings" w:hAnsi="Wingdings" w:hint="default"/>
      </w:rPr>
    </w:lvl>
    <w:lvl w:ilvl="8" w:tplc="0409000D" w:tentative="1">
      <w:start w:val="1"/>
      <w:numFmt w:val="bullet"/>
      <w:lvlText w:val=""/>
      <w:lvlJc w:val="left"/>
      <w:pPr>
        <w:ind w:left="4347" w:hanging="420"/>
      </w:pPr>
      <w:rPr>
        <w:rFonts w:ascii="Wingdings" w:hAnsi="Wingdings" w:hint="default"/>
      </w:rPr>
    </w:lvl>
  </w:abstractNum>
  <w:abstractNum w:abstractNumId="8" w15:restartNumberingAfterBreak="0">
    <w:nsid w:val="4E072344"/>
    <w:multiLevelType w:val="hybridMultilevel"/>
    <w:tmpl w:val="2AA087A2"/>
    <w:lvl w:ilvl="0" w:tplc="0409000F">
      <w:start w:val="1"/>
      <w:numFmt w:val="decimal"/>
      <w:lvlText w:val="%1."/>
      <w:lvlJc w:val="left"/>
      <w:pPr>
        <w:ind w:left="2100" w:hanging="420"/>
      </w:pPr>
    </w:lvl>
    <w:lvl w:ilvl="1" w:tplc="04090017">
      <w:start w:val="1"/>
      <w:numFmt w:val="aiueoFullWidth"/>
      <w:lvlText w:val="(%2)"/>
      <w:lvlJc w:val="left"/>
      <w:pPr>
        <w:ind w:left="2520" w:hanging="420"/>
      </w:pPr>
    </w:lvl>
    <w:lvl w:ilvl="2" w:tplc="04090011" w:tentative="1">
      <w:start w:val="1"/>
      <w:numFmt w:val="decimalEnclosedCircle"/>
      <w:lvlText w:val="%3"/>
      <w:lvlJc w:val="left"/>
      <w:pPr>
        <w:ind w:left="2940" w:hanging="420"/>
      </w:pPr>
    </w:lvl>
    <w:lvl w:ilvl="3" w:tplc="0409000F" w:tentative="1">
      <w:start w:val="1"/>
      <w:numFmt w:val="decimal"/>
      <w:lvlText w:val="%4."/>
      <w:lvlJc w:val="left"/>
      <w:pPr>
        <w:ind w:left="3360" w:hanging="420"/>
      </w:pPr>
    </w:lvl>
    <w:lvl w:ilvl="4" w:tplc="04090017" w:tentative="1">
      <w:start w:val="1"/>
      <w:numFmt w:val="aiueoFullWidth"/>
      <w:lvlText w:val="(%5)"/>
      <w:lvlJc w:val="left"/>
      <w:pPr>
        <w:ind w:left="3780" w:hanging="420"/>
      </w:pPr>
    </w:lvl>
    <w:lvl w:ilvl="5" w:tplc="04090011" w:tentative="1">
      <w:start w:val="1"/>
      <w:numFmt w:val="decimalEnclosedCircle"/>
      <w:lvlText w:val="%6"/>
      <w:lvlJc w:val="left"/>
      <w:pPr>
        <w:ind w:left="4200" w:hanging="420"/>
      </w:pPr>
    </w:lvl>
    <w:lvl w:ilvl="6" w:tplc="0409000F" w:tentative="1">
      <w:start w:val="1"/>
      <w:numFmt w:val="decimal"/>
      <w:lvlText w:val="%7."/>
      <w:lvlJc w:val="left"/>
      <w:pPr>
        <w:ind w:left="4620" w:hanging="420"/>
      </w:pPr>
    </w:lvl>
    <w:lvl w:ilvl="7" w:tplc="04090017" w:tentative="1">
      <w:start w:val="1"/>
      <w:numFmt w:val="aiueoFullWidth"/>
      <w:lvlText w:val="(%8)"/>
      <w:lvlJc w:val="left"/>
      <w:pPr>
        <w:ind w:left="5040" w:hanging="420"/>
      </w:pPr>
    </w:lvl>
    <w:lvl w:ilvl="8" w:tplc="04090011" w:tentative="1">
      <w:start w:val="1"/>
      <w:numFmt w:val="decimalEnclosedCircle"/>
      <w:lvlText w:val="%9"/>
      <w:lvlJc w:val="left"/>
      <w:pPr>
        <w:ind w:left="5460" w:hanging="420"/>
      </w:pPr>
    </w:lvl>
  </w:abstractNum>
  <w:abstractNum w:abstractNumId="9" w15:restartNumberingAfterBreak="0">
    <w:nsid w:val="4FBF2684"/>
    <w:multiLevelType w:val="multilevel"/>
    <w:tmpl w:val="74B027A4"/>
    <w:styleLink w:val="Excel"/>
    <w:lvl w:ilvl="0">
      <w:start w:val="1"/>
      <w:numFmt w:val="decimal"/>
      <w:lvlText w:val="%1."/>
      <w:lvlJc w:val="left"/>
      <w:pPr>
        <w:tabs>
          <w:tab w:val="num" w:pos="420"/>
        </w:tabs>
        <w:ind w:left="420" w:hanging="420"/>
      </w:pPr>
      <w:rPr>
        <w:rFonts w:ascii="Century" w:eastAsia="ＭＳ 明朝" w:hAnsi="Century"/>
        <w:kern w:val="2"/>
        <w:sz w:val="24"/>
      </w:rPr>
    </w:lvl>
    <w:lvl w:ilvl="1">
      <w:start w:val="1"/>
      <w:numFmt w:val="aiueoFullWidth"/>
      <w:lvlText w:val="(%2)"/>
      <w:lvlJc w:val="left"/>
      <w:pPr>
        <w:tabs>
          <w:tab w:val="num" w:pos="840"/>
        </w:tabs>
        <w:ind w:left="840" w:hanging="420"/>
      </w:pPr>
      <w:rPr>
        <w:rFonts w:eastAsia="ＭＳ 明朝"/>
        <w:sz w:val="21"/>
      </w:rPr>
    </w:lvl>
    <w:lvl w:ilvl="2">
      <w:start w:val="1"/>
      <w:numFmt w:val="decimalEnclosedCircle"/>
      <w:lvlText w:val="%3"/>
      <w:lvlJc w:val="left"/>
      <w:pPr>
        <w:tabs>
          <w:tab w:val="num" w:pos="1260"/>
        </w:tabs>
        <w:ind w:left="1260" w:hanging="420"/>
      </w:pPr>
      <w:rPr>
        <w:rFonts w:eastAsia="ＭＳ 明朝"/>
        <w:sz w:val="21"/>
      </w:rPr>
    </w:lvl>
    <w:lvl w:ilvl="3">
      <w:start w:val="1"/>
      <w:numFmt w:val="lowerLetter"/>
      <w:lvlText w:val="%4."/>
      <w:lvlJc w:val="left"/>
      <w:pPr>
        <w:tabs>
          <w:tab w:val="num" w:pos="1680"/>
        </w:tabs>
        <w:ind w:left="1680" w:hanging="420"/>
      </w:pPr>
      <w:rPr>
        <w:rFonts w:eastAsia="ＭＳ 明朝" w:hint="eastAsia"/>
        <w:sz w:val="21"/>
      </w:r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10" w15:restartNumberingAfterBreak="0">
    <w:nsid w:val="642815AD"/>
    <w:multiLevelType w:val="hybridMultilevel"/>
    <w:tmpl w:val="49B8A87A"/>
    <w:lvl w:ilvl="0" w:tplc="E8E893FA">
      <w:numFmt w:val="bullet"/>
      <w:lvlText w:val="※"/>
      <w:lvlJc w:val="left"/>
      <w:pPr>
        <w:ind w:left="360" w:hanging="360"/>
      </w:pPr>
      <w:rPr>
        <w:rFonts w:ascii="ＭＳ 明朝" w:eastAsia="ＭＳ 明朝" w:hAnsi="ＭＳ 明朝" w:cstheme="minorBidi" w:hint="eastAsia"/>
        <w:b/>
        <w:color w:val="FF0000"/>
        <w:lang w:val="en-US"/>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1" w15:restartNumberingAfterBreak="0">
    <w:nsid w:val="66884094"/>
    <w:multiLevelType w:val="hybridMultilevel"/>
    <w:tmpl w:val="B03C6124"/>
    <w:lvl w:ilvl="0" w:tplc="AB6283CC">
      <w:numFmt w:val="bullet"/>
      <w:lvlText w:val="※"/>
      <w:lvlJc w:val="left"/>
      <w:pPr>
        <w:ind w:left="927" w:hanging="360"/>
      </w:pPr>
      <w:rPr>
        <w:rFonts w:ascii="ＭＳ 明朝" w:eastAsia="ＭＳ 明朝" w:hAnsi="ＭＳ 明朝" w:cstheme="minorBidi" w:hint="eastAsia"/>
      </w:rPr>
    </w:lvl>
    <w:lvl w:ilvl="1" w:tplc="0409000B" w:tentative="1">
      <w:start w:val="1"/>
      <w:numFmt w:val="bullet"/>
      <w:lvlText w:val=""/>
      <w:lvlJc w:val="left"/>
      <w:pPr>
        <w:ind w:left="1407" w:hanging="420"/>
      </w:pPr>
      <w:rPr>
        <w:rFonts w:ascii="Wingdings" w:hAnsi="Wingdings" w:hint="default"/>
      </w:rPr>
    </w:lvl>
    <w:lvl w:ilvl="2" w:tplc="0409000D" w:tentative="1">
      <w:start w:val="1"/>
      <w:numFmt w:val="bullet"/>
      <w:lvlText w:val=""/>
      <w:lvlJc w:val="left"/>
      <w:pPr>
        <w:ind w:left="1827" w:hanging="420"/>
      </w:pPr>
      <w:rPr>
        <w:rFonts w:ascii="Wingdings" w:hAnsi="Wingdings" w:hint="default"/>
      </w:rPr>
    </w:lvl>
    <w:lvl w:ilvl="3" w:tplc="04090001" w:tentative="1">
      <w:start w:val="1"/>
      <w:numFmt w:val="bullet"/>
      <w:lvlText w:val=""/>
      <w:lvlJc w:val="left"/>
      <w:pPr>
        <w:ind w:left="2247" w:hanging="420"/>
      </w:pPr>
      <w:rPr>
        <w:rFonts w:ascii="Wingdings" w:hAnsi="Wingdings" w:hint="default"/>
      </w:rPr>
    </w:lvl>
    <w:lvl w:ilvl="4" w:tplc="0409000B" w:tentative="1">
      <w:start w:val="1"/>
      <w:numFmt w:val="bullet"/>
      <w:lvlText w:val=""/>
      <w:lvlJc w:val="left"/>
      <w:pPr>
        <w:ind w:left="2667" w:hanging="420"/>
      </w:pPr>
      <w:rPr>
        <w:rFonts w:ascii="Wingdings" w:hAnsi="Wingdings" w:hint="default"/>
      </w:rPr>
    </w:lvl>
    <w:lvl w:ilvl="5" w:tplc="0409000D" w:tentative="1">
      <w:start w:val="1"/>
      <w:numFmt w:val="bullet"/>
      <w:lvlText w:val=""/>
      <w:lvlJc w:val="left"/>
      <w:pPr>
        <w:ind w:left="3087" w:hanging="420"/>
      </w:pPr>
      <w:rPr>
        <w:rFonts w:ascii="Wingdings" w:hAnsi="Wingdings" w:hint="default"/>
      </w:rPr>
    </w:lvl>
    <w:lvl w:ilvl="6" w:tplc="04090001" w:tentative="1">
      <w:start w:val="1"/>
      <w:numFmt w:val="bullet"/>
      <w:lvlText w:val=""/>
      <w:lvlJc w:val="left"/>
      <w:pPr>
        <w:ind w:left="3507" w:hanging="420"/>
      </w:pPr>
      <w:rPr>
        <w:rFonts w:ascii="Wingdings" w:hAnsi="Wingdings" w:hint="default"/>
      </w:rPr>
    </w:lvl>
    <w:lvl w:ilvl="7" w:tplc="0409000B" w:tentative="1">
      <w:start w:val="1"/>
      <w:numFmt w:val="bullet"/>
      <w:lvlText w:val=""/>
      <w:lvlJc w:val="left"/>
      <w:pPr>
        <w:ind w:left="3927" w:hanging="420"/>
      </w:pPr>
      <w:rPr>
        <w:rFonts w:ascii="Wingdings" w:hAnsi="Wingdings" w:hint="default"/>
      </w:rPr>
    </w:lvl>
    <w:lvl w:ilvl="8" w:tplc="0409000D" w:tentative="1">
      <w:start w:val="1"/>
      <w:numFmt w:val="bullet"/>
      <w:lvlText w:val=""/>
      <w:lvlJc w:val="left"/>
      <w:pPr>
        <w:ind w:left="4347" w:hanging="420"/>
      </w:pPr>
      <w:rPr>
        <w:rFonts w:ascii="Wingdings" w:hAnsi="Wingdings" w:hint="default"/>
      </w:rPr>
    </w:lvl>
  </w:abstractNum>
  <w:abstractNum w:abstractNumId="12" w15:restartNumberingAfterBreak="0">
    <w:nsid w:val="6E9B7BAC"/>
    <w:multiLevelType w:val="hybridMultilevel"/>
    <w:tmpl w:val="E9FAE226"/>
    <w:lvl w:ilvl="0" w:tplc="7B32BCDC">
      <w:numFmt w:val="bullet"/>
      <w:lvlText w:val="◆"/>
      <w:lvlJc w:val="left"/>
      <w:pPr>
        <w:ind w:left="927" w:hanging="360"/>
      </w:pPr>
      <w:rPr>
        <w:rFonts w:ascii="ＭＳ 明朝" w:eastAsia="ＭＳ 明朝" w:hAnsi="ＭＳ 明朝" w:cstheme="minorBidi" w:hint="eastAsia"/>
      </w:rPr>
    </w:lvl>
    <w:lvl w:ilvl="1" w:tplc="0409000B" w:tentative="1">
      <w:start w:val="1"/>
      <w:numFmt w:val="bullet"/>
      <w:lvlText w:val=""/>
      <w:lvlJc w:val="left"/>
      <w:pPr>
        <w:ind w:left="1407" w:hanging="420"/>
      </w:pPr>
      <w:rPr>
        <w:rFonts w:ascii="Wingdings" w:hAnsi="Wingdings" w:hint="default"/>
      </w:rPr>
    </w:lvl>
    <w:lvl w:ilvl="2" w:tplc="0409000D" w:tentative="1">
      <w:start w:val="1"/>
      <w:numFmt w:val="bullet"/>
      <w:lvlText w:val=""/>
      <w:lvlJc w:val="left"/>
      <w:pPr>
        <w:ind w:left="1827" w:hanging="420"/>
      </w:pPr>
      <w:rPr>
        <w:rFonts w:ascii="Wingdings" w:hAnsi="Wingdings" w:hint="default"/>
      </w:rPr>
    </w:lvl>
    <w:lvl w:ilvl="3" w:tplc="04090001">
      <w:start w:val="1"/>
      <w:numFmt w:val="bullet"/>
      <w:lvlText w:val=""/>
      <w:lvlJc w:val="left"/>
      <w:pPr>
        <w:ind w:left="2247" w:hanging="420"/>
      </w:pPr>
      <w:rPr>
        <w:rFonts w:ascii="Wingdings" w:hAnsi="Wingdings" w:hint="default"/>
      </w:rPr>
    </w:lvl>
    <w:lvl w:ilvl="4" w:tplc="0409000B" w:tentative="1">
      <w:start w:val="1"/>
      <w:numFmt w:val="bullet"/>
      <w:lvlText w:val=""/>
      <w:lvlJc w:val="left"/>
      <w:pPr>
        <w:ind w:left="2667" w:hanging="420"/>
      </w:pPr>
      <w:rPr>
        <w:rFonts w:ascii="Wingdings" w:hAnsi="Wingdings" w:hint="default"/>
      </w:rPr>
    </w:lvl>
    <w:lvl w:ilvl="5" w:tplc="0409000D" w:tentative="1">
      <w:start w:val="1"/>
      <w:numFmt w:val="bullet"/>
      <w:lvlText w:val=""/>
      <w:lvlJc w:val="left"/>
      <w:pPr>
        <w:ind w:left="3087" w:hanging="420"/>
      </w:pPr>
      <w:rPr>
        <w:rFonts w:ascii="Wingdings" w:hAnsi="Wingdings" w:hint="default"/>
      </w:rPr>
    </w:lvl>
    <w:lvl w:ilvl="6" w:tplc="04090001" w:tentative="1">
      <w:start w:val="1"/>
      <w:numFmt w:val="bullet"/>
      <w:lvlText w:val=""/>
      <w:lvlJc w:val="left"/>
      <w:pPr>
        <w:ind w:left="3507" w:hanging="420"/>
      </w:pPr>
      <w:rPr>
        <w:rFonts w:ascii="Wingdings" w:hAnsi="Wingdings" w:hint="default"/>
      </w:rPr>
    </w:lvl>
    <w:lvl w:ilvl="7" w:tplc="0409000B" w:tentative="1">
      <w:start w:val="1"/>
      <w:numFmt w:val="bullet"/>
      <w:lvlText w:val=""/>
      <w:lvlJc w:val="left"/>
      <w:pPr>
        <w:ind w:left="3927" w:hanging="420"/>
      </w:pPr>
      <w:rPr>
        <w:rFonts w:ascii="Wingdings" w:hAnsi="Wingdings" w:hint="default"/>
      </w:rPr>
    </w:lvl>
    <w:lvl w:ilvl="8" w:tplc="0409000D" w:tentative="1">
      <w:start w:val="1"/>
      <w:numFmt w:val="bullet"/>
      <w:lvlText w:val=""/>
      <w:lvlJc w:val="left"/>
      <w:pPr>
        <w:ind w:left="4347" w:hanging="420"/>
      </w:pPr>
      <w:rPr>
        <w:rFonts w:ascii="Wingdings" w:hAnsi="Wingdings" w:hint="default"/>
      </w:rPr>
    </w:lvl>
  </w:abstractNum>
  <w:abstractNum w:abstractNumId="13" w15:restartNumberingAfterBreak="0">
    <w:nsid w:val="7577356E"/>
    <w:multiLevelType w:val="hybridMultilevel"/>
    <w:tmpl w:val="840C2698"/>
    <w:lvl w:ilvl="0" w:tplc="C2129CE0">
      <w:numFmt w:val="bullet"/>
      <w:lvlText w:val="◆"/>
      <w:lvlJc w:val="left"/>
      <w:pPr>
        <w:ind w:left="1210" w:hanging="360"/>
      </w:pPr>
      <w:rPr>
        <w:rFonts w:ascii="ＭＳ 明朝" w:eastAsia="ＭＳ 明朝" w:hAnsi="ＭＳ 明朝" w:cstheme="minorBidi" w:hint="eastAsia"/>
      </w:rPr>
    </w:lvl>
    <w:lvl w:ilvl="1" w:tplc="1716F434">
      <w:numFmt w:val="bullet"/>
      <w:lvlText w:val="※"/>
      <w:lvlJc w:val="left"/>
      <w:pPr>
        <w:ind w:left="1630" w:hanging="360"/>
      </w:pPr>
      <w:rPr>
        <w:rFonts w:ascii="ＭＳ 明朝" w:eastAsia="ＭＳ 明朝" w:hAnsi="ＭＳ 明朝" w:cstheme="minorBidi" w:hint="eastAsia"/>
        <w:b/>
        <w:color w:val="FF0000"/>
      </w:rPr>
    </w:lvl>
    <w:lvl w:ilvl="2" w:tplc="0409000D" w:tentative="1">
      <w:start w:val="1"/>
      <w:numFmt w:val="bullet"/>
      <w:lvlText w:val=""/>
      <w:lvlJc w:val="left"/>
      <w:pPr>
        <w:ind w:left="2110" w:hanging="420"/>
      </w:pPr>
      <w:rPr>
        <w:rFonts w:ascii="Wingdings" w:hAnsi="Wingdings" w:hint="default"/>
      </w:rPr>
    </w:lvl>
    <w:lvl w:ilvl="3" w:tplc="04090001">
      <w:start w:val="1"/>
      <w:numFmt w:val="bullet"/>
      <w:lvlText w:val=""/>
      <w:lvlJc w:val="left"/>
      <w:pPr>
        <w:ind w:left="2530" w:hanging="420"/>
      </w:pPr>
      <w:rPr>
        <w:rFonts w:ascii="Wingdings" w:hAnsi="Wingdings" w:hint="default"/>
      </w:rPr>
    </w:lvl>
    <w:lvl w:ilvl="4" w:tplc="0409000B" w:tentative="1">
      <w:start w:val="1"/>
      <w:numFmt w:val="bullet"/>
      <w:lvlText w:val=""/>
      <w:lvlJc w:val="left"/>
      <w:pPr>
        <w:ind w:left="2950" w:hanging="420"/>
      </w:pPr>
      <w:rPr>
        <w:rFonts w:ascii="Wingdings" w:hAnsi="Wingdings" w:hint="default"/>
      </w:rPr>
    </w:lvl>
    <w:lvl w:ilvl="5" w:tplc="0409000D" w:tentative="1">
      <w:start w:val="1"/>
      <w:numFmt w:val="bullet"/>
      <w:lvlText w:val=""/>
      <w:lvlJc w:val="left"/>
      <w:pPr>
        <w:ind w:left="3370" w:hanging="420"/>
      </w:pPr>
      <w:rPr>
        <w:rFonts w:ascii="Wingdings" w:hAnsi="Wingdings" w:hint="default"/>
      </w:rPr>
    </w:lvl>
    <w:lvl w:ilvl="6" w:tplc="04090001" w:tentative="1">
      <w:start w:val="1"/>
      <w:numFmt w:val="bullet"/>
      <w:lvlText w:val=""/>
      <w:lvlJc w:val="left"/>
      <w:pPr>
        <w:ind w:left="3790" w:hanging="420"/>
      </w:pPr>
      <w:rPr>
        <w:rFonts w:ascii="Wingdings" w:hAnsi="Wingdings" w:hint="default"/>
      </w:rPr>
    </w:lvl>
    <w:lvl w:ilvl="7" w:tplc="0409000B" w:tentative="1">
      <w:start w:val="1"/>
      <w:numFmt w:val="bullet"/>
      <w:lvlText w:val=""/>
      <w:lvlJc w:val="left"/>
      <w:pPr>
        <w:ind w:left="4210" w:hanging="420"/>
      </w:pPr>
      <w:rPr>
        <w:rFonts w:ascii="Wingdings" w:hAnsi="Wingdings" w:hint="default"/>
      </w:rPr>
    </w:lvl>
    <w:lvl w:ilvl="8" w:tplc="0409000D" w:tentative="1">
      <w:start w:val="1"/>
      <w:numFmt w:val="bullet"/>
      <w:lvlText w:val=""/>
      <w:lvlJc w:val="left"/>
      <w:pPr>
        <w:ind w:left="4630" w:hanging="420"/>
      </w:pPr>
      <w:rPr>
        <w:rFonts w:ascii="Wingdings" w:hAnsi="Wingdings" w:hint="default"/>
      </w:rPr>
    </w:lvl>
  </w:abstractNum>
  <w:abstractNum w:abstractNumId="14" w15:restartNumberingAfterBreak="0">
    <w:nsid w:val="773F7567"/>
    <w:multiLevelType w:val="multilevel"/>
    <w:tmpl w:val="95FE9AF4"/>
    <w:lvl w:ilvl="0">
      <w:start w:val="1"/>
      <w:numFmt w:val="decimalFullWidth"/>
      <w:lvlText w:val="%1"/>
      <w:lvlJc w:val="left"/>
      <w:pPr>
        <w:ind w:left="425" w:hanging="425"/>
      </w:pPr>
      <w:rPr>
        <w:rFonts w:hint="eastAsia"/>
      </w:rPr>
    </w:lvl>
    <w:lvl w:ilvl="1">
      <w:start w:val="1"/>
      <w:numFmt w:val="aiueoFullWidth"/>
      <w:lvlText w:val="(%2)"/>
      <w:lvlJc w:val="left"/>
      <w:pPr>
        <w:ind w:left="851" w:hanging="426"/>
      </w:pPr>
      <w:rPr>
        <w:rFonts w:hint="eastAsia"/>
      </w:rPr>
    </w:lvl>
    <w:lvl w:ilvl="2">
      <w:start w:val="1"/>
      <w:numFmt w:val="decimal"/>
      <w:lvlText w:val="(%3)"/>
      <w:lvlJc w:val="left"/>
      <w:pPr>
        <w:ind w:left="1276" w:hanging="425"/>
      </w:pPr>
      <w:rPr>
        <w:rFonts w:hint="eastAsia"/>
      </w:rPr>
    </w:lvl>
    <w:lvl w:ilvl="3">
      <w:start w:val="1"/>
      <w:numFmt w:val="irohaFullWidth"/>
      <w:lvlText w:val="(%4)"/>
      <w:lvlJc w:val="left"/>
      <w:pPr>
        <w:ind w:left="1701" w:hanging="425"/>
      </w:pPr>
      <w:rPr>
        <w:rFonts w:hint="eastAsia"/>
      </w:rPr>
    </w:lvl>
    <w:lvl w:ilvl="4">
      <w:start w:val="1"/>
      <w:numFmt w:val="none"/>
      <w:suff w:val="nothing"/>
      <w:lvlText w:val=""/>
      <w:lvlJc w:val="left"/>
      <w:pPr>
        <w:ind w:left="2126" w:hanging="425"/>
      </w:pPr>
      <w:rPr>
        <w:rFonts w:hint="eastAsia"/>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num w:numId="1" w16cid:durableId="1272780161">
    <w:abstractNumId w:val="9"/>
  </w:num>
  <w:num w:numId="2" w16cid:durableId="232129876">
    <w:abstractNumId w:val="13"/>
  </w:num>
  <w:num w:numId="3" w16cid:durableId="623924812">
    <w:abstractNumId w:val="7"/>
  </w:num>
  <w:num w:numId="4" w16cid:durableId="1103306263">
    <w:abstractNumId w:val="12"/>
  </w:num>
  <w:num w:numId="5" w16cid:durableId="1689873054">
    <w:abstractNumId w:val="5"/>
  </w:num>
  <w:num w:numId="6" w16cid:durableId="1832988064">
    <w:abstractNumId w:val="10"/>
  </w:num>
  <w:num w:numId="7" w16cid:durableId="1606308248">
    <w:abstractNumId w:val="6"/>
  </w:num>
  <w:num w:numId="8" w16cid:durableId="11163037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83009687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45552091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40819013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23813037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29371251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443616754">
    <w:abstractNumId w:val="1"/>
  </w:num>
  <w:num w:numId="15" w16cid:durableId="205534123">
    <w:abstractNumId w:val="4"/>
  </w:num>
  <w:num w:numId="16" w16cid:durableId="735512604">
    <w:abstractNumId w:val="3"/>
  </w:num>
  <w:num w:numId="17" w16cid:durableId="139115540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21516516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57999475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4197020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33013738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57147410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2877187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00654749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13390938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63980000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11917786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27016355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2109304715">
    <w:abstractNumId w:val="2"/>
  </w:num>
  <w:num w:numId="30" w16cid:durableId="153272023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332534207">
    <w:abstractNumId w:val="5"/>
  </w:num>
  <w:num w:numId="32" w16cid:durableId="925726811">
    <w:abstractNumId w:val="5"/>
    <w:lvlOverride w:ilvl="0">
      <w:startOverride w:val="3"/>
    </w:lvlOverride>
    <w:lvlOverride w:ilvl="1">
      <w:startOverride w:val="8"/>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39003301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61502175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297223815">
    <w:abstractNumId w:val="0"/>
  </w:num>
  <w:num w:numId="36" w16cid:durableId="1995260886">
    <w:abstractNumId w:val="14"/>
  </w:num>
  <w:num w:numId="37" w16cid:durableId="390033093">
    <w:abstractNumId w:val="11"/>
  </w:num>
  <w:num w:numId="38" w16cid:durableId="36316240">
    <w:abstractNumId w:val="8"/>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5"/>
  <w:bordersDoNotSurroundHeader/>
  <w:bordersDoNotSurroundFooter/>
  <w:activeWritingStyle w:appName="MSWord" w:lang="en-US" w:vendorID="64" w:dllVersion="6" w:nlCheck="1" w:checkStyle="0"/>
  <w:activeWritingStyle w:appName="MSWord" w:lang="ja-JP" w:vendorID="64" w:dllVersion="6" w:nlCheck="1" w:checkStyle="1"/>
  <w:activeWritingStyle w:appName="MSWord" w:lang="ja-JP" w:vendorID="64" w:dllVersion="0" w:nlCheck="1" w:checkStyle="1"/>
  <w:activeWritingStyle w:appName="MSWord" w:lang="en-US" w:vendorID="64" w:dllVersion="4096" w:nlCheck="1" w:checkStyle="0"/>
  <w:proofState w:grammar="dirty"/>
  <w:attachedTemplate r:id="rId1"/>
  <w:documentProtection w:edit="readOnly" w:enforcement="1"/>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928B1"/>
    <w:rsid w:val="00000237"/>
    <w:rsid w:val="000004B9"/>
    <w:rsid w:val="00000614"/>
    <w:rsid w:val="00000E06"/>
    <w:rsid w:val="00000F42"/>
    <w:rsid w:val="0000100E"/>
    <w:rsid w:val="00001252"/>
    <w:rsid w:val="0000160A"/>
    <w:rsid w:val="00001728"/>
    <w:rsid w:val="000018EF"/>
    <w:rsid w:val="00001AB1"/>
    <w:rsid w:val="00001CFF"/>
    <w:rsid w:val="00001DC1"/>
    <w:rsid w:val="00002262"/>
    <w:rsid w:val="000022F3"/>
    <w:rsid w:val="00002817"/>
    <w:rsid w:val="00002EC3"/>
    <w:rsid w:val="0000348F"/>
    <w:rsid w:val="00003697"/>
    <w:rsid w:val="00004DB6"/>
    <w:rsid w:val="00005B5C"/>
    <w:rsid w:val="00005BDF"/>
    <w:rsid w:val="00005FAE"/>
    <w:rsid w:val="00005FD9"/>
    <w:rsid w:val="0000645A"/>
    <w:rsid w:val="00006A2A"/>
    <w:rsid w:val="00006C1B"/>
    <w:rsid w:val="00006EE9"/>
    <w:rsid w:val="000070BA"/>
    <w:rsid w:val="00007502"/>
    <w:rsid w:val="00007D4A"/>
    <w:rsid w:val="00007D62"/>
    <w:rsid w:val="00010142"/>
    <w:rsid w:val="000101CC"/>
    <w:rsid w:val="000102BD"/>
    <w:rsid w:val="000106E6"/>
    <w:rsid w:val="00010715"/>
    <w:rsid w:val="0001071D"/>
    <w:rsid w:val="00010B05"/>
    <w:rsid w:val="00010B0A"/>
    <w:rsid w:val="00010F49"/>
    <w:rsid w:val="00010FA1"/>
    <w:rsid w:val="000112A1"/>
    <w:rsid w:val="00011A1D"/>
    <w:rsid w:val="0001238A"/>
    <w:rsid w:val="00012574"/>
    <w:rsid w:val="00012C39"/>
    <w:rsid w:val="00012D5D"/>
    <w:rsid w:val="00012FA8"/>
    <w:rsid w:val="000133E4"/>
    <w:rsid w:val="000133FA"/>
    <w:rsid w:val="000138EA"/>
    <w:rsid w:val="00013D66"/>
    <w:rsid w:val="000144D9"/>
    <w:rsid w:val="00014AFF"/>
    <w:rsid w:val="00014F87"/>
    <w:rsid w:val="00015166"/>
    <w:rsid w:val="0001527A"/>
    <w:rsid w:val="00015572"/>
    <w:rsid w:val="00015946"/>
    <w:rsid w:val="00015DC0"/>
    <w:rsid w:val="0001646B"/>
    <w:rsid w:val="00016F62"/>
    <w:rsid w:val="000173B1"/>
    <w:rsid w:val="0001741E"/>
    <w:rsid w:val="0001793F"/>
    <w:rsid w:val="00017A62"/>
    <w:rsid w:val="00017B5A"/>
    <w:rsid w:val="00020BB3"/>
    <w:rsid w:val="00020D6E"/>
    <w:rsid w:val="00021269"/>
    <w:rsid w:val="0002145A"/>
    <w:rsid w:val="00022175"/>
    <w:rsid w:val="00022E7C"/>
    <w:rsid w:val="00022F79"/>
    <w:rsid w:val="000233E7"/>
    <w:rsid w:val="000235CE"/>
    <w:rsid w:val="000236B3"/>
    <w:rsid w:val="00023D28"/>
    <w:rsid w:val="00023D6D"/>
    <w:rsid w:val="000244D2"/>
    <w:rsid w:val="000248F0"/>
    <w:rsid w:val="00024F68"/>
    <w:rsid w:val="00025407"/>
    <w:rsid w:val="000257D9"/>
    <w:rsid w:val="0002637C"/>
    <w:rsid w:val="00026A18"/>
    <w:rsid w:val="00026C02"/>
    <w:rsid w:val="00026C53"/>
    <w:rsid w:val="00026F34"/>
    <w:rsid w:val="00026F96"/>
    <w:rsid w:val="0002742A"/>
    <w:rsid w:val="0002745B"/>
    <w:rsid w:val="00027C27"/>
    <w:rsid w:val="00027DFA"/>
    <w:rsid w:val="00030307"/>
    <w:rsid w:val="00030538"/>
    <w:rsid w:val="00030674"/>
    <w:rsid w:val="00030704"/>
    <w:rsid w:val="00030841"/>
    <w:rsid w:val="00030871"/>
    <w:rsid w:val="00030889"/>
    <w:rsid w:val="00030955"/>
    <w:rsid w:val="00030DC7"/>
    <w:rsid w:val="00030F39"/>
    <w:rsid w:val="000313B9"/>
    <w:rsid w:val="00031411"/>
    <w:rsid w:val="0003143D"/>
    <w:rsid w:val="000314C5"/>
    <w:rsid w:val="00031692"/>
    <w:rsid w:val="00031811"/>
    <w:rsid w:val="00031F3A"/>
    <w:rsid w:val="00032A4A"/>
    <w:rsid w:val="00032DAD"/>
    <w:rsid w:val="00032E94"/>
    <w:rsid w:val="000334EE"/>
    <w:rsid w:val="00033B66"/>
    <w:rsid w:val="00033F0F"/>
    <w:rsid w:val="000349BA"/>
    <w:rsid w:val="00034DA3"/>
    <w:rsid w:val="00034F1E"/>
    <w:rsid w:val="00036031"/>
    <w:rsid w:val="000364BE"/>
    <w:rsid w:val="00036C62"/>
    <w:rsid w:val="00036E8D"/>
    <w:rsid w:val="00037135"/>
    <w:rsid w:val="0003720E"/>
    <w:rsid w:val="0003751F"/>
    <w:rsid w:val="000378DD"/>
    <w:rsid w:val="00037B96"/>
    <w:rsid w:val="00037B98"/>
    <w:rsid w:val="00037CC9"/>
    <w:rsid w:val="00037E6B"/>
    <w:rsid w:val="000405BD"/>
    <w:rsid w:val="000406D4"/>
    <w:rsid w:val="00040E17"/>
    <w:rsid w:val="000414BE"/>
    <w:rsid w:val="00041E62"/>
    <w:rsid w:val="00042454"/>
    <w:rsid w:val="000424F4"/>
    <w:rsid w:val="0004276D"/>
    <w:rsid w:val="000428A1"/>
    <w:rsid w:val="00042C74"/>
    <w:rsid w:val="00042DA2"/>
    <w:rsid w:val="0004317F"/>
    <w:rsid w:val="00044D96"/>
    <w:rsid w:val="00044D9C"/>
    <w:rsid w:val="000450D0"/>
    <w:rsid w:val="00045420"/>
    <w:rsid w:val="00045996"/>
    <w:rsid w:val="00045CF7"/>
    <w:rsid w:val="00046141"/>
    <w:rsid w:val="00046CE3"/>
    <w:rsid w:val="00046DF1"/>
    <w:rsid w:val="000472EA"/>
    <w:rsid w:val="0004737F"/>
    <w:rsid w:val="0004757E"/>
    <w:rsid w:val="00047937"/>
    <w:rsid w:val="00050B1A"/>
    <w:rsid w:val="00050BD8"/>
    <w:rsid w:val="00050F65"/>
    <w:rsid w:val="00051307"/>
    <w:rsid w:val="00051DC8"/>
    <w:rsid w:val="00051E37"/>
    <w:rsid w:val="00052453"/>
    <w:rsid w:val="00052CD1"/>
    <w:rsid w:val="00052D9D"/>
    <w:rsid w:val="00052EAD"/>
    <w:rsid w:val="000531AD"/>
    <w:rsid w:val="000533E7"/>
    <w:rsid w:val="000536C8"/>
    <w:rsid w:val="00053740"/>
    <w:rsid w:val="00053EDD"/>
    <w:rsid w:val="00054582"/>
    <w:rsid w:val="000547A3"/>
    <w:rsid w:val="0005495D"/>
    <w:rsid w:val="00054CC0"/>
    <w:rsid w:val="00054E3C"/>
    <w:rsid w:val="00055AEE"/>
    <w:rsid w:val="00055B42"/>
    <w:rsid w:val="00056097"/>
    <w:rsid w:val="000567A0"/>
    <w:rsid w:val="00056C09"/>
    <w:rsid w:val="00056DE9"/>
    <w:rsid w:val="00057F25"/>
    <w:rsid w:val="0006013D"/>
    <w:rsid w:val="0006047E"/>
    <w:rsid w:val="00060573"/>
    <w:rsid w:val="000605C0"/>
    <w:rsid w:val="00061086"/>
    <w:rsid w:val="00061094"/>
    <w:rsid w:val="0006149C"/>
    <w:rsid w:val="0006165F"/>
    <w:rsid w:val="00061CE5"/>
    <w:rsid w:val="0006244A"/>
    <w:rsid w:val="00062979"/>
    <w:rsid w:val="0006342B"/>
    <w:rsid w:val="00063501"/>
    <w:rsid w:val="0006388E"/>
    <w:rsid w:val="00063AA0"/>
    <w:rsid w:val="00063E77"/>
    <w:rsid w:val="00063E7E"/>
    <w:rsid w:val="000645D8"/>
    <w:rsid w:val="00064629"/>
    <w:rsid w:val="00064674"/>
    <w:rsid w:val="000647B0"/>
    <w:rsid w:val="00064C64"/>
    <w:rsid w:val="00064E39"/>
    <w:rsid w:val="000652A6"/>
    <w:rsid w:val="00065FBA"/>
    <w:rsid w:val="000666A3"/>
    <w:rsid w:val="0006671E"/>
    <w:rsid w:val="00067031"/>
    <w:rsid w:val="0006711A"/>
    <w:rsid w:val="00067183"/>
    <w:rsid w:val="0006723F"/>
    <w:rsid w:val="00067308"/>
    <w:rsid w:val="000673B0"/>
    <w:rsid w:val="000674E6"/>
    <w:rsid w:val="00067701"/>
    <w:rsid w:val="00067784"/>
    <w:rsid w:val="00067B3D"/>
    <w:rsid w:val="00067C9E"/>
    <w:rsid w:val="0007056C"/>
    <w:rsid w:val="00070DA7"/>
    <w:rsid w:val="00070EAD"/>
    <w:rsid w:val="00071790"/>
    <w:rsid w:val="000719C1"/>
    <w:rsid w:val="000719CC"/>
    <w:rsid w:val="00071C4B"/>
    <w:rsid w:val="00071C8A"/>
    <w:rsid w:val="00071D3E"/>
    <w:rsid w:val="00071FF1"/>
    <w:rsid w:val="0007214D"/>
    <w:rsid w:val="0007281F"/>
    <w:rsid w:val="00072D4E"/>
    <w:rsid w:val="00073C0C"/>
    <w:rsid w:val="00073E30"/>
    <w:rsid w:val="00074096"/>
    <w:rsid w:val="000741A5"/>
    <w:rsid w:val="000744E7"/>
    <w:rsid w:val="00074676"/>
    <w:rsid w:val="00074714"/>
    <w:rsid w:val="000749E7"/>
    <w:rsid w:val="00074AC4"/>
    <w:rsid w:val="00074F84"/>
    <w:rsid w:val="000750BE"/>
    <w:rsid w:val="000750D2"/>
    <w:rsid w:val="000757FD"/>
    <w:rsid w:val="00075890"/>
    <w:rsid w:val="00076355"/>
    <w:rsid w:val="00076A6E"/>
    <w:rsid w:val="00076D0A"/>
    <w:rsid w:val="00077708"/>
    <w:rsid w:val="0007781C"/>
    <w:rsid w:val="00077962"/>
    <w:rsid w:val="00077987"/>
    <w:rsid w:val="00077A1F"/>
    <w:rsid w:val="00077D81"/>
    <w:rsid w:val="000803B5"/>
    <w:rsid w:val="00080968"/>
    <w:rsid w:val="00081BAF"/>
    <w:rsid w:val="00081DB1"/>
    <w:rsid w:val="0008201B"/>
    <w:rsid w:val="000825DE"/>
    <w:rsid w:val="00082AC6"/>
    <w:rsid w:val="00082BF8"/>
    <w:rsid w:val="00082EE6"/>
    <w:rsid w:val="00083107"/>
    <w:rsid w:val="000839BB"/>
    <w:rsid w:val="00083A0E"/>
    <w:rsid w:val="00083AC5"/>
    <w:rsid w:val="00083B9F"/>
    <w:rsid w:val="00083C66"/>
    <w:rsid w:val="00084511"/>
    <w:rsid w:val="000845FC"/>
    <w:rsid w:val="00084780"/>
    <w:rsid w:val="0008495D"/>
    <w:rsid w:val="00084BC7"/>
    <w:rsid w:val="00084CE6"/>
    <w:rsid w:val="00085959"/>
    <w:rsid w:val="00085FF1"/>
    <w:rsid w:val="0008618C"/>
    <w:rsid w:val="00086235"/>
    <w:rsid w:val="0008650C"/>
    <w:rsid w:val="000865D5"/>
    <w:rsid w:val="0008675B"/>
    <w:rsid w:val="000868A9"/>
    <w:rsid w:val="000869B5"/>
    <w:rsid w:val="00086C92"/>
    <w:rsid w:val="00087658"/>
    <w:rsid w:val="00087B43"/>
    <w:rsid w:val="00087C33"/>
    <w:rsid w:val="00090207"/>
    <w:rsid w:val="000902F5"/>
    <w:rsid w:val="00090406"/>
    <w:rsid w:val="00090B7E"/>
    <w:rsid w:val="00091000"/>
    <w:rsid w:val="0009163C"/>
    <w:rsid w:val="00091BB4"/>
    <w:rsid w:val="00091D45"/>
    <w:rsid w:val="000927CA"/>
    <w:rsid w:val="0009288E"/>
    <w:rsid w:val="00092B12"/>
    <w:rsid w:val="00093065"/>
    <w:rsid w:val="000932B8"/>
    <w:rsid w:val="000939DB"/>
    <w:rsid w:val="000940C0"/>
    <w:rsid w:val="0009413D"/>
    <w:rsid w:val="000941BC"/>
    <w:rsid w:val="00094247"/>
    <w:rsid w:val="0009430A"/>
    <w:rsid w:val="000944C4"/>
    <w:rsid w:val="000945B1"/>
    <w:rsid w:val="000946E9"/>
    <w:rsid w:val="000948F2"/>
    <w:rsid w:val="000949F2"/>
    <w:rsid w:val="00094BE2"/>
    <w:rsid w:val="00094E5A"/>
    <w:rsid w:val="000950F6"/>
    <w:rsid w:val="00095179"/>
    <w:rsid w:val="00095501"/>
    <w:rsid w:val="00095A19"/>
    <w:rsid w:val="00096047"/>
    <w:rsid w:val="000961DB"/>
    <w:rsid w:val="0009665E"/>
    <w:rsid w:val="00096B71"/>
    <w:rsid w:val="000975FE"/>
    <w:rsid w:val="000978E0"/>
    <w:rsid w:val="00097BBB"/>
    <w:rsid w:val="000A0195"/>
    <w:rsid w:val="000A19AF"/>
    <w:rsid w:val="000A19B2"/>
    <w:rsid w:val="000A22BD"/>
    <w:rsid w:val="000A2374"/>
    <w:rsid w:val="000A2621"/>
    <w:rsid w:val="000A3101"/>
    <w:rsid w:val="000A34DA"/>
    <w:rsid w:val="000A351A"/>
    <w:rsid w:val="000A3F09"/>
    <w:rsid w:val="000A5708"/>
    <w:rsid w:val="000A597A"/>
    <w:rsid w:val="000A5CF8"/>
    <w:rsid w:val="000A6191"/>
    <w:rsid w:val="000A63D5"/>
    <w:rsid w:val="000A66FD"/>
    <w:rsid w:val="000A6A6F"/>
    <w:rsid w:val="000A6A77"/>
    <w:rsid w:val="000A6A9C"/>
    <w:rsid w:val="000A6B66"/>
    <w:rsid w:val="000A75B6"/>
    <w:rsid w:val="000A77BC"/>
    <w:rsid w:val="000A785F"/>
    <w:rsid w:val="000A788A"/>
    <w:rsid w:val="000A7C2F"/>
    <w:rsid w:val="000A7D3F"/>
    <w:rsid w:val="000A7E5C"/>
    <w:rsid w:val="000B063A"/>
    <w:rsid w:val="000B08BB"/>
    <w:rsid w:val="000B0A35"/>
    <w:rsid w:val="000B0B4D"/>
    <w:rsid w:val="000B0C0A"/>
    <w:rsid w:val="000B1D93"/>
    <w:rsid w:val="000B2631"/>
    <w:rsid w:val="000B26A0"/>
    <w:rsid w:val="000B2A70"/>
    <w:rsid w:val="000B31D7"/>
    <w:rsid w:val="000B3808"/>
    <w:rsid w:val="000B3C55"/>
    <w:rsid w:val="000B4790"/>
    <w:rsid w:val="000B4D34"/>
    <w:rsid w:val="000B4E59"/>
    <w:rsid w:val="000B51E0"/>
    <w:rsid w:val="000B535B"/>
    <w:rsid w:val="000B54F2"/>
    <w:rsid w:val="000B5A6D"/>
    <w:rsid w:val="000B5ABE"/>
    <w:rsid w:val="000B5CAE"/>
    <w:rsid w:val="000B5FD8"/>
    <w:rsid w:val="000B6292"/>
    <w:rsid w:val="000B630C"/>
    <w:rsid w:val="000B6353"/>
    <w:rsid w:val="000B679E"/>
    <w:rsid w:val="000B6CA7"/>
    <w:rsid w:val="000B718D"/>
    <w:rsid w:val="000B721E"/>
    <w:rsid w:val="000B7424"/>
    <w:rsid w:val="000B76DD"/>
    <w:rsid w:val="000B78DB"/>
    <w:rsid w:val="000B7C75"/>
    <w:rsid w:val="000C0401"/>
    <w:rsid w:val="000C076E"/>
    <w:rsid w:val="000C0D4D"/>
    <w:rsid w:val="000C1088"/>
    <w:rsid w:val="000C1297"/>
    <w:rsid w:val="000C1609"/>
    <w:rsid w:val="000C17AC"/>
    <w:rsid w:val="000C23BF"/>
    <w:rsid w:val="000C2BAF"/>
    <w:rsid w:val="000C30EB"/>
    <w:rsid w:val="000C3576"/>
    <w:rsid w:val="000C36B0"/>
    <w:rsid w:val="000C3B37"/>
    <w:rsid w:val="000C3FE4"/>
    <w:rsid w:val="000C4297"/>
    <w:rsid w:val="000C4302"/>
    <w:rsid w:val="000C45FD"/>
    <w:rsid w:val="000C51CD"/>
    <w:rsid w:val="000C54B9"/>
    <w:rsid w:val="000C5599"/>
    <w:rsid w:val="000C5EF7"/>
    <w:rsid w:val="000C67F7"/>
    <w:rsid w:val="000C6A6A"/>
    <w:rsid w:val="000C6F88"/>
    <w:rsid w:val="000C739A"/>
    <w:rsid w:val="000C75CC"/>
    <w:rsid w:val="000C79A1"/>
    <w:rsid w:val="000D0017"/>
    <w:rsid w:val="000D0022"/>
    <w:rsid w:val="000D0125"/>
    <w:rsid w:val="000D088B"/>
    <w:rsid w:val="000D0935"/>
    <w:rsid w:val="000D0C41"/>
    <w:rsid w:val="000D1AEE"/>
    <w:rsid w:val="000D2724"/>
    <w:rsid w:val="000D2EE3"/>
    <w:rsid w:val="000D2F0B"/>
    <w:rsid w:val="000D3189"/>
    <w:rsid w:val="000D3254"/>
    <w:rsid w:val="000D32C9"/>
    <w:rsid w:val="000D371B"/>
    <w:rsid w:val="000D3783"/>
    <w:rsid w:val="000D3CF0"/>
    <w:rsid w:val="000D3D8F"/>
    <w:rsid w:val="000D3EB2"/>
    <w:rsid w:val="000D4664"/>
    <w:rsid w:val="000D4B17"/>
    <w:rsid w:val="000D4C9A"/>
    <w:rsid w:val="000D4DDD"/>
    <w:rsid w:val="000D4F8D"/>
    <w:rsid w:val="000D52A6"/>
    <w:rsid w:val="000D52AA"/>
    <w:rsid w:val="000D5644"/>
    <w:rsid w:val="000D5D17"/>
    <w:rsid w:val="000D6B05"/>
    <w:rsid w:val="000D76E4"/>
    <w:rsid w:val="000D7800"/>
    <w:rsid w:val="000D78F3"/>
    <w:rsid w:val="000D7B58"/>
    <w:rsid w:val="000E0030"/>
    <w:rsid w:val="000E07C5"/>
    <w:rsid w:val="000E0819"/>
    <w:rsid w:val="000E1272"/>
    <w:rsid w:val="000E1647"/>
    <w:rsid w:val="000E1DCB"/>
    <w:rsid w:val="000E1F15"/>
    <w:rsid w:val="000E23AE"/>
    <w:rsid w:val="000E2489"/>
    <w:rsid w:val="000E28F0"/>
    <w:rsid w:val="000E292E"/>
    <w:rsid w:val="000E2A45"/>
    <w:rsid w:val="000E342A"/>
    <w:rsid w:val="000E3D93"/>
    <w:rsid w:val="000E4650"/>
    <w:rsid w:val="000E4C42"/>
    <w:rsid w:val="000E5342"/>
    <w:rsid w:val="000E6303"/>
    <w:rsid w:val="000E633B"/>
    <w:rsid w:val="000E6515"/>
    <w:rsid w:val="000E6C04"/>
    <w:rsid w:val="000E6E4B"/>
    <w:rsid w:val="000E6E6E"/>
    <w:rsid w:val="000E767E"/>
    <w:rsid w:val="000E7902"/>
    <w:rsid w:val="000E79D6"/>
    <w:rsid w:val="000E7BA1"/>
    <w:rsid w:val="000E7C0B"/>
    <w:rsid w:val="000E7FC7"/>
    <w:rsid w:val="000F05D7"/>
    <w:rsid w:val="000F081B"/>
    <w:rsid w:val="000F0CDF"/>
    <w:rsid w:val="000F0D00"/>
    <w:rsid w:val="000F0D28"/>
    <w:rsid w:val="000F0D4A"/>
    <w:rsid w:val="000F0EC1"/>
    <w:rsid w:val="000F0FE3"/>
    <w:rsid w:val="000F1834"/>
    <w:rsid w:val="000F1A14"/>
    <w:rsid w:val="000F1B73"/>
    <w:rsid w:val="000F1D2D"/>
    <w:rsid w:val="000F2A6A"/>
    <w:rsid w:val="000F3147"/>
    <w:rsid w:val="000F33B4"/>
    <w:rsid w:val="000F4204"/>
    <w:rsid w:val="000F42B5"/>
    <w:rsid w:val="000F4581"/>
    <w:rsid w:val="000F4BD8"/>
    <w:rsid w:val="000F4CFE"/>
    <w:rsid w:val="000F4FE0"/>
    <w:rsid w:val="000F5729"/>
    <w:rsid w:val="000F5B80"/>
    <w:rsid w:val="000F64C4"/>
    <w:rsid w:val="000F678E"/>
    <w:rsid w:val="000F7548"/>
    <w:rsid w:val="000F77CA"/>
    <w:rsid w:val="000F79A9"/>
    <w:rsid w:val="000F7B03"/>
    <w:rsid w:val="0010019D"/>
    <w:rsid w:val="00100312"/>
    <w:rsid w:val="0010035B"/>
    <w:rsid w:val="001006B8"/>
    <w:rsid w:val="00100700"/>
    <w:rsid w:val="00100F7A"/>
    <w:rsid w:val="00100FC3"/>
    <w:rsid w:val="00101A88"/>
    <w:rsid w:val="00101C75"/>
    <w:rsid w:val="00102394"/>
    <w:rsid w:val="001025D8"/>
    <w:rsid w:val="0010302B"/>
    <w:rsid w:val="001036B6"/>
    <w:rsid w:val="00103DC0"/>
    <w:rsid w:val="00103E4F"/>
    <w:rsid w:val="0010414F"/>
    <w:rsid w:val="00104C40"/>
    <w:rsid w:val="001054B1"/>
    <w:rsid w:val="0010567F"/>
    <w:rsid w:val="001057B1"/>
    <w:rsid w:val="00106A5A"/>
    <w:rsid w:val="00106A7D"/>
    <w:rsid w:val="00106AD2"/>
    <w:rsid w:val="00106CD9"/>
    <w:rsid w:val="00106EB8"/>
    <w:rsid w:val="0010732E"/>
    <w:rsid w:val="001073F9"/>
    <w:rsid w:val="00107642"/>
    <w:rsid w:val="00107B35"/>
    <w:rsid w:val="00107B58"/>
    <w:rsid w:val="00107FFD"/>
    <w:rsid w:val="00110202"/>
    <w:rsid w:val="00110874"/>
    <w:rsid w:val="00111224"/>
    <w:rsid w:val="00111250"/>
    <w:rsid w:val="00111459"/>
    <w:rsid w:val="001116A4"/>
    <w:rsid w:val="00111862"/>
    <w:rsid w:val="00111C2E"/>
    <w:rsid w:val="00111D59"/>
    <w:rsid w:val="00112296"/>
    <w:rsid w:val="00112A4A"/>
    <w:rsid w:val="00112AB1"/>
    <w:rsid w:val="00112B8A"/>
    <w:rsid w:val="00112D0F"/>
    <w:rsid w:val="00113256"/>
    <w:rsid w:val="00113445"/>
    <w:rsid w:val="00113589"/>
    <w:rsid w:val="001139F5"/>
    <w:rsid w:val="0011417F"/>
    <w:rsid w:val="001141CD"/>
    <w:rsid w:val="001142D8"/>
    <w:rsid w:val="00114695"/>
    <w:rsid w:val="0011482D"/>
    <w:rsid w:val="00114927"/>
    <w:rsid w:val="0011518A"/>
    <w:rsid w:val="00115477"/>
    <w:rsid w:val="001158AB"/>
    <w:rsid w:val="00115A3C"/>
    <w:rsid w:val="001165A0"/>
    <w:rsid w:val="00116691"/>
    <w:rsid w:val="0011762A"/>
    <w:rsid w:val="00117BB2"/>
    <w:rsid w:val="00117D8F"/>
    <w:rsid w:val="00120011"/>
    <w:rsid w:val="001201F6"/>
    <w:rsid w:val="001201FF"/>
    <w:rsid w:val="0012151B"/>
    <w:rsid w:val="00121D1E"/>
    <w:rsid w:val="00122050"/>
    <w:rsid w:val="00122079"/>
    <w:rsid w:val="00122165"/>
    <w:rsid w:val="001228D7"/>
    <w:rsid w:val="00123832"/>
    <w:rsid w:val="00123B57"/>
    <w:rsid w:val="0012457C"/>
    <w:rsid w:val="0012462C"/>
    <w:rsid w:val="001247B2"/>
    <w:rsid w:val="001248C2"/>
    <w:rsid w:val="00124D6C"/>
    <w:rsid w:val="00124E5A"/>
    <w:rsid w:val="00124F2A"/>
    <w:rsid w:val="00124FCF"/>
    <w:rsid w:val="001256FD"/>
    <w:rsid w:val="001257D0"/>
    <w:rsid w:val="00125D21"/>
    <w:rsid w:val="00125D57"/>
    <w:rsid w:val="00126036"/>
    <w:rsid w:val="00126187"/>
    <w:rsid w:val="001261CB"/>
    <w:rsid w:val="001263D4"/>
    <w:rsid w:val="001272DB"/>
    <w:rsid w:val="00127385"/>
    <w:rsid w:val="00127A76"/>
    <w:rsid w:val="00127C53"/>
    <w:rsid w:val="00130495"/>
    <w:rsid w:val="0013099B"/>
    <w:rsid w:val="00130EA2"/>
    <w:rsid w:val="00130FDB"/>
    <w:rsid w:val="00131032"/>
    <w:rsid w:val="001311C2"/>
    <w:rsid w:val="001313AA"/>
    <w:rsid w:val="00131472"/>
    <w:rsid w:val="001317E1"/>
    <w:rsid w:val="001317EB"/>
    <w:rsid w:val="00131B74"/>
    <w:rsid w:val="00131E45"/>
    <w:rsid w:val="00131FC7"/>
    <w:rsid w:val="001323CA"/>
    <w:rsid w:val="001325DB"/>
    <w:rsid w:val="001329CA"/>
    <w:rsid w:val="00132CE4"/>
    <w:rsid w:val="00132F54"/>
    <w:rsid w:val="001331D4"/>
    <w:rsid w:val="00133A25"/>
    <w:rsid w:val="00133AF8"/>
    <w:rsid w:val="00133CF9"/>
    <w:rsid w:val="00133E59"/>
    <w:rsid w:val="001349CF"/>
    <w:rsid w:val="00134C1E"/>
    <w:rsid w:val="00134D10"/>
    <w:rsid w:val="00134E8B"/>
    <w:rsid w:val="00134ED6"/>
    <w:rsid w:val="0013510F"/>
    <w:rsid w:val="001353EE"/>
    <w:rsid w:val="00135569"/>
    <w:rsid w:val="00135902"/>
    <w:rsid w:val="00135E9A"/>
    <w:rsid w:val="00136219"/>
    <w:rsid w:val="001367A9"/>
    <w:rsid w:val="00136B46"/>
    <w:rsid w:val="00136B97"/>
    <w:rsid w:val="00136EE2"/>
    <w:rsid w:val="001370AB"/>
    <w:rsid w:val="0013713F"/>
    <w:rsid w:val="00137C7E"/>
    <w:rsid w:val="00137FB8"/>
    <w:rsid w:val="0014042D"/>
    <w:rsid w:val="001404FE"/>
    <w:rsid w:val="001406B0"/>
    <w:rsid w:val="00140944"/>
    <w:rsid w:val="00140965"/>
    <w:rsid w:val="00140D63"/>
    <w:rsid w:val="00140E3E"/>
    <w:rsid w:val="00141171"/>
    <w:rsid w:val="001412E5"/>
    <w:rsid w:val="001416AF"/>
    <w:rsid w:val="001418EA"/>
    <w:rsid w:val="0014193C"/>
    <w:rsid w:val="00141B64"/>
    <w:rsid w:val="00141B77"/>
    <w:rsid w:val="00142437"/>
    <w:rsid w:val="00142F20"/>
    <w:rsid w:val="0014343F"/>
    <w:rsid w:val="0014377A"/>
    <w:rsid w:val="0014378B"/>
    <w:rsid w:val="00144328"/>
    <w:rsid w:val="00144452"/>
    <w:rsid w:val="00144C9B"/>
    <w:rsid w:val="00144E80"/>
    <w:rsid w:val="00145504"/>
    <w:rsid w:val="00145757"/>
    <w:rsid w:val="00145807"/>
    <w:rsid w:val="00145DE4"/>
    <w:rsid w:val="00145ED0"/>
    <w:rsid w:val="0014665F"/>
    <w:rsid w:val="001469D0"/>
    <w:rsid w:val="0014763B"/>
    <w:rsid w:val="001478F9"/>
    <w:rsid w:val="00150230"/>
    <w:rsid w:val="00150CCA"/>
    <w:rsid w:val="00150E5B"/>
    <w:rsid w:val="0015126D"/>
    <w:rsid w:val="001512FF"/>
    <w:rsid w:val="001515D6"/>
    <w:rsid w:val="0015227C"/>
    <w:rsid w:val="00152582"/>
    <w:rsid w:val="00152727"/>
    <w:rsid w:val="001527D1"/>
    <w:rsid w:val="00153F3A"/>
    <w:rsid w:val="00154607"/>
    <w:rsid w:val="001546FD"/>
    <w:rsid w:val="00154790"/>
    <w:rsid w:val="00154855"/>
    <w:rsid w:val="00154EF6"/>
    <w:rsid w:val="0015523E"/>
    <w:rsid w:val="00155607"/>
    <w:rsid w:val="001565EF"/>
    <w:rsid w:val="001567BE"/>
    <w:rsid w:val="00156C18"/>
    <w:rsid w:val="00157333"/>
    <w:rsid w:val="001575BA"/>
    <w:rsid w:val="001577FB"/>
    <w:rsid w:val="00157FB4"/>
    <w:rsid w:val="0016020E"/>
    <w:rsid w:val="00160215"/>
    <w:rsid w:val="00160418"/>
    <w:rsid w:val="00160422"/>
    <w:rsid w:val="0016077B"/>
    <w:rsid w:val="00160C8B"/>
    <w:rsid w:val="00160C8D"/>
    <w:rsid w:val="00161289"/>
    <w:rsid w:val="001614CD"/>
    <w:rsid w:val="001619C1"/>
    <w:rsid w:val="001619FA"/>
    <w:rsid w:val="00161CEA"/>
    <w:rsid w:val="00161FB4"/>
    <w:rsid w:val="001623D1"/>
    <w:rsid w:val="0016296D"/>
    <w:rsid w:val="00162A1D"/>
    <w:rsid w:val="00162A96"/>
    <w:rsid w:val="00162D6D"/>
    <w:rsid w:val="00162D8E"/>
    <w:rsid w:val="00163BBA"/>
    <w:rsid w:val="00164070"/>
    <w:rsid w:val="001643CE"/>
    <w:rsid w:val="00164D4F"/>
    <w:rsid w:val="00164F5A"/>
    <w:rsid w:val="00165038"/>
    <w:rsid w:val="0016545B"/>
    <w:rsid w:val="001656DB"/>
    <w:rsid w:val="00165704"/>
    <w:rsid w:val="00165B3B"/>
    <w:rsid w:val="00165C63"/>
    <w:rsid w:val="00165E02"/>
    <w:rsid w:val="00166300"/>
    <w:rsid w:val="00166414"/>
    <w:rsid w:val="00166701"/>
    <w:rsid w:val="0016686C"/>
    <w:rsid w:val="00166880"/>
    <w:rsid w:val="00166A25"/>
    <w:rsid w:val="00166AB6"/>
    <w:rsid w:val="00166C6E"/>
    <w:rsid w:val="00166E40"/>
    <w:rsid w:val="001671C9"/>
    <w:rsid w:val="00167207"/>
    <w:rsid w:val="0016735B"/>
    <w:rsid w:val="00167BC9"/>
    <w:rsid w:val="00167BCC"/>
    <w:rsid w:val="00167C79"/>
    <w:rsid w:val="00167CAA"/>
    <w:rsid w:val="00167DB4"/>
    <w:rsid w:val="00170584"/>
    <w:rsid w:val="001706B3"/>
    <w:rsid w:val="0017077A"/>
    <w:rsid w:val="00170CD2"/>
    <w:rsid w:val="001710FF"/>
    <w:rsid w:val="001719D6"/>
    <w:rsid w:val="00171B17"/>
    <w:rsid w:val="00172534"/>
    <w:rsid w:val="0017297D"/>
    <w:rsid w:val="00172F9D"/>
    <w:rsid w:val="00173EB8"/>
    <w:rsid w:val="001744F7"/>
    <w:rsid w:val="00174564"/>
    <w:rsid w:val="00174763"/>
    <w:rsid w:val="00174951"/>
    <w:rsid w:val="00175E46"/>
    <w:rsid w:val="00175ECC"/>
    <w:rsid w:val="001763A5"/>
    <w:rsid w:val="00176520"/>
    <w:rsid w:val="00176A51"/>
    <w:rsid w:val="00176BEF"/>
    <w:rsid w:val="0017745B"/>
    <w:rsid w:val="00177801"/>
    <w:rsid w:val="00177972"/>
    <w:rsid w:val="001802AD"/>
    <w:rsid w:val="001808F4"/>
    <w:rsid w:val="001814A4"/>
    <w:rsid w:val="0018154F"/>
    <w:rsid w:val="001816C7"/>
    <w:rsid w:val="00182068"/>
    <w:rsid w:val="00182158"/>
    <w:rsid w:val="001824AA"/>
    <w:rsid w:val="001825F4"/>
    <w:rsid w:val="00182F58"/>
    <w:rsid w:val="00183141"/>
    <w:rsid w:val="0018314B"/>
    <w:rsid w:val="001832C1"/>
    <w:rsid w:val="001833FC"/>
    <w:rsid w:val="001834C9"/>
    <w:rsid w:val="00184094"/>
    <w:rsid w:val="0018546F"/>
    <w:rsid w:val="00185D45"/>
    <w:rsid w:val="00186FEF"/>
    <w:rsid w:val="00187302"/>
    <w:rsid w:val="0018732A"/>
    <w:rsid w:val="001873F9"/>
    <w:rsid w:val="001875C4"/>
    <w:rsid w:val="00190045"/>
    <w:rsid w:val="001908A0"/>
    <w:rsid w:val="00190E93"/>
    <w:rsid w:val="001911E8"/>
    <w:rsid w:val="001928B1"/>
    <w:rsid w:val="0019293D"/>
    <w:rsid w:val="00192AE7"/>
    <w:rsid w:val="00192DAD"/>
    <w:rsid w:val="00192DD8"/>
    <w:rsid w:val="001932D5"/>
    <w:rsid w:val="001935AF"/>
    <w:rsid w:val="00193921"/>
    <w:rsid w:val="001939F6"/>
    <w:rsid w:val="00193BA0"/>
    <w:rsid w:val="00193BCC"/>
    <w:rsid w:val="00193E77"/>
    <w:rsid w:val="001949E9"/>
    <w:rsid w:val="0019500E"/>
    <w:rsid w:val="00195089"/>
    <w:rsid w:val="00195593"/>
    <w:rsid w:val="001955C6"/>
    <w:rsid w:val="00195785"/>
    <w:rsid w:val="0019584E"/>
    <w:rsid w:val="00195989"/>
    <w:rsid w:val="001961E4"/>
    <w:rsid w:val="00196D3A"/>
    <w:rsid w:val="00197DA1"/>
    <w:rsid w:val="00197EB1"/>
    <w:rsid w:val="001A01D5"/>
    <w:rsid w:val="001A0296"/>
    <w:rsid w:val="001A1398"/>
    <w:rsid w:val="001A1B6E"/>
    <w:rsid w:val="001A322B"/>
    <w:rsid w:val="001A3935"/>
    <w:rsid w:val="001A4023"/>
    <w:rsid w:val="001A43BF"/>
    <w:rsid w:val="001A49D3"/>
    <w:rsid w:val="001A4C97"/>
    <w:rsid w:val="001A4E90"/>
    <w:rsid w:val="001A5473"/>
    <w:rsid w:val="001A54C2"/>
    <w:rsid w:val="001A5916"/>
    <w:rsid w:val="001A6486"/>
    <w:rsid w:val="001A66CE"/>
    <w:rsid w:val="001A6BD5"/>
    <w:rsid w:val="001A6D74"/>
    <w:rsid w:val="001A6EF1"/>
    <w:rsid w:val="001A76AA"/>
    <w:rsid w:val="001A7826"/>
    <w:rsid w:val="001A7854"/>
    <w:rsid w:val="001A7EB3"/>
    <w:rsid w:val="001B01EE"/>
    <w:rsid w:val="001B03D1"/>
    <w:rsid w:val="001B0431"/>
    <w:rsid w:val="001B0A29"/>
    <w:rsid w:val="001B0E21"/>
    <w:rsid w:val="001B105D"/>
    <w:rsid w:val="001B1202"/>
    <w:rsid w:val="001B165B"/>
    <w:rsid w:val="001B19DD"/>
    <w:rsid w:val="001B2593"/>
    <w:rsid w:val="001B2BE9"/>
    <w:rsid w:val="001B2D28"/>
    <w:rsid w:val="001B2D9E"/>
    <w:rsid w:val="001B308A"/>
    <w:rsid w:val="001B3306"/>
    <w:rsid w:val="001B3FD2"/>
    <w:rsid w:val="001B4EC8"/>
    <w:rsid w:val="001B5066"/>
    <w:rsid w:val="001B57B0"/>
    <w:rsid w:val="001B5E44"/>
    <w:rsid w:val="001B6E4A"/>
    <w:rsid w:val="001B6F98"/>
    <w:rsid w:val="001B71C4"/>
    <w:rsid w:val="001B78DC"/>
    <w:rsid w:val="001B7961"/>
    <w:rsid w:val="001B7E2E"/>
    <w:rsid w:val="001B7E6C"/>
    <w:rsid w:val="001C0025"/>
    <w:rsid w:val="001C04C9"/>
    <w:rsid w:val="001C0706"/>
    <w:rsid w:val="001C0889"/>
    <w:rsid w:val="001C08C7"/>
    <w:rsid w:val="001C1193"/>
    <w:rsid w:val="001C1D5B"/>
    <w:rsid w:val="001C21D0"/>
    <w:rsid w:val="001C241C"/>
    <w:rsid w:val="001C2576"/>
    <w:rsid w:val="001C25B0"/>
    <w:rsid w:val="001C2798"/>
    <w:rsid w:val="001C2A5E"/>
    <w:rsid w:val="001C2B8D"/>
    <w:rsid w:val="001C2FA6"/>
    <w:rsid w:val="001C329F"/>
    <w:rsid w:val="001C36D4"/>
    <w:rsid w:val="001C3BD1"/>
    <w:rsid w:val="001C3D83"/>
    <w:rsid w:val="001C40DE"/>
    <w:rsid w:val="001C4212"/>
    <w:rsid w:val="001C50F8"/>
    <w:rsid w:val="001C50FF"/>
    <w:rsid w:val="001C5545"/>
    <w:rsid w:val="001C561B"/>
    <w:rsid w:val="001C5746"/>
    <w:rsid w:val="001C61BF"/>
    <w:rsid w:val="001C6BCA"/>
    <w:rsid w:val="001C727D"/>
    <w:rsid w:val="001C72D4"/>
    <w:rsid w:val="001C76E2"/>
    <w:rsid w:val="001C7C3E"/>
    <w:rsid w:val="001C7CEB"/>
    <w:rsid w:val="001C7DB1"/>
    <w:rsid w:val="001C7F02"/>
    <w:rsid w:val="001C7F07"/>
    <w:rsid w:val="001C7F70"/>
    <w:rsid w:val="001D05FA"/>
    <w:rsid w:val="001D05FC"/>
    <w:rsid w:val="001D06F3"/>
    <w:rsid w:val="001D0A5E"/>
    <w:rsid w:val="001D1A59"/>
    <w:rsid w:val="001D1F80"/>
    <w:rsid w:val="001D2CCD"/>
    <w:rsid w:val="001D2E48"/>
    <w:rsid w:val="001D305C"/>
    <w:rsid w:val="001D31F1"/>
    <w:rsid w:val="001D34D4"/>
    <w:rsid w:val="001D3C2C"/>
    <w:rsid w:val="001D3E2B"/>
    <w:rsid w:val="001D3F43"/>
    <w:rsid w:val="001D40B3"/>
    <w:rsid w:val="001D462A"/>
    <w:rsid w:val="001D4666"/>
    <w:rsid w:val="001D4C66"/>
    <w:rsid w:val="001D4C7C"/>
    <w:rsid w:val="001D548C"/>
    <w:rsid w:val="001D558E"/>
    <w:rsid w:val="001D55FD"/>
    <w:rsid w:val="001D5CBF"/>
    <w:rsid w:val="001D6410"/>
    <w:rsid w:val="001D6451"/>
    <w:rsid w:val="001D65EB"/>
    <w:rsid w:val="001D67D8"/>
    <w:rsid w:val="001D69A4"/>
    <w:rsid w:val="001D6BDC"/>
    <w:rsid w:val="001D6E45"/>
    <w:rsid w:val="001D6E87"/>
    <w:rsid w:val="001D78BD"/>
    <w:rsid w:val="001D7A98"/>
    <w:rsid w:val="001E0261"/>
    <w:rsid w:val="001E05DE"/>
    <w:rsid w:val="001E0C11"/>
    <w:rsid w:val="001E0D8D"/>
    <w:rsid w:val="001E0F01"/>
    <w:rsid w:val="001E14CD"/>
    <w:rsid w:val="001E1892"/>
    <w:rsid w:val="001E1CE7"/>
    <w:rsid w:val="001E20A0"/>
    <w:rsid w:val="001E292A"/>
    <w:rsid w:val="001E29D3"/>
    <w:rsid w:val="001E34E9"/>
    <w:rsid w:val="001E3565"/>
    <w:rsid w:val="001E382E"/>
    <w:rsid w:val="001E4B77"/>
    <w:rsid w:val="001E58B2"/>
    <w:rsid w:val="001E5A69"/>
    <w:rsid w:val="001E5F60"/>
    <w:rsid w:val="001E67FB"/>
    <w:rsid w:val="001E6A82"/>
    <w:rsid w:val="001E6BDF"/>
    <w:rsid w:val="001E6C5B"/>
    <w:rsid w:val="001E6CA7"/>
    <w:rsid w:val="001E76AF"/>
    <w:rsid w:val="001E77D5"/>
    <w:rsid w:val="001E7AC9"/>
    <w:rsid w:val="001E7ADC"/>
    <w:rsid w:val="001E7E15"/>
    <w:rsid w:val="001F016C"/>
    <w:rsid w:val="001F02DA"/>
    <w:rsid w:val="001F088B"/>
    <w:rsid w:val="001F0AEA"/>
    <w:rsid w:val="001F0AFD"/>
    <w:rsid w:val="001F0E4D"/>
    <w:rsid w:val="001F14A1"/>
    <w:rsid w:val="001F159E"/>
    <w:rsid w:val="001F1735"/>
    <w:rsid w:val="001F17AB"/>
    <w:rsid w:val="001F1B23"/>
    <w:rsid w:val="001F1C38"/>
    <w:rsid w:val="001F2395"/>
    <w:rsid w:val="001F2681"/>
    <w:rsid w:val="001F2808"/>
    <w:rsid w:val="001F2A62"/>
    <w:rsid w:val="001F2C85"/>
    <w:rsid w:val="001F2E98"/>
    <w:rsid w:val="001F31FE"/>
    <w:rsid w:val="001F33D7"/>
    <w:rsid w:val="001F34F6"/>
    <w:rsid w:val="001F3F1A"/>
    <w:rsid w:val="001F4161"/>
    <w:rsid w:val="001F42F9"/>
    <w:rsid w:val="001F44A7"/>
    <w:rsid w:val="001F46E7"/>
    <w:rsid w:val="001F475D"/>
    <w:rsid w:val="001F4966"/>
    <w:rsid w:val="001F4E55"/>
    <w:rsid w:val="001F4EC3"/>
    <w:rsid w:val="001F4F09"/>
    <w:rsid w:val="001F52BC"/>
    <w:rsid w:val="001F6B28"/>
    <w:rsid w:val="001F6CF1"/>
    <w:rsid w:val="001F6D09"/>
    <w:rsid w:val="001F6DC4"/>
    <w:rsid w:val="001F76DA"/>
    <w:rsid w:val="002003C5"/>
    <w:rsid w:val="00200567"/>
    <w:rsid w:val="00201503"/>
    <w:rsid w:val="00201690"/>
    <w:rsid w:val="00201802"/>
    <w:rsid w:val="00201AC5"/>
    <w:rsid w:val="00201CDC"/>
    <w:rsid w:val="00201D9F"/>
    <w:rsid w:val="00202242"/>
    <w:rsid w:val="002027E5"/>
    <w:rsid w:val="00202B3C"/>
    <w:rsid w:val="00202BE0"/>
    <w:rsid w:val="00202C90"/>
    <w:rsid w:val="0020399E"/>
    <w:rsid w:val="00203E5A"/>
    <w:rsid w:val="00203E6E"/>
    <w:rsid w:val="0020517A"/>
    <w:rsid w:val="00205746"/>
    <w:rsid w:val="00205B50"/>
    <w:rsid w:val="00205D48"/>
    <w:rsid w:val="002061E7"/>
    <w:rsid w:val="00206914"/>
    <w:rsid w:val="002069D1"/>
    <w:rsid w:val="0020709D"/>
    <w:rsid w:val="00207345"/>
    <w:rsid w:val="00207BFD"/>
    <w:rsid w:val="00207C38"/>
    <w:rsid w:val="00207FCE"/>
    <w:rsid w:val="00210A29"/>
    <w:rsid w:val="00211503"/>
    <w:rsid w:val="00211536"/>
    <w:rsid w:val="00211598"/>
    <w:rsid w:val="00211EF4"/>
    <w:rsid w:val="00211F3B"/>
    <w:rsid w:val="00211F80"/>
    <w:rsid w:val="002121C7"/>
    <w:rsid w:val="00212643"/>
    <w:rsid w:val="002127ED"/>
    <w:rsid w:val="00212BBE"/>
    <w:rsid w:val="00212CB4"/>
    <w:rsid w:val="00213175"/>
    <w:rsid w:val="00213445"/>
    <w:rsid w:val="002137DF"/>
    <w:rsid w:val="00213E38"/>
    <w:rsid w:val="00214061"/>
    <w:rsid w:val="002146E8"/>
    <w:rsid w:val="00214957"/>
    <w:rsid w:val="00214A19"/>
    <w:rsid w:val="00214C8E"/>
    <w:rsid w:val="00214E9A"/>
    <w:rsid w:val="00215018"/>
    <w:rsid w:val="00215BF3"/>
    <w:rsid w:val="00215C08"/>
    <w:rsid w:val="00215C4B"/>
    <w:rsid w:val="00215C88"/>
    <w:rsid w:val="00215CF8"/>
    <w:rsid w:val="00215E17"/>
    <w:rsid w:val="002163FF"/>
    <w:rsid w:val="002169D2"/>
    <w:rsid w:val="00216CD3"/>
    <w:rsid w:val="00216D8B"/>
    <w:rsid w:val="00217280"/>
    <w:rsid w:val="0021795E"/>
    <w:rsid w:val="00220A8E"/>
    <w:rsid w:val="00220DF7"/>
    <w:rsid w:val="00221522"/>
    <w:rsid w:val="00221DCB"/>
    <w:rsid w:val="00221FD3"/>
    <w:rsid w:val="002224F7"/>
    <w:rsid w:val="00222C54"/>
    <w:rsid w:val="002236AD"/>
    <w:rsid w:val="002241C9"/>
    <w:rsid w:val="0022460F"/>
    <w:rsid w:val="00224678"/>
    <w:rsid w:val="0022469E"/>
    <w:rsid w:val="002247F1"/>
    <w:rsid w:val="00224A66"/>
    <w:rsid w:val="00224A68"/>
    <w:rsid w:val="00224F80"/>
    <w:rsid w:val="002250B9"/>
    <w:rsid w:val="00225193"/>
    <w:rsid w:val="00225521"/>
    <w:rsid w:val="002256D0"/>
    <w:rsid w:val="00225A6D"/>
    <w:rsid w:val="00225F3C"/>
    <w:rsid w:val="0022670F"/>
    <w:rsid w:val="00226955"/>
    <w:rsid w:val="00226979"/>
    <w:rsid w:val="00226BE7"/>
    <w:rsid w:val="00227230"/>
    <w:rsid w:val="00227A6B"/>
    <w:rsid w:val="00227BA8"/>
    <w:rsid w:val="00227C82"/>
    <w:rsid w:val="00230140"/>
    <w:rsid w:val="00230431"/>
    <w:rsid w:val="002310C7"/>
    <w:rsid w:val="0023208A"/>
    <w:rsid w:val="00232425"/>
    <w:rsid w:val="00232D8A"/>
    <w:rsid w:val="00233802"/>
    <w:rsid w:val="00233902"/>
    <w:rsid w:val="00233BF9"/>
    <w:rsid w:val="002342EE"/>
    <w:rsid w:val="002343D8"/>
    <w:rsid w:val="002345B6"/>
    <w:rsid w:val="0023511B"/>
    <w:rsid w:val="00235238"/>
    <w:rsid w:val="002357DE"/>
    <w:rsid w:val="00235C02"/>
    <w:rsid w:val="002361C8"/>
    <w:rsid w:val="0023639F"/>
    <w:rsid w:val="0023657D"/>
    <w:rsid w:val="0023668C"/>
    <w:rsid w:val="002370D0"/>
    <w:rsid w:val="00237237"/>
    <w:rsid w:val="002372E9"/>
    <w:rsid w:val="00237C3C"/>
    <w:rsid w:val="0024025F"/>
    <w:rsid w:val="00240E68"/>
    <w:rsid w:val="002415E9"/>
    <w:rsid w:val="0024188F"/>
    <w:rsid w:val="00241A77"/>
    <w:rsid w:val="00241C8D"/>
    <w:rsid w:val="00241F92"/>
    <w:rsid w:val="00242032"/>
    <w:rsid w:val="002422B8"/>
    <w:rsid w:val="002423A9"/>
    <w:rsid w:val="00242B02"/>
    <w:rsid w:val="00243D0F"/>
    <w:rsid w:val="00243D9F"/>
    <w:rsid w:val="002445B8"/>
    <w:rsid w:val="00245684"/>
    <w:rsid w:val="002459C5"/>
    <w:rsid w:val="00245A0F"/>
    <w:rsid w:val="00245E71"/>
    <w:rsid w:val="00245F57"/>
    <w:rsid w:val="0024671F"/>
    <w:rsid w:val="0024672A"/>
    <w:rsid w:val="00246CEF"/>
    <w:rsid w:val="002478C5"/>
    <w:rsid w:val="00247C84"/>
    <w:rsid w:val="00247CF5"/>
    <w:rsid w:val="0025003B"/>
    <w:rsid w:val="0025048C"/>
    <w:rsid w:val="0025082A"/>
    <w:rsid w:val="00250B4F"/>
    <w:rsid w:val="00251006"/>
    <w:rsid w:val="00251094"/>
    <w:rsid w:val="002514AF"/>
    <w:rsid w:val="00251589"/>
    <w:rsid w:val="002521F0"/>
    <w:rsid w:val="00252969"/>
    <w:rsid w:val="00252A63"/>
    <w:rsid w:val="0025326E"/>
    <w:rsid w:val="002537C8"/>
    <w:rsid w:val="00253EB4"/>
    <w:rsid w:val="0025425C"/>
    <w:rsid w:val="00254303"/>
    <w:rsid w:val="0025462B"/>
    <w:rsid w:val="002547C8"/>
    <w:rsid w:val="00254F29"/>
    <w:rsid w:val="002552A3"/>
    <w:rsid w:val="00255564"/>
    <w:rsid w:val="00255A0B"/>
    <w:rsid w:val="00255A8E"/>
    <w:rsid w:val="00255D84"/>
    <w:rsid w:val="00255FC4"/>
    <w:rsid w:val="00256985"/>
    <w:rsid w:val="00256A48"/>
    <w:rsid w:val="0026062F"/>
    <w:rsid w:val="00260E63"/>
    <w:rsid w:val="00261347"/>
    <w:rsid w:val="002614B6"/>
    <w:rsid w:val="00261508"/>
    <w:rsid w:val="0026199C"/>
    <w:rsid w:val="00261BCF"/>
    <w:rsid w:val="00262197"/>
    <w:rsid w:val="002628B8"/>
    <w:rsid w:val="00263010"/>
    <w:rsid w:val="0026346F"/>
    <w:rsid w:val="002635CB"/>
    <w:rsid w:val="002638E5"/>
    <w:rsid w:val="00263947"/>
    <w:rsid w:val="00263996"/>
    <w:rsid w:val="00263BDF"/>
    <w:rsid w:val="002643F3"/>
    <w:rsid w:val="00264A0B"/>
    <w:rsid w:val="00265701"/>
    <w:rsid w:val="00265951"/>
    <w:rsid w:val="00265C3F"/>
    <w:rsid w:val="00265D72"/>
    <w:rsid w:val="00266104"/>
    <w:rsid w:val="0026645F"/>
    <w:rsid w:val="00267510"/>
    <w:rsid w:val="00270635"/>
    <w:rsid w:val="00270750"/>
    <w:rsid w:val="002709B5"/>
    <w:rsid w:val="002709D9"/>
    <w:rsid w:val="0027145D"/>
    <w:rsid w:val="002717ED"/>
    <w:rsid w:val="00271F59"/>
    <w:rsid w:val="00271F95"/>
    <w:rsid w:val="00272730"/>
    <w:rsid w:val="0027292A"/>
    <w:rsid w:val="0027360C"/>
    <w:rsid w:val="0027420C"/>
    <w:rsid w:val="00274713"/>
    <w:rsid w:val="00274B4E"/>
    <w:rsid w:val="00274B84"/>
    <w:rsid w:val="00274BA4"/>
    <w:rsid w:val="00275570"/>
    <w:rsid w:val="00275785"/>
    <w:rsid w:val="00275B10"/>
    <w:rsid w:val="00276438"/>
    <w:rsid w:val="002764AA"/>
    <w:rsid w:val="0027653C"/>
    <w:rsid w:val="00276D6C"/>
    <w:rsid w:val="00277881"/>
    <w:rsid w:val="00277930"/>
    <w:rsid w:val="00277E0F"/>
    <w:rsid w:val="00280366"/>
    <w:rsid w:val="002805F1"/>
    <w:rsid w:val="00280A35"/>
    <w:rsid w:val="00280B34"/>
    <w:rsid w:val="002815A2"/>
    <w:rsid w:val="00281FDA"/>
    <w:rsid w:val="00282345"/>
    <w:rsid w:val="00282E56"/>
    <w:rsid w:val="00282F06"/>
    <w:rsid w:val="00283415"/>
    <w:rsid w:val="00283551"/>
    <w:rsid w:val="002835A3"/>
    <w:rsid w:val="00283642"/>
    <w:rsid w:val="002841DB"/>
    <w:rsid w:val="00284259"/>
    <w:rsid w:val="0028493C"/>
    <w:rsid w:val="00284D2A"/>
    <w:rsid w:val="00285147"/>
    <w:rsid w:val="00285279"/>
    <w:rsid w:val="0028562A"/>
    <w:rsid w:val="0028566D"/>
    <w:rsid w:val="00285ADE"/>
    <w:rsid w:val="00285E7D"/>
    <w:rsid w:val="00285FB9"/>
    <w:rsid w:val="00287AC2"/>
    <w:rsid w:val="00287D57"/>
    <w:rsid w:val="002902DE"/>
    <w:rsid w:val="00290EF0"/>
    <w:rsid w:val="00290F09"/>
    <w:rsid w:val="00291157"/>
    <w:rsid w:val="00291239"/>
    <w:rsid w:val="002913C0"/>
    <w:rsid w:val="00291676"/>
    <w:rsid w:val="002916E0"/>
    <w:rsid w:val="002918B1"/>
    <w:rsid w:val="00291C2C"/>
    <w:rsid w:val="00291EE4"/>
    <w:rsid w:val="002922A0"/>
    <w:rsid w:val="002925BA"/>
    <w:rsid w:val="0029337C"/>
    <w:rsid w:val="002935B6"/>
    <w:rsid w:val="0029383C"/>
    <w:rsid w:val="00293886"/>
    <w:rsid w:val="00293D08"/>
    <w:rsid w:val="00293FBE"/>
    <w:rsid w:val="0029432B"/>
    <w:rsid w:val="00294D11"/>
    <w:rsid w:val="0029512B"/>
    <w:rsid w:val="00295160"/>
    <w:rsid w:val="00295B4E"/>
    <w:rsid w:val="00295CBE"/>
    <w:rsid w:val="002967F7"/>
    <w:rsid w:val="00296824"/>
    <w:rsid w:val="00296B5A"/>
    <w:rsid w:val="00296E32"/>
    <w:rsid w:val="00296F5A"/>
    <w:rsid w:val="00297A7D"/>
    <w:rsid w:val="002A00B8"/>
    <w:rsid w:val="002A00FF"/>
    <w:rsid w:val="002A06C5"/>
    <w:rsid w:val="002A0961"/>
    <w:rsid w:val="002A0AB1"/>
    <w:rsid w:val="002A0FBC"/>
    <w:rsid w:val="002A1018"/>
    <w:rsid w:val="002A10A4"/>
    <w:rsid w:val="002A130E"/>
    <w:rsid w:val="002A15C1"/>
    <w:rsid w:val="002A17C3"/>
    <w:rsid w:val="002A195B"/>
    <w:rsid w:val="002A27FE"/>
    <w:rsid w:val="002A2852"/>
    <w:rsid w:val="002A2DB0"/>
    <w:rsid w:val="002A3281"/>
    <w:rsid w:val="002A3590"/>
    <w:rsid w:val="002A35FE"/>
    <w:rsid w:val="002A363E"/>
    <w:rsid w:val="002A3B53"/>
    <w:rsid w:val="002A3D9C"/>
    <w:rsid w:val="002A3F68"/>
    <w:rsid w:val="002A4142"/>
    <w:rsid w:val="002A4155"/>
    <w:rsid w:val="002A426B"/>
    <w:rsid w:val="002A4313"/>
    <w:rsid w:val="002A4B13"/>
    <w:rsid w:val="002A4C65"/>
    <w:rsid w:val="002A4C9E"/>
    <w:rsid w:val="002A50ED"/>
    <w:rsid w:val="002A53E9"/>
    <w:rsid w:val="002A56DD"/>
    <w:rsid w:val="002A5F20"/>
    <w:rsid w:val="002A60EF"/>
    <w:rsid w:val="002A66C4"/>
    <w:rsid w:val="002A6FBA"/>
    <w:rsid w:val="002A7930"/>
    <w:rsid w:val="002A7CBD"/>
    <w:rsid w:val="002A7DC5"/>
    <w:rsid w:val="002A7E5F"/>
    <w:rsid w:val="002B0394"/>
    <w:rsid w:val="002B0415"/>
    <w:rsid w:val="002B0536"/>
    <w:rsid w:val="002B0FDB"/>
    <w:rsid w:val="002B1088"/>
    <w:rsid w:val="002B1577"/>
    <w:rsid w:val="002B15B2"/>
    <w:rsid w:val="002B17D4"/>
    <w:rsid w:val="002B1A00"/>
    <w:rsid w:val="002B1CF9"/>
    <w:rsid w:val="002B2313"/>
    <w:rsid w:val="002B2DD0"/>
    <w:rsid w:val="002B3E62"/>
    <w:rsid w:val="002B4379"/>
    <w:rsid w:val="002B47BC"/>
    <w:rsid w:val="002B48E2"/>
    <w:rsid w:val="002B4BDF"/>
    <w:rsid w:val="002B567F"/>
    <w:rsid w:val="002B587F"/>
    <w:rsid w:val="002B5FD4"/>
    <w:rsid w:val="002B68A0"/>
    <w:rsid w:val="002B6C92"/>
    <w:rsid w:val="002B6F8A"/>
    <w:rsid w:val="002B75DD"/>
    <w:rsid w:val="002B762F"/>
    <w:rsid w:val="002B785B"/>
    <w:rsid w:val="002B78B7"/>
    <w:rsid w:val="002B78EF"/>
    <w:rsid w:val="002B7F43"/>
    <w:rsid w:val="002C00BC"/>
    <w:rsid w:val="002C0357"/>
    <w:rsid w:val="002C0C3C"/>
    <w:rsid w:val="002C1037"/>
    <w:rsid w:val="002C172F"/>
    <w:rsid w:val="002C18FA"/>
    <w:rsid w:val="002C1D6C"/>
    <w:rsid w:val="002C1E30"/>
    <w:rsid w:val="002C1EE1"/>
    <w:rsid w:val="002C220C"/>
    <w:rsid w:val="002C2510"/>
    <w:rsid w:val="002C27CF"/>
    <w:rsid w:val="002C2F8F"/>
    <w:rsid w:val="002C3180"/>
    <w:rsid w:val="002C324A"/>
    <w:rsid w:val="002C369F"/>
    <w:rsid w:val="002C36F2"/>
    <w:rsid w:val="002C3BB5"/>
    <w:rsid w:val="002C4259"/>
    <w:rsid w:val="002C4F5C"/>
    <w:rsid w:val="002C5119"/>
    <w:rsid w:val="002C5258"/>
    <w:rsid w:val="002C5342"/>
    <w:rsid w:val="002C537C"/>
    <w:rsid w:val="002C5483"/>
    <w:rsid w:val="002C5674"/>
    <w:rsid w:val="002C5904"/>
    <w:rsid w:val="002C5BE3"/>
    <w:rsid w:val="002C5E3F"/>
    <w:rsid w:val="002C5E5E"/>
    <w:rsid w:val="002C60D6"/>
    <w:rsid w:val="002C62FA"/>
    <w:rsid w:val="002C636F"/>
    <w:rsid w:val="002C64B9"/>
    <w:rsid w:val="002C64D2"/>
    <w:rsid w:val="002C68B4"/>
    <w:rsid w:val="002C6A7B"/>
    <w:rsid w:val="002C6C40"/>
    <w:rsid w:val="002C6F0A"/>
    <w:rsid w:val="002C7094"/>
    <w:rsid w:val="002C7AC1"/>
    <w:rsid w:val="002C7E05"/>
    <w:rsid w:val="002C7F18"/>
    <w:rsid w:val="002D0090"/>
    <w:rsid w:val="002D00DF"/>
    <w:rsid w:val="002D1633"/>
    <w:rsid w:val="002D195E"/>
    <w:rsid w:val="002D2074"/>
    <w:rsid w:val="002D2718"/>
    <w:rsid w:val="002D2ADB"/>
    <w:rsid w:val="002D2E3F"/>
    <w:rsid w:val="002D2FCE"/>
    <w:rsid w:val="002D30D3"/>
    <w:rsid w:val="002D3790"/>
    <w:rsid w:val="002D40D9"/>
    <w:rsid w:val="002D435C"/>
    <w:rsid w:val="002D447A"/>
    <w:rsid w:val="002D4840"/>
    <w:rsid w:val="002D4DCD"/>
    <w:rsid w:val="002D51BF"/>
    <w:rsid w:val="002D5439"/>
    <w:rsid w:val="002D57DD"/>
    <w:rsid w:val="002D5B20"/>
    <w:rsid w:val="002D5E63"/>
    <w:rsid w:val="002D5F32"/>
    <w:rsid w:val="002D5FEA"/>
    <w:rsid w:val="002D604A"/>
    <w:rsid w:val="002D6075"/>
    <w:rsid w:val="002D61C3"/>
    <w:rsid w:val="002D6215"/>
    <w:rsid w:val="002D66B2"/>
    <w:rsid w:val="002D6AC1"/>
    <w:rsid w:val="002D6DD6"/>
    <w:rsid w:val="002D71F4"/>
    <w:rsid w:val="002D7381"/>
    <w:rsid w:val="002D7467"/>
    <w:rsid w:val="002D79F8"/>
    <w:rsid w:val="002D7C0A"/>
    <w:rsid w:val="002E00EB"/>
    <w:rsid w:val="002E03C9"/>
    <w:rsid w:val="002E0593"/>
    <w:rsid w:val="002E0D14"/>
    <w:rsid w:val="002E1C92"/>
    <w:rsid w:val="002E1D4F"/>
    <w:rsid w:val="002E21E7"/>
    <w:rsid w:val="002E2366"/>
    <w:rsid w:val="002E2753"/>
    <w:rsid w:val="002E2DC5"/>
    <w:rsid w:val="002E357F"/>
    <w:rsid w:val="002E39C5"/>
    <w:rsid w:val="002E4449"/>
    <w:rsid w:val="002E4A8A"/>
    <w:rsid w:val="002E4B95"/>
    <w:rsid w:val="002E4CB8"/>
    <w:rsid w:val="002E5D31"/>
    <w:rsid w:val="002E60BE"/>
    <w:rsid w:val="002E6476"/>
    <w:rsid w:val="002E678B"/>
    <w:rsid w:val="002E67F2"/>
    <w:rsid w:val="002E7476"/>
    <w:rsid w:val="002E74FB"/>
    <w:rsid w:val="002E78DC"/>
    <w:rsid w:val="002E7946"/>
    <w:rsid w:val="002E7DE1"/>
    <w:rsid w:val="002F0CA6"/>
    <w:rsid w:val="002F20B5"/>
    <w:rsid w:val="002F21F4"/>
    <w:rsid w:val="002F2601"/>
    <w:rsid w:val="002F2B0B"/>
    <w:rsid w:val="002F2CCC"/>
    <w:rsid w:val="002F2DF7"/>
    <w:rsid w:val="002F2F07"/>
    <w:rsid w:val="002F306C"/>
    <w:rsid w:val="002F348C"/>
    <w:rsid w:val="002F401F"/>
    <w:rsid w:val="002F40F7"/>
    <w:rsid w:val="002F4216"/>
    <w:rsid w:val="002F540D"/>
    <w:rsid w:val="002F5BDD"/>
    <w:rsid w:val="002F6383"/>
    <w:rsid w:val="002F6805"/>
    <w:rsid w:val="002F6EAF"/>
    <w:rsid w:val="002F7609"/>
    <w:rsid w:val="002F781E"/>
    <w:rsid w:val="002F7CBE"/>
    <w:rsid w:val="002F7CFA"/>
    <w:rsid w:val="003003E6"/>
    <w:rsid w:val="00300579"/>
    <w:rsid w:val="00301299"/>
    <w:rsid w:val="003013A8"/>
    <w:rsid w:val="003013AC"/>
    <w:rsid w:val="00301794"/>
    <w:rsid w:val="00301A87"/>
    <w:rsid w:val="003020C6"/>
    <w:rsid w:val="003020F1"/>
    <w:rsid w:val="0030218D"/>
    <w:rsid w:val="00302267"/>
    <w:rsid w:val="003022BF"/>
    <w:rsid w:val="00302397"/>
    <w:rsid w:val="0030251C"/>
    <w:rsid w:val="00302535"/>
    <w:rsid w:val="003027F1"/>
    <w:rsid w:val="00302D3F"/>
    <w:rsid w:val="00302DCF"/>
    <w:rsid w:val="0030322A"/>
    <w:rsid w:val="0030355B"/>
    <w:rsid w:val="0030410B"/>
    <w:rsid w:val="003044CA"/>
    <w:rsid w:val="00304528"/>
    <w:rsid w:val="00304F56"/>
    <w:rsid w:val="003057B7"/>
    <w:rsid w:val="00305824"/>
    <w:rsid w:val="003059A4"/>
    <w:rsid w:val="003061A5"/>
    <w:rsid w:val="0030627A"/>
    <w:rsid w:val="00306438"/>
    <w:rsid w:val="00306B79"/>
    <w:rsid w:val="0030739B"/>
    <w:rsid w:val="00307CF4"/>
    <w:rsid w:val="003103FF"/>
    <w:rsid w:val="00310553"/>
    <w:rsid w:val="003107BB"/>
    <w:rsid w:val="0031083D"/>
    <w:rsid w:val="00310BD5"/>
    <w:rsid w:val="00310E4E"/>
    <w:rsid w:val="003113BB"/>
    <w:rsid w:val="00311495"/>
    <w:rsid w:val="003114F4"/>
    <w:rsid w:val="0031204F"/>
    <w:rsid w:val="00312175"/>
    <w:rsid w:val="003129E1"/>
    <w:rsid w:val="0031305D"/>
    <w:rsid w:val="00313E90"/>
    <w:rsid w:val="00313FDB"/>
    <w:rsid w:val="00313FFE"/>
    <w:rsid w:val="00314129"/>
    <w:rsid w:val="003145CE"/>
    <w:rsid w:val="00314759"/>
    <w:rsid w:val="0031579E"/>
    <w:rsid w:val="0031584C"/>
    <w:rsid w:val="00315860"/>
    <w:rsid w:val="003167A6"/>
    <w:rsid w:val="003168E6"/>
    <w:rsid w:val="00316BF9"/>
    <w:rsid w:val="00316C33"/>
    <w:rsid w:val="00317687"/>
    <w:rsid w:val="0031781D"/>
    <w:rsid w:val="0031784A"/>
    <w:rsid w:val="003209CA"/>
    <w:rsid w:val="0032147A"/>
    <w:rsid w:val="00322265"/>
    <w:rsid w:val="0032259B"/>
    <w:rsid w:val="003228EE"/>
    <w:rsid w:val="00322F89"/>
    <w:rsid w:val="00323333"/>
    <w:rsid w:val="00323454"/>
    <w:rsid w:val="003236FC"/>
    <w:rsid w:val="00323853"/>
    <w:rsid w:val="003249AB"/>
    <w:rsid w:val="003255FC"/>
    <w:rsid w:val="00325636"/>
    <w:rsid w:val="003259B3"/>
    <w:rsid w:val="00325C75"/>
    <w:rsid w:val="0032606B"/>
    <w:rsid w:val="003261F2"/>
    <w:rsid w:val="00326359"/>
    <w:rsid w:val="003266D0"/>
    <w:rsid w:val="00326A9C"/>
    <w:rsid w:val="00327000"/>
    <w:rsid w:val="00327368"/>
    <w:rsid w:val="003304B8"/>
    <w:rsid w:val="00330A1A"/>
    <w:rsid w:val="00330A25"/>
    <w:rsid w:val="00330E74"/>
    <w:rsid w:val="00331742"/>
    <w:rsid w:val="00331972"/>
    <w:rsid w:val="00331CCD"/>
    <w:rsid w:val="00331DC2"/>
    <w:rsid w:val="00332015"/>
    <w:rsid w:val="0033244A"/>
    <w:rsid w:val="003328F3"/>
    <w:rsid w:val="003329A0"/>
    <w:rsid w:val="003331C8"/>
    <w:rsid w:val="00333358"/>
    <w:rsid w:val="00333A1E"/>
    <w:rsid w:val="00333C4D"/>
    <w:rsid w:val="00333FB0"/>
    <w:rsid w:val="003341C1"/>
    <w:rsid w:val="00334465"/>
    <w:rsid w:val="00334490"/>
    <w:rsid w:val="00334E35"/>
    <w:rsid w:val="00335352"/>
    <w:rsid w:val="003353D1"/>
    <w:rsid w:val="0033563C"/>
    <w:rsid w:val="00335814"/>
    <w:rsid w:val="003358B6"/>
    <w:rsid w:val="00335AE6"/>
    <w:rsid w:val="00335FF2"/>
    <w:rsid w:val="0033616F"/>
    <w:rsid w:val="003366B4"/>
    <w:rsid w:val="00336B3F"/>
    <w:rsid w:val="00336B74"/>
    <w:rsid w:val="00336E8E"/>
    <w:rsid w:val="003373F7"/>
    <w:rsid w:val="00337432"/>
    <w:rsid w:val="00337BF9"/>
    <w:rsid w:val="00337CAC"/>
    <w:rsid w:val="00337D8C"/>
    <w:rsid w:val="003401B1"/>
    <w:rsid w:val="003409AE"/>
    <w:rsid w:val="00340B12"/>
    <w:rsid w:val="00340EA5"/>
    <w:rsid w:val="00340F16"/>
    <w:rsid w:val="003411CF"/>
    <w:rsid w:val="003414BF"/>
    <w:rsid w:val="003415B6"/>
    <w:rsid w:val="0034232D"/>
    <w:rsid w:val="00343342"/>
    <w:rsid w:val="00343399"/>
    <w:rsid w:val="003438C6"/>
    <w:rsid w:val="0034399F"/>
    <w:rsid w:val="00343B14"/>
    <w:rsid w:val="00343C02"/>
    <w:rsid w:val="00343C10"/>
    <w:rsid w:val="00343DDD"/>
    <w:rsid w:val="003446FA"/>
    <w:rsid w:val="00344BBE"/>
    <w:rsid w:val="00345410"/>
    <w:rsid w:val="00345F71"/>
    <w:rsid w:val="00346905"/>
    <w:rsid w:val="00346C00"/>
    <w:rsid w:val="00346FF1"/>
    <w:rsid w:val="003475F8"/>
    <w:rsid w:val="00347A80"/>
    <w:rsid w:val="00347DD2"/>
    <w:rsid w:val="00350131"/>
    <w:rsid w:val="003502BF"/>
    <w:rsid w:val="00350489"/>
    <w:rsid w:val="003504E5"/>
    <w:rsid w:val="00350539"/>
    <w:rsid w:val="00350680"/>
    <w:rsid w:val="0035068A"/>
    <w:rsid w:val="00350A0F"/>
    <w:rsid w:val="0035122E"/>
    <w:rsid w:val="003514DE"/>
    <w:rsid w:val="003516B9"/>
    <w:rsid w:val="00351E5F"/>
    <w:rsid w:val="0035258C"/>
    <w:rsid w:val="0035270D"/>
    <w:rsid w:val="003527EE"/>
    <w:rsid w:val="0035296B"/>
    <w:rsid w:val="0035304E"/>
    <w:rsid w:val="003531CE"/>
    <w:rsid w:val="003533C7"/>
    <w:rsid w:val="00353484"/>
    <w:rsid w:val="003537BD"/>
    <w:rsid w:val="003543CD"/>
    <w:rsid w:val="00354AD8"/>
    <w:rsid w:val="00354C8B"/>
    <w:rsid w:val="003551AB"/>
    <w:rsid w:val="00355553"/>
    <w:rsid w:val="00355729"/>
    <w:rsid w:val="0035573E"/>
    <w:rsid w:val="00355F2D"/>
    <w:rsid w:val="003564CF"/>
    <w:rsid w:val="00356763"/>
    <w:rsid w:val="00356D2E"/>
    <w:rsid w:val="0035719B"/>
    <w:rsid w:val="003571FC"/>
    <w:rsid w:val="003574F0"/>
    <w:rsid w:val="00357877"/>
    <w:rsid w:val="00357CFC"/>
    <w:rsid w:val="00357D51"/>
    <w:rsid w:val="00357DA3"/>
    <w:rsid w:val="00357E03"/>
    <w:rsid w:val="003600C2"/>
    <w:rsid w:val="003600C5"/>
    <w:rsid w:val="0036015F"/>
    <w:rsid w:val="00360541"/>
    <w:rsid w:val="0036088C"/>
    <w:rsid w:val="00360972"/>
    <w:rsid w:val="00361742"/>
    <w:rsid w:val="00361DE9"/>
    <w:rsid w:val="003622FA"/>
    <w:rsid w:val="00362B2E"/>
    <w:rsid w:val="003632CA"/>
    <w:rsid w:val="003634F2"/>
    <w:rsid w:val="00363E5D"/>
    <w:rsid w:val="0036446E"/>
    <w:rsid w:val="00364695"/>
    <w:rsid w:val="00364A1D"/>
    <w:rsid w:val="00364DDA"/>
    <w:rsid w:val="003656EB"/>
    <w:rsid w:val="00365F75"/>
    <w:rsid w:val="00366B85"/>
    <w:rsid w:val="00366E38"/>
    <w:rsid w:val="0036709D"/>
    <w:rsid w:val="0036784A"/>
    <w:rsid w:val="00367901"/>
    <w:rsid w:val="00367E56"/>
    <w:rsid w:val="00370215"/>
    <w:rsid w:val="003702F5"/>
    <w:rsid w:val="00370B16"/>
    <w:rsid w:val="00370E6F"/>
    <w:rsid w:val="00370FB1"/>
    <w:rsid w:val="00371866"/>
    <w:rsid w:val="00371A5C"/>
    <w:rsid w:val="00371E76"/>
    <w:rsid w:val="003720A6"/>
    <w:rsid w:val="00372426"/>
    <w:rsid w:val="003725D4"/>
    <w:rsid w:val="0037276D"/>
    <w:rsid w:val="00372972"/>
    <w:rsid w:val="00372C03"/>
    <w:rsid w:val="00372E8D"/>
    <w:rsid w:val="003736ED"/>
    <w:rsid w:val="003738FE"/>
    <w:rsid w:val="00373CA9"/>
    <w:rsid w:val="00374CC2"/>
    <w:rsid w:val="00374EE2"/>
    <w:rsid w:val="00375433"/>
    <w:rsid w:val="00375C5D"/>
    <w:rsid w:val="00375EDE"/>
    <w:rsid w:val="003760B2"/>
    <w:rsid w:val="00376DBD"/>
    <w:rsid w:val="003775E9"/>
    <w:rsid w:val="00377A2F"/>
    <w:rsid w:val="003807C0"/>
    <w:rsid w:val="00380AB3"/>
    <w:rsid w:val="00380C07"/>
    <w:rsid w:val="00380CE9"/>
    <w:rsid w:val="00381044"/>
    <w:rsid w:val="0038129A"/>
    <w:rsid w:val="00381768"/>
    <w:rsid w:val="00381B0A"/>
    <w:rsid w:val="00381F6F"/>
    <w:rsid w:val="0038270E"/>
    <w:rsid w:val="00382765"/>
    <w:rsid w:val="00382917"/>
    <w:rsid w:val="00383127"/>
    <w:rsid w:val="0038337D"/>
    <w:rsid w:val="003839E4"/>
    <w:rsid w:val="00383A69"/>
    <w:rsid w:val="00383BBF"/>
    <w:rsid w:val="00384907"/>
    <w:rsid w:val="0038494F"/>
    <w:rsid w:val="00384A2E"/>
    <w:rsid w:val="00384ABA"/>
    <w:rsid w:val="00384F52"/>
    <w:rsid w:val="00384FD7"/>
    <w:rsid w:val="003854E5"/>
    <w:rsid w:val="00385679"/>
    <w:rsid w:val="00385908"/>
    <w:rsid w:val="00385983"/>
    <w:rsid w:val="00386486"/>
    <w:rsid w:val="00386746"/>
    <w:rsid w:val="00386C1A"/>
    <w:rsid w:val="00386EAA"/>
    <w:rsid w:val="003879D2"/>
    <w:rsid w:val="00390184"/>
    <w:rsid w:val="00390543"/>
    <w:rsid w:val="00390EEA"/>
    <w:rsid w:val="00391075"/>
    <w:rsid w:val="003912B1"/>
    <w:rsid w:val="0039132F"/>
    <w:rsid w:val="00391B8E"/>
    <w:rsid w:val="0039225B"/>
    <w:rsid w:val="003922C1"/>
    <w:rsid w:val="00393700"/>
    <w:rsid w:val="00393A86"/>
    <w:rsid w:val="00393AB8"/>
    <w:rsid w:val="00393C50"/>
    <w:rsid w:val="00393EBA"/>
    <w:rsid w:val="00394F04"/>
    <w:rsid w:val="00395216"/>
    <w:rsid w:val="00395261"/>
    <w:rsid w:val="0039575F"/>
    <w:rsid w:val="00395DAF"/>
    <w:rsid w:val="00395F68"/>
    <w:rsid w:val="00396097"/>
    <w:rsid w:val="0039693A"/>
    <w:rsid w:val="003970DE"/>
    <w:rsid w:val="0039783F"/>
    <w:rsid w:val="00397B2A"/>
    <w:rsid w:val="00397B95"/>
    <w:rsid w:val="00397DC5"/>
    <w:rsid w:val="00397FE0"/>
    <w:rsid w:val="003A00D8"/>
    <w:rsid w:val="003A0403"/>
    <w:rsid w:val="003A0799"/>
    <w:rsid w:val="003A0812"/>
    <w:rsid w:val="003A0832"/>
    <w:rsid w:val="003A0B54"/>
    <w:rsid w:val="003A0C2A"/>
    <w:rsid w:val="003A0D89"/>
    <w:rsid w:val="003A11D2"/>
    <w:rsid w:val="003A1841"/>
    <w:rsid w:val="003A1888"/>
    <w:rsid w:val="003A1BA2"/>
    <w:rsid w:val="003A1D88"/>
    <w:rsid w:val="003A1F58"/>
    <w:rsid w:val="003A26E6"/>
    <w:rsid w:val="003A2940"/>
    <w:rsid w:val="003A2D64"/>
    <w:rsid w:val="003A3466"/>
    <w:rsid w:val="003A386D"/>
    <w:rsid w:val="003A3A48"/>
    <w:rsid w:val="003A3C39"/>
    <w:rsid w:val="003A4300"/>
    <w:rsid w:val="003A46C4"/>
    <w:rsid w:val="003A4F19"/>
    <w:rsid w:val="003A51E4"/>
    <w:rsid w:val="003A5471"/>
    <w:rsid w:val="003A56E3"/>
    <w:rsid w:val="003A5705"/>
    <w:rsid w:val="003A58AB"/>
    <w:rsid w:val="003A5967"/>
    <w:rsid w:val="003A5A6E"/>
    <w:rsid w:val="003A5CF9"/>
    <w:rsid w:val="003A6163"/>
    <w:rsid w:val="003A6545"/>
    <w:rsid w:val="003A6A8D"/>
    <w:rsid w:val="003A6B4B"/>
    <w:rsid w:val="003A6E19"/>
    <w:rsid w:val="003A7934"/>
    <w:rsid w:val="003A7C4F"/>
    <w:rsid w:val="003B01B3"/>
    <w:rsid w:val="003B083F"/>
    <w:rsid w:val="003B1489"/>
    <w:rsid w:val="003B2082"/>
    <w:rsid w:val="003B227F"/>
    <w:rsid w:val="003B233E"/>
    <w:rsid w:val="003B23D9"/>
    <w:rsid w:val="003B28F0"/>
    <w:rsid w:val="003B3350"/>
    <w:rsid w:val="003B3577"/>
    <w:rsid w:val="003B3598"/>
    <w:rsid w:val="003B3710"/>
    <w:rsid w:val="003B3879"/>
    <w:rsid w:val="003B3BF6"/>
    <w:rsid w:val="003B3C67"/>
    <w:rsid w:val="003B3CFC"/>
    <w:rsid w:val="003B3DAA"/>
    <w:rsid w:val="003B43A2"/>
    <w:rsid w:val="003B443A"/>
    <w:rsid w:val="003B4601"/>
    <w:rsid w:val="003B4664"/>
    <w:rsid w:val="003B49BC"/>
    <w:rsid w:val="003B4A72"/>
    <w:rsid w:val="003B4B53"/>
    <w:rsid w:val="003B4BAB"/>
    <w:rsid w:val="003B573C"/>
    <w:rsid w:val="003B594C"/>
    <w:rsid w:val="003B65E2"/>
    <w:rsid w:val="003B694A"/>
    <w:rsid w:val="003B694E"/>
    <w:rsid w:val="003B6B5E"/>
    <w:rsid w:val="003B6C99"/>
    <w:rsid w:val="003B73D9"/>
    <w:rsid w:val="003B742D"/>
    <w:rsid w:val="003B7548"/>
    <w:rsid w:val="003B769B"/>
    <w:rsid w:val="003B7CBD"/>
    <w:rsid w:val="003B7DC3"/>
    <w:rsid w:val="003C0183"/>
    <w:rsid w:val="003C0538"/>
    <w:rsid w:val="003C0737"/>
    <w:rsid w:val="003C077F"/>
    <w:rsid w:val="003C0856"/>
    <w:rsid w:val="003C0C83"/>
    <w:rsid w:val="003C1812"/>
    <w:rsid w:val="003C1E15"/>
    <w:rsid w:val="003C1FDE"/>
    <w:rsid w:val="003C2913"/>
    <w:rsid w:val="003C299D"/>
    <w:rsid w:val="003C2FCB"/>
    <w:rsid w:val="003C3252"/>
    <w:rsid w:val="003C3273"/>
    <w:rsid w:val="003C3F4C"/>
    <w:rsid w:val="003C4566"/>
    <w:rsid w:val="003C4677"/>
    <w:rsid w:val="003C4A2A"/>
    <w:rsid w:val="003C50E3"/>
    <w:rsid w:val="003C514E"/>
    <w:rsid w:val="003C5B6C"/>
    <w:rsid w:val="003C5E93"/>
    <w:rsid w:val="003C68BA"/>
    <w:rsid w:val="003C738F"/>
    <w:rsid w:val="003C76AB"/>
    <w:rsid w:val="003C7815"/>
    <w:rsid w:val="003C79BD"/>
    <w:rsid w:val="003C7CDE"/>
    <w:rsid w:val="003D0300"/>
    <w:rsid w:val="003D05D4"/>
    <w:rsid w:val="003D0794"/>
    <w:rsid w:val="003D09A8"/>
    <w:rsid w:val="003D1004"/>
    <w:rsid w:val="003D10F3"/>
    <w:rsid w:val="003D11E7"/>
    <w:rsid w:val="003D1323"/>
    <w:rsid w:val="003D1B4A"/>
    <w:rsid w:val="003D2227"/>
    <w:rsid w:val="003D2AF5"/>
    <w:rsid w:val="003D2B15"/>
    <w:rsid w:val="003D3068"/>
    <w:rsid w:val="003D34F0"/>
    <w:rsid w:val="003D3726"/>
    <w:rsid w:val="003D395C"/>
    <w:rsid w:val="003D3BF4"/>
    <w:rsid w:val="003D3F01"/>
    <w:rsid w:val="003D4C65"/>
    <w:rsid w:val="003D4CB5"/>
    <w:rsid w:val="003D5662"/>
    <w:rsid w:val="003D56E4"/>
    <w:rsid w:val="003D5938"/>
    <w:rsid w:val="003D5CDE"/>
    <w:rsid w:val="003D5D03"/>
    <w:rsid w:val="003D63EF"/>
    <w:rsid w:val="003D65D2"/>
    <w:rsid w:val="003D6635"/>
    <w:rsid w:val="003D671F"/>
    <w:rsid w:val="003D67AF"/>
    <w:rsid w:val="003D6ABE"/>
    <w:rsid w:val="003D79F5"/>
    <w:rsid w:val="003D7E1C"/>
    <w:rsid w:val="003D7EC7"/>
    <w:rsid w:val="003E0097"/>
    <w:rsid w:val="003E0952"/>
    <w:rsid w:val="003E0F4D"/>
    <w:rsid w:val="003E10F8"/>
    <w:rsid w:val="003E1C41"/>
    <w:rsid w:val="003E1D64"/>
    <w:rsid w:val="003E1F32"/>
    <w:rsid w:val="003E23E1"/>
    <w:rsid w:val="003E295A"/>
    <w:rsid w:val="003E2B7D"/>
    <w:rsid w:val="003E3074"/>
    <w:rsid w:val="003E332E"/>
    <w:rsid w:val="003E33AE"/>
    <w:rsid w:val="003E41DD"/>
    <w:rsid w:val="003E4261"/>
    <w:rsid w:val="003E4AFB"/>
    <w:rsid w:val="003E4CD9"/>
    <w:rsid w:val="003E4EFE"/>
    <w:rsid w:val="003E4F75"/>
    <w:rsid w:val="003E54A1"/>
    <w:rsid w:val="003E5722"/>
    <w:rsid w:val="003E59A7"/>
    <w:rsid w:val="003E5A2A"/>
    <w:rsid w:val="003E62DA"/>
    <w:rsid w:val="003E64A7"/>
    <w:rsid w:val="003E658D"/>
    <w:rsid w:val="003E665A"/>
    <w:rsid w:val="003E6815"/>
    <w:rsid w:val="003E6CA4"/>
    <w:rsid w:val="003E6F5A"/>
    <w:rsid w:val="003F00D0"/>
    <w:rsid w:val="003F01AD"/>
    <w:rsid w:val="003F01F7"/>
    <w:rsid w:val="003F16B6"/>
    <w:rsid w:val="003F1A94"/>
    <w:rsid w:val="003F22FE"/>
    <w:rsid w:val="003F25F2"/>
    <w:rsid w:val="003F28DF"/>
    <w:rsid w:val="003F2C6D"/>
    <w:rsid w:val="003F2FB4"/>
    <w:rsid w:val="003F3521"/>
    <w:rsid w:val="003F358F"/>
    <w:rsid w:val="003F38B3"/>
    <w:rsid w:val="003F3ADF"/>
    <w:rsid w:val="003F3BEF"/>
    <w:rsid w:val="003F3F06"/>
    <w:rsid w:val="003F476E"/>
    <w:rsid w:val="003F4BD0"/>
    <w:rsid w:val="003F4D0C"/>
    <w:rsid w:val="003F4DC4"/>
    <w:rsid w:val="003F5E84"/>
    <w:rsid w:val="003F6021"/>
    <w:rsid w:val="003F61F4"/>
    <w:rsid w:val="003F6369"/>
    <w:rsid w:val="003F6397"/>
    <w:rsid w:val="003F7103"/>
    <w:rsid w:val="003F7404"/>
    <w:rsid w:val="0040004F"/>
    <w:rsid w:val="00400235"/>
    <w:rsid w:val="0040063D"/>
    <w:rsid w:val="00400EDD"/>
    <w:rsid w:val="004011B7"/>
    <w:rsid w:val="0040154F"/>
    <w:rsid w:val="00401617"/>
    <w:rsid w:val="004018E5"/>
    <w:rsid w:val="00401945"/>
    <w:rsid w:val="00401E31"/>
    <w:rsid w:val="00401F16"/>
    <w:rsid w:val="00402276"/>
    <w:rsid w:val="0040290C"/>
    <w:rsid w:val="004029BE"/>
    <w:rsid w:val="00403140"/>
    <w:rsid w:val="004033D7"/>
    <w:rsid w:val="004033F2"/>
    <w:rsid w:val="00403684"/>
    <w:rsid w:val="00404662"/>
    <w:rsid w:val="00404A39"/>
    <w:rsid w:val="004051BC"/>
    <w:rsid w:val="004051F2"/>
    <w:rsid w:val="004054C0"/>
    <w:rsid w:val="00405A45"/>
    <w:rsid w:val="00406030"/>
    <w:rsid w:val="0040683A"/>
    <w:rsid w:val="004068DB"/>
    <w:rsid w:val="004068E0"/>
    <w:rsid w:val="00407425"/>
    <w:rsid w:val="00407F77"/>
    <w:rsid w:val="00410541"/>
    <w:rsid w:val="004109B0"/>
    <w:rsid w:val="00410ACE"/>
    <w:rsid w:val="00410C59"/>
    <w:rsid w:val="00411282"/>
    <w:rsid w:val="00411476"/>
    <w:rsid w:val="0041157F"/>
    <w:rsid w:val="00412C02"/>
    <w:rsid w:val="00412F34"/>
    <w:rsid w:val="00412FB3"/>
    <w:rsid w:val="00412FF0"/>
    <w:rsid w:val="004130BB"/>
    <w:rsid w:val="00413BE4"/>
    <w:rsid w:val="004143A7"/>
    <w:rsid w:val="004145C4"/>
    <w:rsid w:val="00414635"/>
    <w:rsid w:val="0041481B"/>
    <w:rsid w:val="00414AF2"/>
    <w:rsid w:val="00414B98"/>
    <w:rsid w:val="00414C5A"/>
    <w:rsid w:val="00414EBE"/>
    <w:rsid w:val="004150BD"/>
    <w:rsid w:val="004151F4"/>
    <w:rsid w:val="00416912"/>
    <w:rsid w:val="00416F93"/>
    <w:rsid w:val="00417367"/>
    <w:rsid w:val="004177F6"/>
    <w:rsid w:val="00417829"/>
    <w:rsid w:val="00417C3D"/>
    <w:rsid w:val="00417F8B"/>
    <w:rsid w:val="004205A0"/>
    <w:rsid w:val="004207D8"/>
    <w:rsid w:val="0042085D"/>
    <w:rsid w:val="004209C8"/>
    <w:rsid w:val="00420E18"/>
    <w:rsid w:val="004210C9"/>
    <w:rsid w:val="004211FF"/>
    <w:rsid w:val="004214F7"/>
    <w:rsid w:val="00421579"/>
    <w:rsid w:val="004218BB"/>
    <w:rsid w:val="00422210"/>
    <w:rsid w:val="0042225B"/>
    <w:rsid w:val="004225B9"/>
    <w:rsid w:val="00422A7C"/>
    <w:rsid w:val="0042370B"/>
    <w:rsid w:val="00423820"/>
    <w:rsid w:val="00423D89"/>
    <w:rsid w:val="00423D9D"/>
    <w:rsid w:val="00424557"/>
    <w:rsid w:val="00424840"/>
    <w:rsid w:val="00424846"/>
    <w:rsid w:val="00424A2D"/>
    <w:rsid w:val="00424E60"/>
    <w:rsid w:val="00425937"/>
    <w:rsid w:val="00425B7D"/>
    <w:rsid w:val="00425EFF"/>
    <w:rsid w:val="00425FF6"/>
    <w:rsid w:val="00426D08"/>
    <w:rsid w:val="00426F1C"/>
    <w:rsid w:val="004273A6"/>
    <w:rsid w:val="004274F5"/>
    <w:rsid w:val="004275D3"/>
    <w:rsid w:val="0042761A"/>
    <w:rsid w:val="004276E2"/>
    <w:rsid w:val="00427BED"/>
    <w:rsid w:val="00430286"/>
    <w:rsid w:val="0043212F"/>
    <w:rsid w:val="0043300F"/>
    <w:rsid w:val="004333E7"/>
    <w:rsid w:val="00433475"/>
    <w:rsid w:val="00434040"/>
    <w:rsid w:val="004341AA"/>
    <w:rsid w:val="00434403"/>
    <w:rsid w:val="00434C30"/>
    <w:rsid w:val="00434CCF"/>
    <w:rsid w:val="00434D61"/>
    <w:rsid w:val="00435812"/>
    <w:rsid w:val="00436925"/>
    <w:rsid w:val="004370CA"/>
    <w:rsid w:val="00437C7A"/>
    <w:rsid w:val="004404E1"/>
    <w:rsid w:val="00441224"/>
    <w:rsid w:val="00441DE6"/>
    <w:rsid w:val="0044212F"/>
    <w:rsid w:val="004427C5"/>
    <w:rsid w:val="00442F6E"/>
    <w:rsid w:val="00443141"/>
    <w:rsid w:val="004432AB"/>
    <w:rsid w:val="00443555"/>
    <w:rsid w:val="00443564"/>
    <w:rsid w:val="00443A9F"/>
    <w:rsid w:val="00443AE3"/>
    <w:rsid w:val="00443B80"/>
    <w:rsid w:val="00443FFD"/>
    <w:rsid w:val="0044400A"/>
    <w:rsid w:val="00444609"/>
    <w:rsid w:val="0044464A"/>
    <w:rsid w:val="00444C73"/>
    <w:rsid w:val="00444F0F"/>
    <w:rsid w:val="004454F3"/>
    <w:rsid w:val="00445643"/>
    <w:rsid w:val="00445AE1"/>
    <w:rsid w:val="00445BF9"/>
    <w:rsid w:val="00445D76"/>
    <w:rsid w:val="00445FE1"/>
    <w:rsid w:val="00446612"/>
    <w:rsid w:val="004476F7"/>
    <w:rsid w:val="0044778E"/>
    <w:rsid w:val="004477F4"/>
    <w:rsid w:val="004479CD"/>
    <w:rsid w:val="00450023"/>
    <w:rsid w:val="00450416"/>
    <w:rsid w:val="00450A5C"/>
    <w:rsid w:val="00451089"/>
    <w:rsid w:val="004518F9"/>
    <w:rsid w:val="00451C19"/>
    <w:rsid w:val="00452757"/>
    <w:rsid w:val="00452D7A"/>
    <w:rsid w:val="004530F2"/>
    <w:rsid w:val="00453713"/>
    <w:rsid w:val="00453A73"/>
    <w:rsid w:val="00453AE9"/>
    <w:rsid w:val="004541D1"/>
    <w:rsid w:val="0045427C"/>
    <w:rsid w:val="00454430"/>
    <w:rsid w:val="004545AF"/>
    <w:rsid w:val="0045536A"/>
    <w:rsid w:val="0045602F"/>
    <w:rsid w:val="004562C3"/>
    <w:rsid w:val="004564BB"/>
    <w:rsid w:val="00456602"/>
    <w:rsid w:val="00456B69"/>
    <w:rsid w:val="00456B9C"/>
    <w:rsid w:val="00456FE8"/>
    <w:rsid w:val="00457619"/>
    <w:rsid w:val="00457CA5"/>
    <w:rsid w:val="00460E9A"/>
    <w:rsid w:val="0046173E"/>
    <w:rsid w:val="0046178A"/>
    <w:rsid w:val="00461845"/>
    <w:rsid w:val="004618AB"/>
    <w:rsid w:val="0046199E"/>
    <w:rsid w:val="00461B19"/>
    <w:rsid w:val="00461F1B"/>
    <w:rsid w:val="0046276D"/>
    <w:rsid w:val="00462DD8"/>
    <w:rsid w:val="00463373"/>
    <w:rsid w:val="00463870"/>
    <w:rsid w:val="004639D3"/>
    <w:rsid w:val="00463AF1"/>
    <w:rsid w:val="00463E10"/>
    <w:rsid w:val="00463E7B"/>
    <w:rsid w:val="00463E8F"/>
    <w:rsid w:val="0046431C"/>
    <w:rsid w:val="00464529"/>
    <w:rsid w:val="004645F2"/>
    <w:rsid w:val="00464B3C"/>
    <w:rsid w:val="00464CEC"/>
    <w:rsid w:val="00464F20"/>
    <w:rsid w:val="00465886"/>
    <w:rsid w:val="00465DF0"/>
    <w:rsid w:val="00466131"/>
    <w:rsid w:val="004661E5"/>
    <w:rsid w:val="0046643B"/>
    <w:rsid w:val="00466461"/>
    <w:rsid w:val="00466D5E"/>
    <w:rsid w:val="004671FD"/>
    <w:rsid w:val="00467678"/>
    <w:rsid w:val="00467908"/>
    <w:rsid w:val="00467BD6"/>
    <w:rsid w:val="00467C32"/>
    <w:rsid w:val="004700CC"/>
    <w:rsid w:val="00470427"/>
    <w:rsid w:val="00470A0E"/>
    <w:rsid w:val="00470F26"/>
    <w:rsid w:val="00471142"/>
    <w:rsid w:val="00471654"/>
    <w:rsid w:val="004719F8"/>
    <w:rsid w:val="00471D08"/>
    <w:rsid w:val="00471E2A"/>
    <w:rsid w:val="00472456"/>
    <w:rsid w:val="004724EB"/>
    <w:rsid w:val="00472AF1"/>
    <w:rsid w:val="00472FA7"/>
    <w:rsid w:val="0047370F"/>
    <w:rsid w:val="0047372F"/>
    <w:rsid w:val="00473770"/>
    <w:rsid w:val="0047396D"/>
    <w:rsid w:val="00473A1A"/>
    <w:rsid w:val="00473C15"/>
    <w:rsid w:val="00473C94"/>
    <w:rsid w:val="00473CB5"/>
    <w:rsid w:val="00474A69"/>
    <w:rsid w:val="00474C08"/>
    <w:rsid w:val="00475872"/>
    <w:rsid w:val="00475AAB"/>
    <w:rsid w:val="00475DB8"/>
    <w:rsid w:val="004760DA"/>
    <w:rsid w:val="0047615E"/>
    <w:rsid w:val="0047665B"/>
    <w:rsid w:val="00476989"/>
    <w:rsid w:val="00476ACE"/>
    <w:rsid w:val="00476BB8"/>
    <w:rsid w:val="00476E24"/>
    <w:rsid w:val="00476FDC"/>
    <w:rsid w:val="0047715D"/>
    <w:rsid w:val="004775FE"/>
    <w:rsid w:val="00477907"/>
    <w:rsid w:val="00477B42"/>
    <w:rsid w:val="00477C1E"/>
    <w:rsid w:val="00481103"/>
    <w:rsid w:val="004811BE"/>
    <w:rsid w:val="004811DD"/>
    <w:rsid w:val="00481A22"/>
    <w:rsid w:val="00482483"/>
    <w:rsid w:val="004827CA"/>
    <w:rsid w:val="00482828"/>
    <w:rsid w:val="00483954"/>
    <w:rsid w:val="00483B1F"/>
    <w:rsid w:val="00484523"/>
    <w:rsid w:val="00484556"/>
    <w:rsid w:val="004846AB"/>
    <w:rsid w:val="00484E67"/>
    <w:rsid w:val="004851A9"/>
    <w:rsid w:val="00485301"/>
    <w:rsid w:val="004857BA"/>
    <w:rsid w:val="00485869"/>
    <w:rsid w:val="00485B06"/>
    <w:rsid w:val="0048635F"/>
    <w:rsid w:val="004863E9"/>
    <w:rsid w:val="0048746F"/>
    <w:rsid w:val="00487713"/>
    <w:rsid w:val="0048784A"/>
    <w:rsid w:val="0048786A"/>
    <w:rsid w:val="00487E21"/>
    <w:rsid w:val="00487E25"/>
    <w:rsid w:val="0049008A"/>
    <w:rsid w:val="0049017E"/>
    <w:rsid w:val="00490196"/>
    <w:rsid w:val="004901D2"/>
    <w:rsid w:val="004904A4"/>
    <w:rsid w:val="004907A6"/>
    <w:rsid w:val="0049080A"/>
    <w:rsid w:val="00490A66"/>
    <w:rsid w:val="00490EF9"/>
    <w:rsid w:val="0049110F"/>
    <w:rsid w:val="0049112E"/>
    <w:rsid w:val="00491224"/>
    <w:rsid w:val="00491337"/>
    <w:rsid w:val="004915BF"/>
    <w:rsid w:val="00491651"/>
    <w:rsid w:val="004919B1"/>
    <w:rsid w:val="00491CA3"/>
    <w:rsid w:val="00491EA9"/>
    <w:rsid w:val="00492120"/>
    <w:rsid w:val="004925E8"/>
    <w:rsid w:val="004928A8"/>
    <w:rsid w:val="00492EBD"/>
    <w:rsid w:val="00492F6E"/>
    <w:rsid w:val="00493081"/>
    <w:rsid w:val="004930B4"/>
    <w:rsid w:val="00493C7E"/>
    <w:rsid w:val="004942F6"/>
    <w:rsid w:val="0049486F"/>
    <w:rsid w:val="00494EC8"/>
    <w:rsid w:val="00495387"/>
    <w:rsid w:val="004953F6"/>
    <w:rsid w:val="00495678"/>
    <w:rsid w:val="00495B28"/>
    <w:rsid w:val="00495F96"/>
    <w:rsid w:val="00496200"/>
    <w:rsid w:val="00496815"/>
    <w:rsid w:val="00496A71"/>
    <w:rsid w:val="00496F36"/>
    <w:rsid w:val="004971C1"/>
    <w:rsid w:val="00497788"/>
    <w:rsid w:val="004A07D4"/>
    <w:rsid w:val="004A0B0D"/>
    <w:rsid w:val="004A0F11"/>
    <w:rsid w:val="004A107C"/>
    <w:rsid w:val="004A131F"/>
    <w:rsid w:val="004A162C"/>
    <w:rsid w:val="004A18AC"/>
    <w:rsid w:val="004A1A4D"/>
    <w:rsid w:val="004A2DCE"/>
    <w:rsid w:val="004A2F23"/>
    <w:rsid w:val="004A3086"/>
    <w:rsid w:val="004A3095"/>
    <w:rsid w:val="004A3C6C"/>
    <w:rsid w:val="004A4223"/>
    <w:rsid w:val="004A450D"/>
    <w:rsid w:val="004A4AF4"/>
    <w:rsid w:val="004A4F96"/>
    <w:rsid w:val="004A55D7"/>
    <w:rsid w:val="004A560E"/>
    <w:rsid w:val="004A584E"/>
    <w:rsid w:val="004A5C91"/>
    <w:rsid w:val="004A63B1"/>
    <w:rsid w:val="004A6EAB"/>
    <w:rsid w:val="004A6FC4"/>
    <w:rsid w:val="004A7515"/>
    <w:rsid w:val="004A7543"/>
    <w:rsid w:val="004A7C3A"/>
    <w:rsid w:val="004A7F1C"/>
    <w:rsid w:val="004B0C58"/>
    <w:rsid w:val="004B10BE"/>
    <w:rsid w:val="004B1218"/>
    <w:rsid w:val="004B1617"/>
    <w:rsid w:val="004B1873"/>
    <w:rsid w:val="004B1A36"/>
    <w:rsid w:val="004B2522"/>
    <w:rsid w:val="004B25C0"/>
    <w:rsid w:val="004B2658"/>
    <w:rsid w:val="004B271E"/>
    <w:rsid w:val="004B2793"/>
    <w:rsid w:val="004B2D70"/>
    <w:rsid w:val="004B352C"/>
    <w:rsid w:val="004B46DD"/>
    <w:rsid w:val="004B4D7C"/>
    <w:rsid w:val="004B50B4"/>
    <w:rsid w:val="004B5127"/>
    <w:rsid w:val="004B55B5"/>
    <w:rsid w:val="004B57F4"/>
    <w:rsid w:val="004B5F64"/>
    <w:rsid w:val="004B6038"/>
    <w:rsid w:val="004B72E5"/>
    <w:rsid w:val="004B7983"/>
    <w:rsid w:val="004B7AE1"/>
    <w:rsid w:val="004B7BA9"/>
    <w:rsid w:val="004C0B3E"/>
    <w:rsid w:val="004C0FAA"/>
    <w:rsid w:val="004C0FC1"/>
    <w:rsid w:val="004C1366"/>
    <w:rsid w:val="004C18CB"/>
    <w:rsid w:val="004C1B72"/>
    <w:rsid w:val="004C1CF9"/>
    <w:rsid w:val="004C1DF3"/>
    <w:rsid w:val="004C2147"/>
    <w:rsid w:val="004C22B2"/>
    <w:rsid w:val="004C2492"/>
    <w:rsid w:val="004C25D4"/>
    <w:rsid w:val="004C284A"/>
    <w:rsid w:val="004C28A6"/>
    <w:rsid w:val="004C292A"/>
    <w:rsid w:val="004C3EB3"/>
    <w:rsid w:val="004C40F6"/>
    <w:rsid w:val="004C47E2"/>
    <w:rsid w:val="004C48F0"/>
    <w:rsid w:val="004C4C65"/>
    <w:rsid w:val="004C59B1"/>
    <w:rsid w:val="004C5D19"/>
    <w:rsid w:val="004C5EC0"/>
    <w:rsid w:val="004C6662"/>
    <w:rsid w:val="004C6D60"/>
    <w:rsid w:val="004C6E51"/>
    <w:rsid w:val="004C6E61"/>
    <w:rsid w:val="004C729F"/>
    <w:rsid w:val="004C7BE6"/>
    <w:rsid w:val="004C7DD4"/>
    <w:rsid w:val="004D032B"/>
    <w:rsid w:val="004D0423"/>
    <w:rsid w:val="004D079B"/>
    <w:rsid w:val="004D0D63"/>
    <w:rsid w:val="004D1A29"/>
    <w:rsid w:val="004D1A44"/>
    <w:rsid w:val="004D1CB4"/>
    <w:rsid w:val="004D1CD2"/>
    <w:rsid w:val="004D234A"/>
    <w:rsid w:val="004D236D"/>
    <w:rsid w:val="004D2429"/>
    <w:rsid w:val="004D2B5A"/>
    <w:rsid w:val="004D3CDC"/>
    <w:rsid w:val="004D41B6"/>
    <w:rsid w:val="004D43F7"/>
    <w:rsid w:val="004D4D18"/>
    <w:rsid w:val="004D5553"/>
    <w:rsid w:val="004D6423"/>
    <w:rsid w:val="004D68EF"/>
    <w:rsid w:val="004D6A04"/>
    <w:rsid w:val="004D7409"/>
    <w:rsid w:val="004D75B6"/>
    <w:rsid w:val="004D7798"/>
    <w:rsid w:val="004D7BA1"/>
    <w:rsid w:val="004D7BE4"/>
    <w:rsid w:val="004D7CE9"/>
    <w:rsid w:val="004E0AE1"/>
    <w:rsid w:val="004E0E52"/>
    <w:rsid w:val="004E11FA"/>
    <w:rsid w:val="004E1C9E"/>
    <w:rsid w:val="004E2074"/>
    <w:rsid w:val="004E2400"/>
    <w:rsid w:val="004E2642"/>
    <w:rsid w:val="004E2691"/>
    <w:rsid w:val="004E26DA"/>
    <w:rsid w:val="004E28DE"/>
    <w:rsid w:val="004E29C1"/>
    <w:rsid w:val="004E2DE4"/>
    <w:rsid w:val="004E300A"/>
    <w:rsid w:val="004E306A"/>
    <w:rsid w:val="004E30A8"/>
    <w:rsid w:val="004E31A8"/>
    <w:rsid w:val="004E3955"/>
    <w:rsid w:val="004E39B9"/>
    <w:rsid w:val="004E3DEF"/>
    <w:rsid w:val="004E4085"/>
    <w:rsid w:val="004E44E4"/>
    <w:rsid w:val="004E4895"/>
    <w:rsid w:val="004E515B"/>
    <w:rsid w:val="004E563B"/>
    <w:rsid w:val="004E5925"/>
    <w:rsid w:val="004E5966"/>
    <w:rsid w:val="004E5E29"/>
    <w:rsid w:val="004E5FAD"/>
    <w:rsid w:val="004E6AF1"/>
    <w:rsid w:val="004E6B66"/>
    <w:rsid w:val="004E7093"/>
    <w:rsid w:val="004E7263"/>
    <w:rsid w:val="004E78C5"/>
    <w:rsid w:val="004F1941"/>
    <w:rsid w:val="004F1F5E"/>
    <w:rsid w:val="004F2224"/>
    <w:rsid w:val="004F2268"/>
    <w:rsid w:val="004F237E"/>
    <w:rsid w:val="004F23AA"/>
    <w:rsid w:val="004F3CA7"/>
    <w:rsid w:val="004F3CF9"/>
    <w:rsid w:val="004F3E25"/>
    <w:rsid w:val="004F4770"/>
    <w:rsid w:val="004F4D3F"/>
    <w:rsid w:val="004F507E"/>
    <w:rsid w:val="004F52F5"/>
    <w:rsid w:val="004F5316"/>
    <w:rsid w:val="004F53ED"/>
    <w:rsid w:val="004F5608"/>
    <w:rsid w:val="004F65D4"/>
    <w:rsid w:val="004F73F4"/>
    <w:rsid w:val="004F7723"/>
    <w:rsid w:val="0050039C"/>
    <w:rsid w:val="005007E0"/>
    <w:rsid w:val="00500C30"/>
    <w:rsid w:val="00500C95"/>
    <w:rsid w:val="0050132B"/>
    <w:rsid w:val="00501976"/>
    <w:rsid w:val="00502189"/>
    <w:rsid w:val="0050234E"/>
    <w:rsid w:val="0050244E"/>
    <w:rsid w:val="0050248F"/>
    <w:rsid w:val="005024E6"/>
    <w:rsid w:val="005027B7"/>
    <w:rsid w:val="00502B00"/>
    <w:rsid w:val="005030E9"/>
    <w:rsid w:val="00503276"/>
    <w:rsid w:val="00503369"/>
    <w:rsid w:val="0050398B"/>
    <w:rsid w:val="00503A58"/>
    <w:rsid w:val="00503FA3"/>
    <w:rsid w:val="00504096"/>
    <w:rsid w:val="00504612"/>
    <w:rsid w:val="005049F3"/>
    <w:rsid w:val="00504B28"/>
    <w:rsid w:val="00504B86"/>
    <w:rsid w:val="00505669"/>
    <w:rsid w:val="00505A4D"/>
    <w:rsid w:val="00505B8F"/>
    <w:rsid w:val="00505C08"/>
    <w:rsid w:val="00505CAC"/>
    <w:rsid w:val="00505D58"/>
    <w:rsid w:val="0050600E"/>
    <w:rsid w:val="00506CDB"/>
    <w:rsid w:val="00506D08"/>
    <w:rsid w:val="0050725E"/>
    <w:rsid w:val="00507696"/>
    <w:rsid w:val="005100D5"/>
    <w:rsid w:val="0051026B"/>
    <w:rsid w:val="005102F3"/>
    <w:rsid w:val="005114CE"/>
    <w:rsid w:val="005116CE"/>
    <w:rsid w:val="00511A6E"/>
    <w:rsid w:val="005122D2"/>
    <w:rsid w:val="005123D5"/>
    <w:rsid w:val="005125AA"/>
    <w:rsid w:val="00512C0C"/>
    <w:rsid w:val="005137E0"/>
    <w:rsid w:val="005138B7"/>
    <w:rsid w:val="00513D19"/>
    <w:rsid w:val="00513E42"/>
    <w:rsid w:val="0051406E"/>
    <w:rsid w:val="00514250"/>
    <w:rsid w:val="00514824"/>
    <w:rsid w:val="00514AA3"/>
    <w:rsid w:val="00514B71"/>
    <w:rsid w:val="00514DB6"/>
    <w:rsid w:val="005159A7"/>
    <w:rsid w:val="005164A1"/>
    <w:rsid w:val="005167E9"/>
    <w:rsid w:val="005168F6"/>
    <w:rsid w:val="00517571"/>
    <w:rsid w:val="00517652"/>
    <w:rsid w:val="00517965"/>
    <w:rsid w:val="00517E87"/>
    <w:rsid w:val="00517F69"/>
    <w:rsid w:val="00517F81"/>
    <w:rsid w:val="0052015B"/>
    <w:rsid w:val="00520286"/>
    <w:rsid w:val="005208ED"/>
    <w:rsid w:val="005208FA"/>
    <w:rsid w:val="00520A7A"/>
    <w:rsid w:val="00520AF3"/>
    <w:rsid w:val="0052151C"/>
    <w:rsid w:val="00521749"/>
    <w:rsid w:val="005224B9"/>
    <w:rsid w:val="00522603"/>
    <w:rsid w:val="00522A26"/>
    <w:rsid w:val="00522AC3"/>
    <w:rsid w:val="00522E05"/>
    <w:rsid w:val="0052312E"/>
    <w:rsid w:val="00523159"/>
    <w:rsid w:val="00523453"/>
    <w:rsid w:val="00523B00"/>
    <w:rsid w:val="0052423D"/>
    <w:rsid w:val="005242E6"/>
    <w:rsid w:val="005246AB"/>
    <w:rsid w:val="00524FC3"/>
    <w:rsid w:val="0052520A"/>
    <w:rsid w:val="005252D8"/>
    <w:rsid w:val="00525409"/>
    <w:rsid w:val="005256DA"/>
    <w:rsid w:val="00525741"/>
    <w:rsid w:val="0052577D"/>
    <w:rsid w:val="0052589E"/>
    <w:rsid w:val="00525CC2"/>
    <w:rsid w:val="00525D43"/>
    <w:rsid w:val="00526064"/>
    <w:rsid w:val="00526106"/>
    <w:rsid w:val="005262F0"/>
    <w:rsid w:val="0052643B"/>
    <w:rsid w:val="0052644F"/>
    <w:rsid w:val="0052652C"/>
    <w:rsid w:val="005269E1"/>
    <w:rsid w:val="00526C10"/>
    <w:rsid w:val="00526C6C"/>
    <w:rsid w:val="00526E2E"/>
    <w:rsid w:val="00526F4A"/>
    <w:rsid w:val="00527280"/>
    <w:rsid w:val="005272CA"/>
    <w:rsid w:val="0052775E"/>
    <w:rsid w:val="005277B4"/>
    <w:rsid w:val="00527A6A"/>
    <w:rsid w:val="00530461"/>
    <w:rsid w:val="00530B88"/>
    <w:rsid w:val="00530E2B"/>
    <w:rsid w:val="00530FF6"/>
    <w:rsid w:val="0053159A"/>
    <w:rsid w:val="00531838"/>
    <w:rsid w:val="00531841"/>
    <w:rsid w:val="00531A32"/>
    <w:rsid w:val="0053234B"/>
    <w:rsid w:val="00532735"/>
    <w:rsid w:val="005329A1"/>
    <w:rsid w:val="005330C2"/>
    <w:rsid w:val="00533149"/>
    <w:rsid w:val="0053350A"/>
    <w:rsid w:val="005338C7"/>
    <w:rsid w:val="00533D97"/>
    <w:rsid w:val="00533E82"/>
    <w:rsid w:val="00534260"/>
    <w:rsid w:val="00535516"/>
    <w:rsid w:val="00535C2F"/>
    <w:rsid w:val="005364B0"/>
    <w:rsid w:val="0053660E"/>
    <w:rsid w:val="00536881"/>
    <w:rsid w:val="00536C5F"/>
    <w:rsid w:val="00536F2E"/>
    <w:rsid w:val="005370EA"/>
    <w:rsid w:val="00537F7D"/>
    <w:rsid w:val="005400E3"/>
    <w:rsid w:val="00540266"/>
    <w:rsid w:val="005404FF"/>
    <w:rsid w:val="005407B7"/>
    <w:rsid w:val="00541B31"/>
    <w:rsid w:val="00542389"/>
    <w:rsid w:val="00542694"/>
    <w:rsid w:val="00542E22"/>
    <w:rsid w:val="00543933"/>
    <w:rsid w:val="0054410B"/>
    <w:rsid w:val="00544209"/>
    <w:rsid w:val="005447B8"/>
    <w:rsid w:val="00544D44"/>
    <w:rsid w:val="005454C8"/>
    <w:rsid w:val="0054598C"/>
    <w:rsid w:val="00545C26"/>
    <w:rsid w:val="00545E53"/>
    <w:rsid w:val="00546349"/>
    <w:rsid w:val="00546577"/>
    <w:rsid w:val="00546C94"/>
    <w:rsid w:val="0054721F"/>
    <w:rsid w:val="005479E1"/>
    <w:rsid w:val="00550224"/>
    <w:rsid w:val="00550DEB"/>
    <w:rsid w:val="00551867"/>
    <w:rsid w:val="005520C5"/>
    <w:rsid w:val="005521BD"/>
    <w:rsid w:val="00552219"/>
    <w:rsid w:val="00552360"/>
    <w:rsid w:val="0055239D"/>
    <w:rsid w:val="00553595"/>
    <w:rsid w:val="005537C7"/>
    <w:rsid w:val="00553EA3"/>
    <w:rsid w:val="00553FE4"/>
    <w:rsid w:val="00554EE3"/>
    <w:rsid w:val="005559F3"/>
    <w:rsid w:val="00555B3B"/>
    <w:rsid w:val="00555D97"/>
    <w:rsid w:val="005560F7"/>
    <w:rsid w:val="00556148"/>
    <w:rsid w:val="00556264"/>
    <w:rsid w:val="0055685A"/>
    <w:rsid w:val="005568DE"/>
    <w:rsid w:val="00556D2C"/>
    <w:rsid w:val="00556E83"/>
    <w:rsid w:val="0055725D"/>
    <w:rsid w:val="00557284"/>
    <w:rsid w:val="00557D52"/>
    <w:rsid w:val="00560025"/>
    <w:rsid w:val="00560054"/>
    <w:rsid w:val="0056052E"/>
    <w:rsid w:val="0056072C"/>
    <w:rsid w:val="005607A0"/>
    <w:rsid w:val="00560AD4"/>
    <w:rsid w:val="00560B5A"/>
    <w:rsid w:val="00560DA1"/>
    <w:rsid w:val="00560F7E"/>
    <w:rsid w:val="005612A8"/>
    <w:rsid w:val="0056150B"/>
    <w:rsid w:val="00561BB0"/>
    <w:rsid w:val="00562B43"/>
    <w:rsid w:val="00562BE9"/>
    <w:rsid w:val="00562F93"/>
    <w:rsid w:val="0056338F"/>
    <w:rsid w:val="00564172"/>
    <w:rsid w:val="005652D8"/>
    <w:rsid w:val="00566846"/>
    <w:rsid w:val="00566D57"/>
    <w:rsid w:val="0056749A"/>
    <w:rsid w:val="00567544"/>
    <w:rsid w:val="0056766A"/>
    <w:rsid w:val="005676C4"/>
    <w:rsid w:val="00567992"/>
    <w:rsid w:val="00567E63"/>
    <w:rsid w:val="0057005E"/>
    <w:rsid w:val="00570350"/>
    <w:rsid w:val="005704E3"/>
    <w:rsid w:val="0057054D"/>
    <w:rsid w:val="00570777"/>
    <w:rsid w:val="00570905"/>
    <w:rsid w:val="00570B41"/>
    <w:rsid w:val="00570C59"/>
    <w:rsid w:val="00570CD4"/>
    <w:rsid w:val="00570F72"/>
    <w:rsid w:val="005711E6"/>
    <w:rsid w:val="00573C01"/>
    <w:rsid w:val="00574298"/>
    <w:rsid w:val="005743BF"/>
    <w:rsid w:val="00574C25"/>
    <w:rsid w:val="00574D25"/>
    <w:rsid w:val="00574D51"/>
    <w:rsid w:val="00575241"/>
    <w:rsid w:val="0057535E"/>
    <w:rsid w:val="00575415"/>
    <w:rsid w:val="005758FE"/>
    <w:rsid w:val="00575BDD"/>
    <w:rsid w:val="005768E7"/>
    <w:rsid w:val="0057693F"/>
    <w:rsid w:val="0057695A"/>
    <w:rsid w:val="00576F1C"/>
    <w:rsid w:val="00577289"/>
    <w:rsid w:val="00577432"/>
    <w:rsid w:val="005776F2"/>
    <w:rsid w:val="00577FFD"/>
    <w:rsid w:val="00580378"/>
    <w:rsid w:val="00580BC0"/>
    <w:rsid w:val="00581263"/>
    <w:rsid w:val="005814A5"/>
    <w:rsid w:val="00582520"/>
    <w:rsid w:val="00582700"/>
    <w:rsid w:val="005829F0"/>
    <w:rsid w:val="00583819"/>
    <w:rsid w:val="00583D1D"/>
    <w:rsid w:val="00584044"/>
    <w:rsid w:val="0058463A"/>
    <w:rsid w:val="005846DA"/>
    <w:rsid w:val="00584A30"/>
    <w:rsid w:val="00584FB0"/>
    <w:rsid w:val="00584FB8"/>
    <w:rsid w:val="00585260"/>
    <w:rsid w:val="00585357"/>
    <w:rsid w:val="00585638"/>
    <w:rsid w:val="00585D0C"/>
    <w:rsid w:val="00586419"/>
    <w:rsid w:val="00586610"/>
    <w:rsid w:val="005866E1"/>
    <w:rsid w:val="00586749"/>
    <w:rsid w:val="00586799"/>
    <w:rsid w:val="00586E93"/>
    <w:rsid w:val="005871AB"/>
    <w:rsid w:val="005873EB"/>
    <w:rsid w:val="0058775A"/>
    <w:rsid w:val="00587DA7"/>
    <w:rsid w:val="005903DE"/>
    <w:rsid w:val="005904FA"/>
    <w:rsid w:val="00590956"/>
    <w:rsid w:val="005910D9"/>
    <w:rsid w:val="00591399"/>
    <w:rsid w:val="00591403"/>
    <w:rsid w:val="00591499"/>
    <w:rsid w:val="0059157A"/>
    <w:rsid w:val="00591AFC"/>
    <w:rsid w:val="00592928"/>
    <w:rsid w:val="00592F23"/>
    <w:rsid w:val="0059302F"/>
    <w:rsid w:val="005932C7"/>
    <w:rsid w:val="005933A4"/>
    <w:rsid w:val="005934B8"/>
    <w:rsid w:val="005934D4"/>
    <w:rsid w:val="00593FFB"/>
    <w:rsid w:val="005948DA"/>
    <w:rsid w:val="005949F7"/>
    <w:rsid w:val="00594C60"/>
    <w:rsid w:val="00594CC5"/>
    <w:rsid w:val="005955E7"/>
    <w:rsid w:val="005958C6"/>
    <w:rsid w:val="00595922"/>
    <w:rsid w:val="00595946"/>
    <w:rsid w:val="00595980"/>
    <w:rsid w:val="00596124"/>
    <w:rsid w:val="0059667F"/>
    <w:rsid w:val="005A0003"/>
    <w:rsid w:val="005A099F"/>
    <w:rsid w:val="005A0E0A"/>
    <w:rsid w:val="005A1632"/>
    <w:rsid w:val="005A1AC4"/>
    <w:rsid w:val="005A1CA0"/>
    <w:rsid w:val="005A1E6A"/>
    <w:rsid w:val="005A2F4E"/>
    <w:rsid w:val="005A30EE"/>
    <w:rsid w:val="005A3142"/>
    <w:rsid w:val="005A35CE"/>
    <w:rsid w:val="005A3A56"/>
    <w:rsid w:val="005A3F71"/>
    <w:rsid w:val="005A46E5"/>
    <w:rsid w:val="005A4866"/>
    <w:rsid w:val="005A4F18"/>
    <w:rsid w:val="005A52D1"/>
    <w:rsid w:val="005A5BB9"/>
    <w:rsid w:val="005A5C7D"/>
    <w:rsid w:val="005A63A4"/>
    <w:rsid w:val="005A70B5"/>
    <w:rsid w:val="005A74BD"/>
    <w:rsid w:val="005A75AA"/>
    <w:rsid w:val="005A7738"/>
    <w:rsid w:val="005A78EB"/>
    <w:rsid w:val="005B0143"/>
    <w:rsid w:val="005B0CA8"/>
    <w:rsid w:val="005B0E34"/>
    <w:rsid w:val="005B123B"/>
    <w:rsid w:val="005B127B"/>
    <w:rsid w:val="005B135E"/>
    <w:rsid w:val="005B15ED"/>
    <w:rsid w:val="005B178E"/>
    <w:rsid w:val="005B1CEE"/>
    <w:rsid w:val="005B1D80"/>
    <w:rsid w:val="005B22E9"/>
    <w:rsid w:val="005B238A"/>
    <w:rsid w:val="005B266C"/>
    <w:rsid w:val="005B350A"/>
    <w:rsid w:val="005B3BA0"/>
    <w:rsid w:val="005B4500"/>
    <w:rsid w:val="005B472B"/>
    <w:rsid w:val="005B4D3D"/>
    <w:rsid w:val="005B4D71"/>
    <w:rsid w:val="005B5912"/>
    <w:rsid w:val="005B5A8B"/>
    <w:rsid w:val="005B5ABB"/>
    <w:rsid w:val="005B5E9B"/>
    <w:rsid w:val="005B6297"/>
    <w:rsid w:val="005B63D2"/>
    <w:rsid w:val="005B67B2"/>
    <w:rsid w:val="005B6DD2"/>
    <w:rsid w:val="005B73A6"/>
    <w:rsid w:val="005B749A"/>
    <w:rsid w:val="005B74E5"/>
    <w:rsid w:val="005B7E7F"/>
    <w:rsid w:val="005C0084"/>
    <w:rsid w:val="005C00B6"/>
    <w:rsid w:val="005C046D"/>
    <w:rsid w:val="005C0B21"/>
    <w:rsid w:val="005C1066"/>
    <w:rsid w:val="005C1080"/>
    <w:rsid w:val="005C1716"/>
    <w:rsid w:val="005C2024"/>
    <w:rsid w:val="005C2052"/>
    <w:rsid w:val="005C2A98"/>
    <w:rsid w:val="005C2D72"/>
    <w:rsid w:val="005C38E2"/>
    <w:rsid w:val="005C3A13"/>
    <w:rsid w:val="005C3D8E"/>
    <w:rsid w:val="005C42E0"/>
    <w:rsid w:val="005C43FB"/>
    <w:rsid w:val="005C44B3"/>
    <w:rsid w:val="005C46C6"/>
    <w:rsid w:val="005C4FAC"/>
    <w:rsid w:val="005C5034"/>
    <w:rsid w:val="005C50E2"/>
    <w:rsid w:val="005C5364"/>
    <w:rsid w:val="005C538F"/>
    <w:rsid w:val="005C5F8E"/>
    <w:rsid w:val="005C64C9"/>
    <w:rsid w:val="005C6780"/>
    <w:rsid w:val="005C68F6"/>
    <w:rsid w:val="005C6900"/>
    <w:rsid w:val="005C6D9B"/>
    <w:rsid w:val="005C73EA"/>
    <w:rsid w:val="005C75FE"/>
    <w:rsid w:val="005D0030"/>
    <w:rsid w:val="005D061F"/>
    <w:rsid w:val="005D0961"/>
    <w:rsid w:val="005D10A3"/>
    <w:rsid w:val="005D10C5"/>
    <w:rsid w:val="005D2120"/>
    <w:rsid w:val="005D2286"/>
    <w:rsid w:val="005D3168"/>
    <w:rsid w:val="005D3279"/>
    <w:rsid w:val="005D3585"/>
    <w:rsid w:val="005D3C66"/>
    <w:rsid w:val="005D4072"/>
    <w:rsid w:val="005D418D"/>
    <w:rsid w:val="005D509F"/>
    <w:rsid w:val="005D56B5"/>
    <w:rsid w:val="005D5F50"/>
    <w:rsid w:val="005D61CE"/>
    <w:rsid w:val="005D629E"/>
    <w:rsid w:val="005D6A6F"/>
    <w:rsid w:val="005D6C4B"/>
    <w:rsid w:val="005D6E35"/>
    <w:rsid w:val="005D72B1"/>
    <w:rsid w:val="005D738C"/>
    <w:rsid w:val="005D743C"/>
    <w:rsid w:val="005D78E7"/>
    <w:rsid w:val="005D7E31"/>
    <w:rsid w:val="005E0097"/>
    <w:rsid w:val="005E0195"/>
    <w:rsid w:val="005E06C1"/>
    <w:rsid w:val="005E087F"/>
    <w:rsid w:val="005E0DE6"/>
    <w:rsid w:val="005E13EB"/>
    <w:rsid w:val="005E1987"/>
    <w:rsid w:val="005E2990"/>
    <w:rsid w:val="005E29A7"/>
    <w:rsid w:val="005E2A4E"/>
    <w:rsid w:val="005E2A7A"/>
    <w:rsid w:val="005E2CDB"/>
    <w:rsid w:val="005E2F35"/>
    <w:rsid w:val="005E2FA0"/>
    <w:rsid w:val="005E301C"/>
    <w:rsid w:val="005E33E3"/>
    <w:rsid w:val="005E3CE5"/>
    <w:rsid w:val="005E3E00"/>
    <w:rsid w:val="005E4052"/>
    <w:rsid w:val="005E4F3E"/>
    <w:rsid w:val="005E54CD"/>
    <w:rsid w:val="005E5B8F"/>
    <w:rsid w:val="005E5BD5"/>
    <w:rsid w:val="005E6079"/>
    <w:rsid w:val="005E6109"/>
    <w:rsid w:val="005E65F9"/>
    <w:rsid w:val="005E6BFA"/>
    <w:rsid w:val="005E75AB"/>
    <w:rsid w:val="005E79C8"/>
    <w:rsid w:val="005E7C5B"/>
    <w:rsid w:val="005F064D"/>
    <w:rsid w:val="005F097A"/>
    <w:rsid w:val="005F1141"/>
    <w:rsid w:val="005F12AE"/>
    <w:rsid w:val="005F1706"/>
    <w:rsid w:val="005F1A15"/>
    <w:rsid w:val="005F1C5F"/>
    <w:rsid w:val="005F2580"/>
    <w:rsid w:val="005F3383"/>
    <w:rsid w:val="005F3876"/>
    <w:rsid w:val="005F4B85"/>
    <w:rsid w:val="005F4D36"/>
    <w:rsid w:val="005F4E9F"/>
    <w:rsid w:val="005F5211"/>
    <w:rsid w:val="005F5429"/>
    <w:rsid w:val="005F556E"/>
    <w:rsid w:val="005F56C0"/>
    <w:rsid w:val="005F587C"/>
    <w:rsid w:val="005F59B8"/>
    <w:rsid w:val="005F5C5B"/>
    <w:rsid w:val="005F62BC"/>
    <w:rsid w:val="005F63B9"/>
    <w:rsid w:val="005F6FB4"/>
    <w:rsid w:val="005F77B4"/>
    <w:rsid w:val="005F7B45"/>
    <w:rsid w:val="005F7BAD"/>
    <w:rsid w:val="005F7F17"/>
    <w:rsid w:val="0060029A"/>
    <w:rsid w:val="006005F5"/>
    <w:rsid w:val="00600F1F"/>
    <w:rsid w:val="006012D0"/>
    <w:rsid w:val="00601571"/>
    <w:rsid w:val="0060171A"/>
    <w:rsid w:val="00601C97"/>
    <w:rsid w:val="00601CB8"/>
    <w:rsid w:val="00602241"/>
    <w:rsid w:val="00602586"/>
    <w:rsid w:val="00602588"/>
    <w:rsid w:val="00602716"/>
    <w:rsid w:val="0060303F"/>
    <w:rsid w:val="0060310B"/>
    <w:rsid w:val="00603638"/>
    <w:rsid w:val="00603ABF"/>
    <w:rsid w:val="00604368"/>
    <w:rsid w:val="0060441B"/>
    <w:rsid w:val="00604641"/>
    <w:rsid w:val="006053A8"/>
    <w:rsid w:val="00605418"/>
    <w:rsid w:val="00605580"/>
    <w:rsid w:val="00605595"/>
    <w:rsid w:val="00605F3C"/>
    <w:rsid w:val="00605FE9"/>
    <w:rsid w:val="006061FA"/>
    <w:rsid w:val="0060671A"/>
    <w:rsid w:val="00606825"/>
    <w:rsid w:val="006075E5"/>
    <w:rsid w:val="006079AB"/>
    <w:rsid w:val="00607C44"/>
    <w:rsid w:val="00610AD8"/>
    <w:rsid w:val="006113CF"/>
    <w:rsid w:val="00611637"/>
    <w:rsid w:val="006119FB"/>
    <w:rsid w:val="00611AC9"/>
    <w:rsid w:val="00611CBA"/>
    <w:rsid w:val="0061222E"/>
    <w:rsid w:val="006123F1"/>
    <w:rsid w:val="006130DD"/>
    <w:rsid w:val="00613CC5"/>
    <w:rsid w:val="00613D08"/>
    <w:rsid w:val="006140A1"/>
    <w:rsid w:val="006142DE"/>
    <w:rsid w:val="0061453F"/>
    <w:rsid w:val="00614566"/>
    <w:rsid w:val="00614C16"/>
    <w:rsid w:val="00614C6B"/>
    <w:rsid w:val="0061523E"/>
    <w:rsid w:val="00615C73"/>
    <w:rsid w:val="00615ECD"/>
    <w:rsid w:val="00616226"/>
    <w:rsid w:val="00616366"/>
    <w:rsid w:val="006166E4"/>
    <w:rsid w:val="00617103"/>
    <w:rsid w:val="0061797A"/>
    <w:rsid w:val="00617E3E"/>
    <w:rsid w:val="00617F55"/>
    <w:rsid w:val="0062036A"/>
    <w:rsid w:val="0062081A"/>
    <w:rsid w:val="006208C9"/>
    <w:rsid w:val="00620999"/>
    <w:rsid w:val="006211C6"/>
    <w:rsid w:val="006212E6"/>
    <w:rsid w:val="00621300"/>
    <w:rsid w:val="00621AAC"/>
    <w:rsid w:val="006221BE"/>
    <w:rsid w:val="00622689"/>
    <w:rsid w:val="00622E5F"/>
    <w:rsid w:val="0062340C"/>
    <w:rsid w:val="00623843"/>
    <w:rsid w:val="0062388C"/>
    <w:rsid w:val="00623B67"/>
    <w:rsid w:val="00623EC8"/>
    <w:rsid w:val="006247E7"/>
    <w:rsid w:val="00624D2C"/>
    <w:rsid w:val="00624E34"/>
    <w:rsid w:val="00626B70"/>
    <w:rsid w:val="00626EAC"/>
    <w:rsid w:val="00627071"/>
    <w:rsid w:val="006272A7"/>
    <w:rsid w:val="006275F4"/>
    <w:rsid w:val="00630292"/>
    <w:rsid w:val="00630725"/>
    <w:rsid w:val="006309B4"/>
    <w:rsid w:val="00631251"/>
    <w:rsid w:val="00631627"/>
    <w:rsid w:val="006319A0"/>
    <w:rsid w:val="00631E66"/>
    <w:rsid w:val="006323C8"/>
    <w:rsid w:val="0063293F"/>
    <w:rsid w:val="00632D00"/>
    <w:rsid w:val="006333D8"/>
    <w:rsid w:val="006335CB"/>
    <w:rsid w:val="00634435"/>
    <w:rsid w:val="00634498"/>
    <w:rsid w:val="006346FE"/>
    <w:rsid w:val="00635003"/>
    <w:rsid w:val="0063531D"/>
    <w:rsid w:val="00635B4A"/>
    <w:rsid w:val="00636094"/>
    <w:rsid w:val="006361CC"/>
    <w:rsid w:val="0063620A"/>
    <w:rsid w:val="00636623"/>
    <w:rsid w:val="006366E1"/>
    <w:rsid w:val="00636E10"/>
    <w:rsid w:val="0063722A"/>
    <w:rsid w:val="00637483"/>
    <w:rsid w:val="0063758F"/>
    <w:rsid w:val="006404DC"/>
    <w:rsid w:val="00640C81"/>
    <w:rsid w:val="00640CC1"/>
    <w:rsid w:val="00641397"/>
    <w:rsid w:val="00641CB4"/>
    <w:rsid w:val="00642217"/>
    <w:rsid w:val="00642CED"/>
    <w:rsid w:val="0064346F"/>
    <w:rsid w:val="00643A23"/>
    <w:rsid w:val="00643B79"/>
    <w:rsid w:val="00643F7B"/>
    <w:rsid w:val="00643FB2"/>
    <w:rsid w:val="00644195"/>
    <w:rsid w:val="006444BC"/>
    <w:rsid w:val="006447B2"/>
    <w:rsid w:val="00646101"/>
    <w:rsid w:val="00646452"/>
    <w:rsid w:val="0064656E"/>
    <w:rsid w:val="006466DD"/>
    <w:rsid w:val="00646A4E"/>
    <w:rsid w:val="006470A3"/>
    <w:rsid w:val="00647226"/>
    <w:rsid w:val="00647359"/>
    <w:rsid w:val="006474F8"/>
    <w:rsid w:val="00647F6B"/>
    <w:rsid w:val="00650572"/>
    <w:rsid w:val="00650D34"/>
    <w:rsid w:val="00650F94"/>
    <w:rsid w:val="006510AE"/>
    <w:rsid w:val="006510D0"/>
    <w:rsid w:val="00651AB5"/>
    <w:rsid w:val="00651E09"/>
    <w:rsid w:val="00651E2B"/>
    <w:rsid w:val="00652492"/>
    <w:rsid w:val="00652651"/>
    <w:rsid w:val="006528DF"/>
    <w:rsid w:val="00652C10"/>
    <w:rsid w:val="00652C2B"/>
    <w:rsid w:val="00652E11"/>
    <w:rsid w:val="00652F43"/>
    <w:rsid w:val="00652F9F"/>
    <w:rsid w:val="006530B4"/>
    <w:rsid w:val="006531AD"/>
    <w:rsid w:val="00653567"/>
    <w:rsid w:val="006535CF"/>
    <w:rsid w:val="0065418F"/>
    <w:rsid w:val="00654A40"/>
    <w:rsid w:val="00654B93"/>
    <w:rsid w:val="00654C3B"/>
    <w:rsid w:val="0065536E"/>
    <w:rsid w:val="00655449"/>
    <w:rsid w:val="006554DC"/>
    <w:rsid w:val="0065555C"/>
    <w:rsid w:val="00655696"/>
    <w:rsid w:val="0065571C"/>
    <w:rsid w:val="00655B6C"/>
    <w:rsid w:val="0065633D"/>
    <w:rsid w:val="006566B8"/>
    <w:rsid w:val="006572AF"/>
    <w:rsid w:val="006572BA"/>
    <w:rsid w:val="006573F4"/>
    <w:rsid w:val="006574F1"/>
    <w:rsid w:val="00657662"/>
    <w:rsid w:val="00657967"/>
    <w:rsid w:val="00657E22"/>
    <w:rsid w:val="006606D8"/>
    <w:rsid w:val="00660AD2"/>
    <w:rsid w:val="00660B5B"/>
    <w:rsid w:val="0066111C"/>
    <w:rsid w:val="00661382"/>
    <w:rsid w:val="006616EB"/>
    <w:rsid w:val="006618E9"/>
    <w:rsid w:val="00662647"/>
    <w:rsid w:val="00662AC3"/>
    <w:rsid w:val="00662BF0"/>
    <w:rsid w:val="0066310C"/>
    <w:rsid w:val="00663245"/>
    <w:rsid w:val="006632BA"/>
    <w:rsid w:val="00663447"/>
    <w:rsid w:val="00663B1D"/>
    <w:rsid w:val="00663B80"/>
    <w:rsid w:val="006643A8"/>
    <w:rsid w:val="006645C1"/>
    <w:rsid w:val="00664888"/>
    <w:rsid w:val="00664AC1"/>
    <w:rsid w:val="0066503F"/>
    <w:rsid w:val="006650A9"/>
    <w:rsid w:val="006654E6"/>
    <w:rsid w:val="00666A97"/>
    <w:rsid w:val="00666DE5"/>
    <w:rsid w:val="00667DBE"/>
    <w:rsid w:val="00667F20"/>
    <w:rsid w:val="00667FB9"/>
    <w:rsid w:val="00670351"/>
    <w:rsid w:val="00670982"/>
    <w:rsid w:val="00670A4C"/>
    <w:rsid w:val="00670FB5"/>
    <w:rsid w:val="00671598"/>
    <w:rsid w:val="006718FA"/>
    <w:rsid w:val="00671A3D"/>
    <w:rsid w:val="00671D97"/>
    <w:rsid w:val="006722BF"/>
    <w:rsid w:val="00672338"/>
    <w:rsid w:val="00672857"/>
    <w:rsid w:val="00673070"/>
    <w:rsid w:val="00673147"/>
    <w:rsid w:val="006732EA"/>
    <w:rsid w:val="0067388A"/>
    <w:rsid w:val="006741EE"/>
    <w:rsid w:val="0067470C"/>
    <w:rsid w:val="00674833"/>
    <w:rsid w:val="006753D6"/>
    <w:rsid w:val="006756B8"/>
    <w:rsid w:val="006762F4"/>
    <w:rsid w:val="0067643F"/>
    <w:rsid w:val="00676679"/>
    <w:rsid w:val="0067682B"/>
    <w:rsid w:val="00676DF6"/>
    <w:rsid w:val="00677201"/>
    <w:rsid w:val="006779A5"/>
    <w:rsid w:val="00677B1B"/>
    <w:rsid w:val="006809A4"/>
    <w:rsid w:val="00680C51"/>
    <w:rsid w:val="00680F51"/>
    <w:rsid w:val="00681664"/>
    <w:rsid w:val="00681676"/>
    <w:rsid w:val="006816D1"/>
    <w:rsid w:val="0068229F"/>
    <w:rsid w:val="00682539"/>
    <w:rsid w:val="006827DB"/>
    <w:rsid w:val="00682E7D"/>
    <w:rsid w:val="00682FEF"/>
    <w:rsid w:val="00683FBF"/>
    <w:rsid w:val="006842BE"/>
    <w:rsid w:val="00684E89"/>
    <w:rsid w:val="00684FF5"/>
    <w:rsid w:val="00685172"/>
    <w:rsid w:val="006854F8"/>
    <w:rsid w:val="006854FE"/>
    <w:rsid w:val="00685597"/>
    <w:rsid w:val="00685C08"/>
    <w:rsid w:val="00685CA2"/>
    <w:rsid w:val="00686571"/>
    <w:rsid w:val="006869D9"/>
    <w:rsid w:val="00686A97"/>
    <w:rsid w:val="00686C57"/>
    <w:rsid w:val="00686DD5"/>
    <w:rsid w:val="00687606"/>
    <w:rsid w:val="00687754"/>
    <w:rsid w:val="00687A23"/>
    <w:rsid w:val="00687D75"/>
    <w:rsid w:val="00690041"/>
    <w:rsid w:val="006904FC"/>
    <w:rsid w:val="0069073E"/>
    <w:rsid w:val="00690DD3"/>
    <w:rsid w:val="00690E1F"/>
    <w:rsid w:val="00690E61"/>
    <w:rsid w:val="006915A6"/>
    <w:rsid w:val="006917ED"/>
    <w:rsid w:val="0069200E"/>
    <w:rsid w:val="00692491"/>
    <w:rsid w:val="00692DE2"/>
    <w:rsid w:val="00692EB8"/>
    <w:rsid w:val="00693041"/>
    <w:rsid w:val="006931FE"/>
    <w:rsid w:val="00693331"/>
    <w:rsid w:val="00693994"/>
    <w:rsid w:val="00693AEA"/>
    <w:rsid w:val="00693B73"/>
    <w:rsid w:val="0069458A"/>
    <w:rsid w:val="00694606"/>
    <w:rsid w:val="00694695"/>
    <w:rsid w:val="006951A9"/>
    <w:rsid w:val="0069594F"/>
    <w:rsid w:val="00695E01"/>
    <w:rsid w:val="00695F92"/>
    <w:rsid w:val="0069618E"/>
    <w:rsid w:val="00696215"/>
    <w:rsid w:val="00696537"/>
    <w:rsid w:val="00697055"/>
    <w:rsid w:val="00697356"/>
    <w:rsid w:val="00697367"/>
    <w:rsid w:val="006A04C2"/>
    <w:rsid w:val="006A0892"/>
    <w:rsid w:val="006A0BCE"/>
    <w:rsid w:val="006A129D"/>
    <w:rsid w:val="006A1A88"/>
    <w:rsid w:val="006A1C8E"/>
    <w:rsid w:val="006A1E69"/>
    <w:rsid w:val="006A2AE3"/>
    <w:rsid w:val="006A3F95"/>
    <w:rsid w:val="006A5213"/>
    <w:rsid w:val="006A530D"/>
    <w:rsid w:val="006A5B45"/>
    <w:rsid w:val="006A5CC9"/>
    <w:rsid w:val="006A5E10"/>
    <w:rsid w:val="006A6258"/>
    <w:rsid w:val="006A65BC"/>
    <w:rsid w:val="006A70C6"/>
    <w:rsid w:val="006A74A2"/>
    <w:rsid w:val="006A7B7E"/>
    <w:rsid w:val="006A7F2B"/>
    <w:rsid w:val="006B03DD"/>
    <w:rsid w:val="006B1239"/>
    <w:rsid w:val="006B1AC9"/>
    <w:rsid w:val="006B1E50"/>
    <w:rsid w:val="006B2A83"/>
    <w:rsid w:val="006B2B7A"/>
    <w:rsid w:val="006B3226"/>
    <w:rsid w:val="006B3254"/>
    <w:rsid w:val="006B3354"/>
    <w:rsid w:val="006B3677"/>
    <w:rsid w:val="006B3A4B"/>
    <w:rsid w:val="006B3DDA"/>
    <w:rsid w:val="006B442D"/>
    <w:rsid w:val="006B445E"/>
    <w:rsid w:val="006B44AC"/>
    <w:rsid w:val="006B44DF"/>
    <w:rsid w:val="006B45F7"/>
    <w:rsid w:val="006B4685"/>
    <w:rsid w:val="006B496B"/>
    <w:rsid w:val="006B4B41"/>
    <w:rsid w:val="006B4B6C"/>
    <w:rsid w:val="006B4D5E"/>
    <w:rsid w:val="006B4F9F"/>
    <w:rsid w:val="006B5349"/>
    <w:rsid w:val="006B55DC"/>
    <w:rsid w:val="006B560B"/>
    <w:rsid w:val="006B584E"/>
    <w:rsid w:val="006B5DBB"/>
    <w:rsid w:val="006B5FC6"/>
    <w:rsid w:val="006B62A3"/>
    <w:rsid w:val="006B6CA1"/>
    <w:rsid w:val="006B6E1A"/>
    <w:rsid w:val="006B6E30"/>
    <w:rsid w:val="006B7812"/>
    <w:rsid w:val="006B7B75"/>
    <w:rsid w:val="006B7D4A"/>
    <w:rsid w:val="006C017A"/>
    <w:rsid w:val="006C065B"/>
    <w:rsid w:val="006C0CDA"/>
    <w:rsid w:val="006C0D3F"/>
    <w:rsid w:val="006C1582"/>
    <w:rsid w:val="006C1B53"/>
    <w:rsid w:val="006C1DF0"/>
    <w:rsid w:val="006C1F42"/>
    <w:rsid w:val="006C217F"/>
    <w:rsid w:val="006C2832"/>
    <w:rsid w:val="006C2985"/>
    <w:rsid w:val="006C2A79"/>
    <w:rsid w:val="006C308A"/>
    <w:rsid w:val="006C37DD"/>
    <w:rsid w:val="006C3AC2"/>
    <w:rsid w:val="006C3E8C"/>
    <w:rsid w:val="006C433C"/>
    <w:rsid w:val="006C489E"/>
    <w:rsid w:val="006C4D25"/>
    <w:rsid w:val="006C57E4"/>
    <w:rsid w:val="006C5CEF"/>
    <w:rsid w:val="006C5F76"/>
    <w:rsid w:val="006C60DE"/>
    <w:rsid w:val="006C63EC"/>
    <w:rsid w:val="006C6702"/>
    <w:rsid w:val="006C77B3"/>
    <w:rsid w:val="006C78A4"/>
    <w:rsid w:val="006C7A7E"/>
    <w:rsid w:val="006C7B43"/>
    <w:rsid w:val="006C7B7D"/>
    <w:rsid w:val="006C7BDA"/>
    <w:rsid w:val="006C7C33"/>
    <w:rsid w:val="006D05C3"/>
    <w:rsid w:val="006D0917"/>
    <w:rsid w:val="006D0972"/>
    <w:rsid w:val="006D0F00"/>
    <w:rsid w:val="006D1014"/>
    <w:rsid w:val="006D157F"/>
    <w:rsid w:val="006D18A2"/>
    <w:rsid w:val="006D2AA1"/>
    <w:rsid w:val="006D3400"/>
    <w:rsid w:val="006D3DED"/>
    <w:rsid w:val="006D41EB"/>
    <w:rsid w:val="006D4426"/>
    <w:rsid w:val="006D46F5"/>
    <w:rsid w:val="006D4C08"/>
    <w:rsid w:val="006D5786"/>
    <w:rsid w:val="006D579F"/>
    <w:rsid w:val="006D5A48"/>
    <w:rsid w:val="006D5B5D"/>
    <w:rsid w:val="006D5B74"/>
    <w:rsid w:val="006D60AD"/>
    <w:rsid w:val="006D74C7"/>
    <w:rsid w:val="006E042A"/>
    <w:rsid w:val="006E0438"/>
    <w:rsid w:val="006E04AA"/>
    <w:rsid w:val="006E058A"/>
    <w:rsid w:val="006E06FC"/>
    <w:rsid w:val="006E0821"/>
    <w:rsid w:val="006E0BA4"/>
    <w:rsid w:val="006E0D78"/>
    <w:rsid w:val="006E12F7"/>
    <w:rsid w:val="006E31EF"/>
    <w:rsid w:val="006E33C4"/>
    <w:rsid w:val="006E346D"/>
    <w:rsid w:val="006E3673"/>
    <w:rsid w:val="006E3789"/>
    <w:rsid w:val="006E4422"/>
    <w:rsid w:val="006E4612"/>
    <w:rsid w:val="006E4E76"/>
    <w:rsid w:val="006E51A8"/>
    <w:rsid w:val="006E547D"/>
    <w:rsid w:val="006E5525"/>
    <w:rsid w:val="006E561C"/>
    <w:rsid w:val="006E5677"/>
    <w:rsid w:val="006E59C1"/>
    <w:rsid w:val="006E5AAC"/>
    <w:rsid w:val="006E5C99"/>
    <w:rsid w:val="006E5D42"/>
    <w:rsid w:val="006E6047"/>
    <w:rsid w:val="006E6A5D"/>
    <w:rsid w:val="006E6C98"/>
    <w:rsid w:val="006E708B"/>
    <w:rsid w:val="006E72D2"/>
    <w:rsid w:val="006E7ABE"/>
    <w:rsid w:val="006E7F2B"/>
    <w:rsid w:val="006F03CA"/>
    <w:rsid w:val="006F0EC6"/>
    <w:rsid w:val="006F0F13"/>
    <w:rsid w:val="006F10D0"/>
    <w:rsid w:val="006F1CA3"/>
    <w:rsid w:val="006F1D9A"/>
    <w:rsid w:val="006F26C6"/>
    <w:rsid w:val="006F2B68"/>
    <w:rsid w:val="006F2B6A"/>
    <w:rsid w:val="006F2CD3"/>
    <w:rsid w:val="006F301F"/>
    <w:rsid w:val="006F370C"/>
    <w:rsid w:val="006F3795"/>
    <w:rsid w:val="006F3798"/>
    <w:rsid w:val="006F37D0"/>
    <w:rsid w:val="006F38C8"/>
    <w:rsid w:val="006F3C41"/>
    <w:rsid w:val="006F47AE"/>
    <w:rsid w:val="006F492C"/>
    <w:rsid w:val="006F5154"/>
    <w:rsid w:val="006F5380"/>
    <w:rsid w:val="006F5AD6"/>
    <w:rsid w:val="006F5E04"/>
    <w:rsid w:val="006F64CB"/>
    <w:rsid w:val="006F65BC"/>
    <w:rsid w:val="006F6731"/>
    <w:rsid w:val="006F6A13"/>
    <w:rsid w:val="006F6A9D"/>
    <w:rsid w:val="006F7150"/>
    <w:rsid w:val="006F74A9"/>
    <w:rsid w:val="006F7D96"/>
    <w:rsid w:val="00700182"/>
    <w:rsid w:val="00700358"/>
    <w:rsid w:val="007005A0"/>
    <w:rsid w:val="00700A5A"/>
    <w:rsid w:val="00700A6E"/>
    <w:rsid w:val="00700B58"/>
    <w:rsid w:val="00700F0A"/>
    <w:rsid w:val="0070162F"/>
    <w:rsid w:val="00701860"/>
    <w:rsid w:val="00701DD2"/>
    <w:rsid w:val="00702813"/>
    <w:rsid w:val="0070291D"/>
    <w:rsid w:val="00702A30"/>
    <w:rsid w:val="00702D75"/>
    <w:rsid w:val="00702F88"/>
    <w:rsid w:val="0070310B"/>
    <w:rsid w:val="00703282"/>
    <w:rsid w:val="00703379"/>
    <w:rsid w:val="0070340B"/>
    <w:rsid w:val="00703638"/>
    <w:rsid w:val="007037A8"/>
    <w:rsid w:val="00703A81"/>
    <w:rsid w:val="0070422D"/>
    <w:rsid w:val="0070426C"/>
    <w:rsid w:val="007049FC"/>
    <w:rsid w:val="00704A88"/>
    <w:rsid w:val="00704C51"/>
    <w:rsid w:val="0070524D"/>
    <w:rsid w:val="00705968"/>
    <w:rsid w:val="00706398"/>
    <w:rsid w:val="00706559"/>
    <w:rsid w:val="00706635"/>
    <w:rsid w:val="00706F7E"/>
    <w:rsid w:val="00707013"/>
    <w:rsid w:val="00707C18"/>
    <w:rsid w:val="00707DE2"/>
    <w:rsid w:val="00710235"/>
    <w:rsid w:val="0071062A"/>
    <w:rsid w:val="00710EA7"/>
    <w:rsid w:val="007117DC"/>
    <w:rsid w:val="00711983"/>
    <w:rsid w:val="00711BCB"/>
    <w:rsid w:val="00712128"/>
    <w:rsid w:val="00712A92"/>
    <w:rsid w:val="00712B31"/>
    <w:rsid w:val="00712C3F"/>
    <w:rsid w:val="00713724"/>
    <w:rsid w:val="00713A39"/>
    <w:rsid w:val="00713BA7"/>
    <w:rsid w:val="00713C05"/>
    <w:rsid w:val="00713CA3"/>
    <w:rsid w:val="007147CC"/>
    <w:rsid w:val="00715328"/>
    <w:rsid w:val="007157ED"/>
    <w:rsid w:val="007158F4"/>
    <w:rsid w:val="00715989"/>
    <w:rsid w:val="00716457"/>
    <w:rsid w:val="007164D1"/>
    <w:rsid w:val="00716BAF"/>
    <w:rsid w:val="00716FC6"/>
    <w:rsid w:val="007172B7"/>
    <w:rsid w:val="0071749F"/>
    <w:rsid w:val="00717576"/>
    <w:rsid w:val="007178DB"/>
    <w:rsid w:val="00717B14"/>
    <w:rsid w:val="00717CDF"/>
    <w:rsid w:val="00717F08"/>
    <w:rsid w:val="00721105"/>
    <w:rsid w:val="00721337"/>
    <w:rsid w:val="007213A5"/>
    <w:rsid w:val="00721412"/>
    <w:rsid w:val="00721AFF"/>
    <w:rsid w:val="00721B5F"/>
    <w:rsid w:val="00721CD9"/>
    <w:rsid w:val="00722310"/>
    <w:rsid w:val="0072287F"/>
    <w:rsid w:val="00722944"/>
    <w:rsid w:val="00722996"/>
    <w:rsid w:val="00722B4C"/>
    <w:rsid w:val="00722C89"/>
    <w:rsid w:val="007230E9"/>
    <w:rsid w:val="00723104"/>
    <w:rsid w:val="00723377"/>
    <w:rsid w:val="007233CE"/>
    <w:rsid w:val="00723EFD"/>
    <w:rsid w:val="0072429D"/>
    <w:rsid w:val="00724775"/>
    <w:rsid w:val="007248B0"/>
    <w:rsid w:val="007251C4"/>
    <w:rsid w:val="007253C0"/>
    <w:rsid w:val="00725448"/>
    <w:rsid w:val="00725841"/>
    <w:rsid w:val="00725BF4"/>
    <w:rsid w:val="00725C39"/>
    <w:rsid w:val="00726516"/>
    <w:rsid w:val="007266CD"/>
    <w:rsid w:val="007269FE"/>
    <w:rsid w:val="00726F1E"/>
    <w:rsid w:val="00727F97"/>
    <w:rsid w:val="007304FC"/>
    <w:rsid w:val="00730B07"/>
    <w:rsid w:val="00730B31"/>
    <w:rsid w:val="00730BEF"/>
    <w:rsid w:val="00731193"/>
    <w:rsid w:val="0073173B"/>
    <w:rsid w:val="00731992"/>
    <w:rsid w:val="007319DD"/>
    <w:rsid w:val="00731B03"/>
    <w:rsid w:val="00731BE6"/>
    <w:rsid w:val="00731EDC"/>
    <w:rsid w:val="007323F7"/>
    <w:rsid w:val="007325D8"/>
    <w:rsid w:val="00732990"/>
    <w:rsid w:val="007331EF"/>
    <w:rsid w:val="00733266"/>
    <w:rsid w:val="00733276"/>
    <w:rsid w:val="00733650"/>
    <w:rsid w:val="00733707"/>
    <w:rsid w:val="007339A8"/>
    <w:rsid w:val="00733AA3"/>
    <w:rsid w:val="00733C67"/>
    <w:rsid w:val="00734154"/>
    <w:rsid w:val="00734169"/>
    <w:rsid w:val="007342B0"/>
    <w:rsid w:val="00734302"/>
    <w:rsid w:val="00734305"/>
    <w:rsid w:val="00734543"/>
    <w:rsid w:val="00734687"/>
    <w:rsid w:val="00734AA9"/>
    <w:rsid w:val="00734DED"/>
    <w:rsid w:val="0073539F"/>
    <w:rsid w:val="00735B69"/>
    <w:rsid w:val="007360C2"/>
    <w:rsid w:val="00736157"/>
    <w:rsid w:val="00736EF7"/>
    <w:rsid w:val="0073785E"/>
    <w:rsid w:val="0073794E"/>
    <w:rsid w:val="00737BFE"/>
    <w:rsid w:val="0074003B"/>
    <w:rsid w:val="00740262"/>
    <w:rsid w:val="00740432"/>
    <w:rsid w:val="0074046C"/>
    <w:rsid w:val="00740721"/>
    <w:rsid w:val="007407AB"/>
    <w:rsid w:val="00740FA2"/>
    <w:rsid w:val="00741204"/>
    <w:rsid w:val="007415BC"/>
    <w:rsid w:val="00741AC0"/>
    <w:rsid w:val="00741B9A"/>
    <w:rsid w:val="00741E7B"/>
    <w:rsid w:val="00742178"/>
    <w:rsid w:val="0074227E"/>
    <w:rsid w:val="00742767"/>
    <w:rsid w:val="00742828"/>
    <w:rsid w:val="00742A9E"/>
    <w:rsid w:val="00742DC6"/>
    <w:rsid w:val="0074356F"/>
    <w:rsid w:val="00743B36"/>
    <w:rsid w:val="00743DF1"/>
    <w:rsid w:val="00744147"/>
    <w:rsid w:val="00744277"/>
    <w:rsid w:val="0074446A"/>
    <w:rsid w:val="00744526"/>
    <w:rsid w:val="0074523F"/>
    <w:rsid w:val="00745F9E"/>
    <w:rsid w:val="00747BB3"/>
    <w:rsid w:val="007500CC"/>
    <w:rsid w:val="00750569"/>
    <w:rsid w:val="00750E01"/>
    <w:rsid w:val="00751C16"/>
    <w:rsid w:val="0075215A"/>
    <w:rsid w:val="007524BA"/>
    <w:rsid w:val="007535A4"/>
    <w:rsid w:val="0075360F"/>
    <w:rsid w:val="00753757"/>
    <w:rsid w:val="0075381D"/>
    <w:rsid w:val="00753BF3"/>
    <w:rsid w:val="0075458F"/>
    <w:rsid w:val="007547F1"/>
    <w:rsid w:val="00754D3B"/>
    <w:rsid w:val="007559F1"/>
    <w:rsid w:val="00755C08"/>
    <w:rsid w:val="00755DBD"/>
    <w:rsid w:val="00756905"/>
    <w:rsid w:val="00756D4C"/>
    <w:rsid w:val="00756D4F"/>
    <w:rsid w:val="007572D8"/>
    <w:rsid w:val="00757BA6"/>
    <w:rsid w:val="00757BDF"/>
    <w:rsid w:val="00757CFF"/>
    <w:rsid w:val="00757D1A"/>
    <w:rsid w:val="00757F9E"/>
    <w:rsid w:val="00760791"/>
    <w:rsid w:val="007608CA"/>
    <w:rsid w:val="007609C8"/>
    <w:rsid w:val="00760DD8"/>
    <w:rsid w:val="007617E8"/>
    <w:rsid w:val="00761A03"/>
    <w:rsid w:val="007623AE"/>
    <w:rsid w:val="007624E9"/>
    <w:rsid w:val="007636C1"/>
    <w:rsid w:val="00763B7F"/>
    <w:rsid w:val="00763CAC"/>
    <w:rsid w:val="0076408B"/>
    <w:rsid w:val="007646E4"/>
    <w:rsid w:val="00764A8D"/>
    <w:rsid w:val="00764D98"/>
    <w:rsid w:val="00764FF2"/>
    <w:rsid w:val="0076539F"/>
    <w:rsid w:val="007654E8"/>
    <w:rsid w:val="00765568"/>
    <w:rsid w:val="007662A3"/>
    <w:rsid w:val="00767697"/>
    <w:rsid w:val="0076788E"/>
    <w:rsid w:val="00767E66"/>
    <w:rsid w:val="00770027"/>
    <w:rsid w:val="00770652"/>
    <w:rsid w:val="007707B7"/>
    <w:rsid w:val="00771C9C"/>
    <w:rsid w:val="00771E95"/>
    <w:rsid w:val="007726AA"/>
    <w:rsid w:val="00772A2B"/>
    <w:rsid w:val="00772F53"/>
    <w:rsid w:val="007738DF"/>
    <w:rsid w:val="00773DB5"/>
    <w:rsid w:val="007748F0"/>
    <w:rsid w:val="00775317"/>
    <w:rsid w:val="0077546B"/>
    <w:rsid w:val="00775A55"/>
    <w:rsid w:val="007761C7"/>
    <w:rsid w:val="00776227"/>
    <w:rsid w:val="00776279"/>
    <w:rsid w:val="0077630A"/>
    <w:rsid w:val="00776468"/>
    <w:rsid w:val="007766C0"/>
    <w:rsid w:val="007766C4"/>
    <w:rsid w:val="00776E89"/>
    <w:rsid w:val="00777470"/>
    <w:rsid w:val="007779F3"/>
    <w:rsid w:val="00777A7F"/>
    <w:rsid w:val="00777A8E"/>
    <w:rsid w:val="00780019"/>
    <w:rsid w:val="00780076"/>
    <w:rsid w:val="0078008D"/>
    <w:rsid w:val="0078045E"/>
    <w:rsid w:val="007808FD"/>
    <w:rsid w:val="00780B83"/>
    <w:rsid w:val="0078132F"/>
    <w:rsid w:val="00781AAB"/>
    <w:rsid w:val="00781FC6"/>
    <w:rsid w:val="00782092"/>
    <w:rsid w:val="00782C05"/>
    <w:rsid w:val="0078361E"/>
    <w:rsid w:val="00783970"/>
    <w:rsid w:val="00784443"/>
    <w:rsid w:val="00784528"/>
    <w:rsid w:val="00784650"/>
    <w:rsid w:val="00784D90"/>
    <w:rsid w:val="0078556E"/>
    <w:rsid w:val="00785891"/>
    <w:rsid w:val="00785BCA"/>
    <w:rsid w:val="007861EA"/>
    <w:rsid w:val="007861F8"/>
    <w:rsid w:val="007861FF"/>
    <w:rsid w:val="00786215"/>
    <w:rsid w:val="007863C4"/>
    <w:rsid w:val="007865CC"/>
    <w:rsid w:val="00786700"/>
    <w:rsid w:val="00786D0A"/>
    <w:rsid w:val="00786D15"/>
    <w:rsid w:val="00787334"/>
    <w:rsid w:val="00787664"/>
    <w:rsid w:val="00787684"/>
    <w:rsid w:val="00787A40"/>
    <w:rsid w:val="00787BD2"/>
    <w:rsid w:val="00787CDA"/>
    <w:rsid w:val="007906E6"/>
    <w:rsid w:val="00790BFF"/>
    <w:rsid w:val="00790F4B"/>
    <w:rsid w:val="007910BF"/>
    <w:rsid w:val="007912B6"/>
    <w:rsid w:val="00791633"/>
    <w:rsid w:val="00791E35"/>
    <w:rsid w:val="00792302"/>
    <w:rsid w:val="00792A42"/>
    <w:rsid w:val="00792CF1"/>
    <w:rsid w:val="00792F42"/>
    <w:rsid w:val="0079327D"/>
    <w:rsid w:val="007939E5"/>
    <w:rsid w:val="00793BBB"/>
    <w:rsid w:val="00793F42"/>
    <w:rsid w:val="0079423C"/>
    <w:rsid w:val="007942D6"/>
    <w:rsid w:val="00794443"/>
    <w:rsid w:val="00794552"/>
    <w:rsid w:val="0079497B"/>
    <w:rsid w:val="00794B41"/>
    <w:rsid w:val="0079588F"/>
    <w:rsid w:val="00795931"/>
    <w:rsid w:val="00795A3D"/>
    <w:rsid w:val="0079648C"/>
    <w:rsid w:val="007968B4"/>
    <w:rsid w:val="00796A55"/>
    <w:rsid w:val="007970EF"/>
    <w:rsid w:val="007971A9"/>
    <w:rsid w:val="0079759C"/>
    <w:rsid w:val="007A0068"/>
    <w:rsid w:val="007A0159"/>
    <w:rsid w:val="007A0347"/>
    <w:rsid w:val="007A04F6"/>
    <w:rsid w:val="007A0D65"/>
    <w:rsid w:val="007A0DCC"/>
    <w:rsid w:val="007A0E23"/>
    <w:rsid w:val="007A149D"/>
    <w:rsid w:val="007A19F6"/>
    <w:rsid w:val="007A1E31"/>
    <w:rsid w:val="007A2290"/>
    <w:rsid w:val="007A2361"/>
    <w:rsid w:val="007A2A77"/>
    <w:rsid w:val="007A32F5"/>
    <w:rsid w:val="007A365A"/>
    <w:rsid w:val="007A3A6E"/>
    <w:rsid w:val="007A3B81"/>
    <w:rsid w:val="007A3FD7"/>
    <w:rsid w:val="007A41C2"/>
    <w:rsid w:val="007A41CE"/>
    <w:rsid w:val="007A429E"/>
    <w:rsid w:val="007A43D2"/>
    <w:rsid w:val="007A4A51"/>
    <w:rsid w:val="007A4DBF"/>
    <w:rsid w:val="007A4FE1"/>
    <w:rsid w:val="007A578C"/>
    <w:rsid w:val="007A5854"/>
    <w:rsid w:val="007A58CD"/>
    <w:rsid w:val="007A5AF9"/>
    <w:rsid w:val="007A5F3F"/>
    <w:rsid w:val="007A60B4"/>
    <w:rsid w:val="007A6102"/>
    <w:rsid w:val="007A635B"/>
    <w:rsid w:val="007A63BB"/>
    <w:rsid w:val="007A65B0"/>
    <w:rsid w:val="007A6741"/>
    <w:rsid w:val="007A69FD"/>
    <w:rsid w:val="007A6A89"/>
    <w:rsid w:val="007A6D85"/>
    <w:rsid w:val="007A74B6"/>
    <w:rsid w:val="007A7955"/>
    <w:rsid w:val="007A79B9"/>
    <w:rsid w:val="007A7A56"/>
    <w:rsid w:val="007A7A94"/>
    <w:rsid w:val="007B0273"/>
    <w:rsid w:val="007B0B97"/>
    <w:rsid w:val="007B1035"/>
    <w:rsid w:val="007B105F"/>
    <w:rsid w:val="007B11E2"/>
    <w:rsid w:val="007B1388"/>
    <w:rsid w:val="007B1636"/>
    <w:rsid w:val="007B1E3F"/>
    <w:rsid w:val="007B2731"/>
    <w:rsid w:val="007B2D22"/>
    <w:rsid w:val="007B344D"/>
    <w:rsid w:val="007B3534"/>
    <w:rsid w:val="007B3809"/>
    <w:rsid w:val="007B39B7"/>
    <w:rsid w:val="007B3AE4"/>
    <w:rsid w:val="007B3C64"/>
    <w:rsid w:val="007B3DD1"/>
    <w:rsid w:val="007B3E84"/>
    <w:rsid w:val="007B3FB2"/>
    <w:rsid w:val="007B416C"/>
    <w:rsid w:val="007B43F7"/>
    <w:rsid w:val="007B48C2"/>
    <w:rsid w:val="007B4990"/>
    <w:rsid w:val="007B4AA3"/>
    <w:rsid w:val="007B524C"/>
    <w:rsid w:val="007B5A18"/>
    <w:rsid w:val="007B5C2D"/>
    <w:rsid w:val="007B604C"/>
    <w:rsid w:val="007B61D5"/>
    <w:rsid w:val="007B65C7"/>
    <w:rsid w:val="007B6BF2"/>
    <w:rsid w:val="007B6C04"/>
    <w:rsid w:val="007B72D9"/>
    <w:rsid w:val="007B734B"/>
    <w:rsid w:val="007B7458"/>
    <w:rsid w:val="007B7677"/>
    <w:rsid w:val="007B76CE"/>
    <w:rsid w:val="007B7775"/>
    <w:rsid w:val="007B7C63"/>
    <w:rsid w:val="007C01E4"/>
    <w:rsid w:val="007C0348"/>
    <w:rsid w:val="007C046D"/>
    <w:rsid w:val="007C0AA2"/>
    <w:rsid w:val="007C0F7D"/>
    <w:rsid w:val="007C1067"/>
    <w:rsid w:val="007C139F"/>
    <w:rsid w:val="007C1465"/>
    <w:rsid w:val="007C1581"/>
    <w:rsid w:val="007C1595"/>
    <w:rsid w:val="007C15D1"/>
    <w:rsid w:val="007C1F42"/>
    <w:rsid w:val="007C245C"/>
    <w:rsid w:val="007C268D"/>
    <w:rsid w:val="007C2E93"/>
    <w:rsid w:val="007C2ECF"/>
    <w:rsid w:val="007C3064"/>
    <w:rsid w:val="007C32B4"/>
    <w:rsid w:val="007C33F7"/>
    <w:rsid w:val="007C3452"/>
    <w:rsid w:val="007C383D"/>
    <w:rsid w:val="007C387C"/>
    <w:rsid w:val="007C3AFC"/>
    <w:rsid w:val="007C3E2D"/>
    <w:rsid w:val="007C45F5"/>
    <w:rsid w:val="007C494F"/>
    <w:rsid w:val="007C4A39"/>
    <w:rsid w:val="007C4D84"/>
    <w:rsid w:val="007C538C"/>
    <w:rsid w:val="007C5406"/>
    <w:rsid w:val="007C61AF"/>
    <w:rsid w:val="007C71F3"/>
    <w:rsid w:val="007C7D00"/>
    <w:rsid w:val="007C7D5B"/>
    <w:rsid w:val="007D0CA2"/>
    <w:rsid w:val="007D1BFF"/>
    <w:rsid w:val="007D1CE8"/>
    <w:rsid w:val="007D1FAB"/>
    <w:rsid w:val="007D2D8F"/>
    <w:rsid w:val="007D2DFA"/>
    <w:rsid w:val="007D2E41"/>
    <w:rsid w:val="007D30BE"/>
    <w:rsid w:val="007D36F9"/>
    <w:rsid w:val="007D37E1"/>
    <w:rsid w:val="007D39CB"/>
    <w:rsid w:val="007D3D18"/>
    <w:rsid w:val="007D3EAB"/>
    <w:rsid w:val="007D4531"/>
    <w:rsid w:val="007D46E8"/>
    <w:rsid w:val="007D49E5"/>
    <w:rsid w:val="007D4DEC"/>
    <w:rsid w:val="007D5B6B"/>
    <w:rsid w:val="007D642F"/>
    <w:rsid w:val="007D6884"/>
    <w:rsid w:val="007D68C1"/>
    <w:rsid w:val="007D6A09"/>
    <w:rsid w:val="007D7934"/>
    <w:rsid w:val="007D7B9D"/>
    <w:rsid w:val="007D7F00"/>
    <w:rsid w:val="007D7F66"/>
    <w:rsid w:val="007E012C"/>
    <w:rsid w:val="007E0204"/>
    <w:rsid w:val="007E0E68"/>
    <w:rsid w:val="007E119E"/>
    <w:rsid w:val="007E1202"/>
    <w:rsid w:val="007E1871"/>
    <w:rsid w:val="007E197D"/>
    <w:rsid w:val="007E2428"/>
    <w:rsid w:val="007E24E4"/>
    <w:rsid w:val="007E265D"/>
    <w:rsid w:val="007E277E"/>
    <w:rsid w:val="007E2888"/>
    <w:rsid w:val="007E2A96"/>
    <w:rsid w:val="007E2F72"/>
    <w:rsid w:val="007E30DB"/>
    <w:rsid w:val="007E343D"/>
    <w:rsid w:val="007E352C"/>
    <w:rsid w:val="007E38EB"/>
    <w:rsid w:val="007E3CA2"/>
    <w:rsid w:val="007E48DB"/>
    <w:rsid w:val="007E4F04"/>
    <w:rsid w:val="007E5236"/>
    <w:rsid w:val="007E55A2"/>
    <w:rsid w:val="007E58A1"/>
    <w:rsid w:val="007E5ABB"/>
    <w:rsid w:val="007E5BEC"/>
    <w:rsid w:val="007E5E65"/>
    <w:rsid w:val="007E62AC"/>
    <w:rsid w:val="007E6300"/>
    <w:rsid w:val="007E6537"/>
    <w:rsid w:val="007E68AE"/>
    <w:rsid w:val="007E6E28"/>
    <w:rsid w:val="007E7101"/>
    <w:rsid w:val="007F00B2"/>
    <w:rsid w:val="007F02C5"/>
    <w:rsid w:val="007F047E"/>
    <w:rsid w:val="007F0594"/>
    <w:rsid w:val="007F0EA8"/>
    <w:rsid w:val="007F1C3E"/>
    <w:rsid w:val="007F1DA0"/>
    <w:rsid w:val="007F2287"/>
    <w:rsid w:val="007F22AB"/>
    <w:rsid w:val="007F2764"/>
    <w:rsid w:val="007F2B26"/>
    <w:rsid w:val="007F2B3B"/>
    <w:rsid w:val="007F2C85"/>
    <w:rsid w:val="007F2D6A"/>
    <w:rsid w:val="007F3162"/>
    <w:rsid w:val="007F33CB"/>
    <w:rsid w:val="007F379F"/>
    <w:rsid w:val="007F39AC"/>
    <w:rsid w:val="007F3D06"/>
    <w:rsid w:val="007F3E55"/>
    <w:rsid w:val="007F3EA5"/>
    <w:rsid w:val="007F43DD"/>
    <w:rsid w:val="007F4B3D"/>
    <w:rsid w:val="007F4B8A"/>
    <w:rsid w:val="007F5406"/>
    <w:rsid w:val="007F5A86"/>
    <w:rsid w:val="007F5AA6"/>
    <w:rsid w:val="007F6243"/>
    <w:rsid w:val="007F65A3"/>
    <w:rsid w:val="007F6DBD"/>
    <w:rsid w:val="007F7349"/>
    <w:rsid w:val="007F742F"/>
    <w:rsid w:val="007F784E"/>
    <w:rsid w:val="008003BF"/>
    <w:rsid w:val="008004E5"/>
    <w:rsid w:val="0080081C"/>
    <w:rsid w:val="00800F68"/>
    <w:rsid w:val="00801F7C"/>
    <w:rsid w:val="008023C1"/>
    <w:rsid w:val="0080245C"/>
    <w:rsid w:val="008024A8"/>
    <w:rsid w:val="008024BB"/>
    <w:rsid w:val="0080254E"/>
    <w:rsid w:val="0080293B"/>
    <w:rsid w:val="00802D86"/>
    <w:rsid w:val="0080335B"/>
    <w:rsid w:val="00803AA1"/>
    <w:rsid w:val="00803C17"/>
    <w:rsid w:val="00804562"/>
    <w:rsid w:val="00805234"/>
    <w:rsid w:val="00805530"/>
    <w:rsid w:val="00805F81"/>
    <w:rsid w:val="0080603C"/>
    <w:rsid w:val="00806111"/>
    <w:rsid w:val="008069F8"/>
    <w:rsid w:val="0080724E"/>
    <w:rsid w:val="008072A2"/>
    <w:rsid w:val="00807349"/>
    <w:rsid w:val="00807841"/>
    <w:rsid w:val="0080784C"/>
    <w:rsid w:val="00807AEB"/>
    <w:rsid w:val="0081011E"/>
    <w:rsid w:val="008108B3"/>
    <w:rsid w:val="0081117B"/>
    <w:rsid w:val="00811341"/>
    <w:rsid w:val="00811AAC"/>
    <w:rsid w:val="00811D15"/>
    <w:rsid w:val="00812220"/>
    <w:rsid w:val="00812A19"/>
    <w:rsid w:val="00812AA9"/>
    <w:rsid w:val="00812CBC"/>
    <w:rsid w:val="00812DCB"/>
    <w:rsid w:val="008130AD"/>
    <w:rsid w:val="0081334F"/>
    <w:rsid w:val="00813E1E"/>
    <w:rsid w:val="0081446F"/>
    <w:rsid w:val="00814724"/>
    <w:rsid w:val="008147A0"/>
    <w:rsid w:val="00814884"/>
    <w:rsid w:val="008149C3"/>
    <w:rsid w:val="00814FD6"/>
    <w:rsid w:val="00815902"/>
    <w:rsid w:val="00815ED3"/>
    <w:rsid w:val="0081662D"/>
    <w:rsid w:val="008166BC"/>
    <w:rsid w:val="00816A6B"/>
    <w:rsid w:val="00816A82"/>
    <w:rsid w:val="00816ED3"/>
    <w:rsid w:val="00816F42"/>
    <w:rsid w:val="00816F9D"/>
    <w:rsid w:val="00817243"/>
    <w:rsid w:val="008175EA"/>
    <w:rsid w:val="00817BD3"/>
    <w:rsid w:val="00817D3D"/>
    <w:rsid w:val="00817E7E"/>
    <w:rsid w:val="00820068"/>
    <w:rsid w:val="00820138"/>
    <w:rsid w:val="00820182"/>
    <w:rsid w:val="00820435"/>
    <w:rsid w:val="00820988"/>
    <w:rsid w:val="00820D34"/>
    <w:rsid w:val="0082140B"/>
    <w:rsid w:val="008214AA"/>
    <w:rsid w:val="00821649"/>
    <w:rsid w:val="00822087"/>
    <w:rsid w:val="0082231E"/>
    <w:rsid w:val="008224E5"/>
    <w:rsid w:val="008227E1"/>
    <w:rsid w:val="0082286D"/>
    <w:rsid w:val="0082291E"/>
    <w:rsid w:val="00822B8B"/>
    <w:rsid w:val="008238C1"/>
    <w:rsid w:val="00823C3E"/>
    <w:rsid w:val="0082404D"/>
    <w:rsid w:val="00824A7E"/>
    <w:rsid w:val="00824B97"/>
    <w:rsid w:val="00824DA2"/>
    <w:rsid w:val="00824F53"/>
    <w:rsid w:val="00824F5A"/>
    <w:rsid w:val="00825064"/>
    <w:rsid w:val="00825541"/>
    <w:rsid w:val="00825673"/>
    <w:rsid w:val="00825E3B"/>
    <w:rsid w:val="008267B0"/>
    <w:rsid w:val="00826A93"/>
    <w:rsid w:val="00826FEE"/>
    <w:rsid w:val="0082703F"/>
    <w:rsid w:val="008277AD"/>
    <w:rsid w:val="00827E43"/>
    <w:rsid w:val="008303B3"/>
    <w:rsid w:val="00830672"/>
    <w:rsid w:val="0083082E"/>
    <w:rsid w:val="00830B07"/>
    <w:rsid w:val="00830D64"/>
    <w:rsid w:val="00830E69"/>
    <w:rsid w:val="008311ED"/>
    <w:rsid w:val="00831231"/>
    <w:rsid w:val="00831D04"/>
    <w:rsid w:val="00832695"/>
    <w:rsid w:val="00832F12"/>
    <w:rsid w:val="008338BE"/>
    <w:rsid w:val="00833AD6"/>
    <w:rsid w:val="00833E99"/>
    <w:rsid w:val="00834982"/>
    <w:rsid w:val="00834FBD"/>
    <w:rsid w:val="00835313"/>
    <w:rsid w:val="0083589B"/>
    <w:rsid w:val="00835AF9"/>
    <w:rsid w:val="00835CAA"/>
    <w:rsid w:val="00835D7C"/>
    <w:rsid w:val="008366B6"/>
    <w:rsid w:val="00840124"/>
    <w:rsid w:val="00840444"/>
    <w:rsid w:val="00840484"/>
    <w:rsid w:val="008404C0"/>
    <w:rsid w:val="00840AF2"/>
    <w:rsid w:val="00841490"/>
    <w:rsid w:val="008419E3"/>
    <w:rsid w:val="00841A33"/>
    <w:rsid w:val="00841DEC"/>
    <w:rsid w:val="00841FC0"/>
    <w:rsid w:val="00842966"/>
    <w:rsid w:val="0084314B"/>
    <w:rsid w:val="00843153"/>
    <w:rsid w:val="00843346"/>
    <w:rsid w:val="008437BF"/>
    <w:rsid w:val="00844D5F"/>
    <w:rsid w:val="00844E8B"/>
    <w:rsid w:val="0084540F"/>
    <w:rsid w:val="008455BE"/>
    <w:rsid w:val="00845A3D"/>
    <w:rsid w:val="00845E83"/>
    <w:rsid w:val="00845EA4"/>
    <w:rsid w:val="00846FF6"/>
    <w:rsid w:val="008472E7"/>
    <w:rsid w:val="00847A78"/>
    <w:rsid w:val="00847D85"/>
    <w:rsid w:val="00847FEF"/>
    <w:rsid w:val="00850196"/>
    <w:rsid w:val="0085020B"/>
    <w:rsid w:val="00850368"/>
    <w:rsid w:val="0085072F"/>
    <w:rsid w:val="0085117C"/>
    <w:rsid w:val="0085152F"/>
    <w:rsid w:val="0085168C"/>
    <w:rsid w:val="00851C89"/>
    <w:rsid w:val="00851CA9"/>
    <w:rsid w:val="00852267"/>
    <w:rsid w:val="0085228F"/>
    <w:rsid w:val="008522C4"/>
    <w:rsid w:val="008523A6"/>
    <w:rsid w:val="0085257F"/>
    <w:rsid w:val="00852787"/>
    <w:rsid w:val="0085285D"/>
    <w:rsid w:val="0085286C"/>
    <w:rsid w:val="00852C14"/>
    <w:rsid w:val="00852EDE"/>
    <w:rsid w:val="00852EF1"/>
    <w:rsid w:val="00853055"/>
    <w:rsid w:val="00853DEC"/>
    <w:rsid w:val="00853FB0"/>
    <w:rsid w:val="00854575"/>
    <w:rsid w:val="00854F06"/>
    <w:rsid w:val="00855B9E"/>
    <w:rsid w:val="00855E83"/>
    <w:rsid w:val="0085668C"/>
    <w:rsid w:val="00856C72"/>
    <w:rsid w:val="00857133"/>
    <w:rsid w:val="00857162"/>
    <w:rsid w:val="008578BF"/>
    <w:rsid w:val="00857B96"/>
    <w:rsid w:val="00857F0E"/>
    <w:rsid w:val="00857F70"/>
    <w:rsid w:val="00860589"/>
    <w:rsid w:val="0086058A"/>
    <w:rsid w:val="00860721"/>
    <w:rsid w:val="008608F1"/>
    <w:rsid w:val="008612C0"/>
    <w:rsid w:val="00861613"/>
    <w:rsid w:val="00861AAA"/>
    <w:rsid w:val="00861B1F"/>
    <w:rsid w:val="00861DB8"/>
    <w:rsid w:val="00861E94"/>
    <w:rsid w:val="0086248E"/>
    <w:rsid w:val="00862748"/>
    <w:rsid w:val="00862A0D"/>
    <w:rsid w:val="00862AE8"/>
    <w:rsid w:val="00862C47"/>
    <w:rsid w:val="00863AF9"/>
    <w:rsid w:val="00864578"/>
    <w:rsid w:val="00864683"/>
    <w:rsid w:val="008647C2"/>
    <w:rsid w:val="00864895"/>
    <w:rsid w:val="00864E1D"/>
    <w:rsid w:val="00865AE9"/>
    <w:rsid w:val="00865E0F"/>
    <w:rsid w:val="00866115"/>
    <w:rsid w:val="00866429"/>
    <w:rsid w:val="008667F0"/>
    <w:rsid w:val="008669CB"/>
    <w:rsid w:val="008670DF"/>
    <w:rsid w:val="00867178"/>
    <w:rsid w:val="008676E0"/>
    <w:rsid w:val="00867C90"/>
    <w:rsid w:val="00867D1A"/>
    <w:rsid w:val="00867F52"/>
    <w:rsid w:val="008703DC"/>
    <w:rsid w:val="00870DE1"/>
    <w:rsid w:val="00871807"/>
    <w:rsid w:val="00871A4F"/>
    <w:rsid w:val="00871C4E"/>
    <w:rsid w:val="008720D3"/>
    <w:rsid w:val="0087297B"/>
    <w:rsid w:val="00872B2F"/>
    <w:rsid w:val="008730C0"/>
    <w:rsid w:val="00873563"/>
    <w:rsid w:val="00873695"/>
    <w:rsid w:val="00873E42"/>
    <w:rsid w:val="00873FF2"/>
    <w:rsid w:val="0087443C"/>
    <w:rsid w:val="0087483D"/>
    <w:rsid w:val="00874B5A"/>
    <w:rsid w:val="00874B67"/>
    <w:rsid w:val="00874C39"/>
    <w:rsid w:val="00874CBE"/>
    <w:rsid w:val="00874F14"/>
    <w:rsid w:val="00875559"/>
    <w:rsid w:val="00875FE2"/>
    <w:rsid w:val="00876306"/>
    <w:rsid w:val="00876524"/>
    <w:rsid w:val="008765C8"/>
    <w:rsid w:val="008766A2"/>
    <w:rsid w:val="00876841"/>
    <w:rsid w:val="00876AE9"/>
    <w:rsid w:val="00876C8D"/>
    <w:rsid w:val="00876CE3"/>
    <w:rsid w:val="00876F04"/>
    <w:rsid w:val="008777FF"/>
    <w:rsid w:val="008779BB"/>
    <w:rsid w:val="00877ABA"/>
    <w:rsid w:val="00877C03"/>
    <w:rsid w:val="00877DA1"/>
    <w:rsid w:val="00877E7A"/>
    <w:rsid w:val="00880AB5"/>
    <w:rsid w:val="00881C04"/>
    <w:rsid w:val="00881DFF"/>
    <w:rsid w:val="0088211C"/>
    <w:rsid w:val="008822DA"/>
    <w:rsid w:val="00882429"/>
    <w:rsid w:val="00882462"/>
    <w:rsid w:val="0088281E"/>
    <w:rsid w:val="008829DF"/>
    <w:rsid w:val="00882CE1"/>
    <w:rsid w:val="008830C5"/>
    <w:rsid w:val="008830EC"/>
    <w:rsid w:val="008831E6"/>
    <w:rsid w:val="00883822"/>
    <w:rsid w:val="00883A3E"/>
    <w:rsid w:val="00883ABF"/>
    <w:rsid w:val="00884288"/>
    <w:rsid w:val="00884539"/>
    <w:rsid w:val="008846CA"/>
    <w:rsid w:val="00884F20"/>
    <w:rsid w:val="00884F51"/>
    <w:rsid w:val="00885758"/>
    <w:rsid w:val="00885A0C"/>
    <w:rsid w:val="0088602F"/>
    <w:rsid w:val="008861CB"/>
    <w:rsid w:val="008862CB"/>
    <w:rsid w:val="00886511"/>
    <w:rsid w:val="008865CE"/>
    <w:rsid w:val="008866FD"/>
    <w:rsid w:val="0088672A"/>
    <w:rsid w:val="00886AB3"/>
    <w:rsid w:val="00886CCA"/>
    <w:rsid w:val="00886E43"/>
    <w:rsid w:val="008870D3"/>
    <w:rsid w:val="00887443"/>
    <w:rsid w:val="00887A76"/>
    <w:rsid w:val="00887CB4"/>
    <w:rsid w:val="00887E81"/>
    <w:rsid w:val="008907ED"/>
    <w:rsid w:val="00890D2C"/>
    <w:rsid w:val="00890EB3"/>
    <w:rsid w:val="00890F8E"/>
    <w:rsid w:val="00891443"/>
    <w:rsid w:val="0089156A"/>
    <w:rsid w:val="00891819"/>
    <w:rsid w:val="00891B1D"/>
    <w:rsid w:val="00891D74"/>
    <w:rsid w:val="008922FB"/>
    <w:rsid w:val="008924BC"/>
    <w:rsid w:val="008931F3"/>
    <w:rsid w:val="008935CE"/>
    <w:rsid w:val="00893BE4"/>
    <w:rsid w:val="00893D93"/>
    <w:rsid w:val="00894573"/>
    <w:rsid w:val="0089472C"/>
    <w:rsid w:val="00894A88"/>
    <w:rsid w:val="00894AB0"/>
    <w:rsid w:val="00895586"/>
    <w:rsid w:val="008957FF"/>
    <w:rsid w:val="00895DFB"/>
    <w:rsid w:val="00896076"/>
    <w:rsid w:val="00896178"/>
    <w:rsid w:val="00896420"/>
    <w:rsid w:val="00896D6D"/>
    <w:rsid w:val="00897AD1"/>
    <w:rsid w:val="00897C2A"/>
    <w:rsid w:val="00897CA7"/>
    <w:rsid w:val="008A2EA1"/>
    <w:rsid w:val="008A357D"/>
    <w:rsid w:val="008A3A2F"/>
    <w:rsid w:val="008A4166"/>
    <w:rsid w:val="008A43AB"/>
    <w:rsid w:val="008A4A40"/>
    <w:rsid w:val="008A4D04"/>
    <w:rsid w:val="008A51FC"/>
    <w:rsid w:val="008A568B"/>
    <w:rsid w:val="008A5FCF"/>
    <w:rsid w:val="008A60A2"/>
    <w:rsid w:val="008A6116"/>
    <w:rsid w:val="008A62DA"/>
    <w:rsid w:val="008A64D7"/>
    <w:rsid w:val="008A65BB"/>
    <w:rsid w:val="008A69F4"/>
    <w:rsid w:val="008A6F3A"/>
    <w:rsid w:val="008A6FD5"/>
    <w:rsid w:val="008A7031"/>
    <w:rsid w:val="008A722D"/>
    <w:rsid w:val="008A7C59"/>
    <w:rsid w:val="008B00BB"/>
    <w:rsid w:val="008B1C83"/>
    <w:rsid w:val="008B1D73"/>
    <w:rsid w:val="008B21E6"/>
    <w:rsid w:val="008B2748"/>
    <w:rsid w:val="008B2ADC"/>
    <w:rsid w:val="008B2B69"/>
    <w:rsid w:val="008B330A"/>
    <w:rsid w:val="008B3AE2"/>
    <w:rsid w:val="008B3E3C"/>
    <w:rsid w:val="008B499B"/>
    <w:rsid w:val="008B49F7"/>
    <w:rsid w:val="008B4C4C"/>
    <w:rsid w:val="008B4CF2"/>
    <w:rsid w:val="008B5356"/>
    <w:rsid w:val="008B5467"/>
    <w:rsid w:val="008B5A91"/>
    <w:rsid w:val="008B5C6C"/>
    <w:rsid w:val="008B629C"/>
    <w:rsid w:val="008B63A8"/>
    <w:rsid w:val="008B6CB7"/>
    <w:rsid w:val="008B6FDF"/>
    <w:rsid w:val="008B78BF"/>
    <w:rsid w:val="008B7C15"/>
    <w:rsid w:val="008B7CC4"/>
    <w:rsid w:val="008B7FC4"/>
    <w:rsid w:val="008C00C3"/>
    <w:rsid w:val="008C0876"/>
    <w:rsid w:val="008C0A38"/>
    <w:rsid w:val="008C1BF7"/>
    <w:rsid w:val="008C21EB"/>
    <w:rsid w:val="008C2436"/>
    <w:rsid w:val="008C2A6D"/>
    <w:rsid w:val="008C2B2F"/>
    <w:rsid w:val="008C309D"/>
    <w:rsid w:val="008C31DE"/>
    <w:rsid w:val="008C34EE"/>
    <w:rsid w:val="008C3655"/>
    <w:rsid w:val="008C3678"/>
    <w:rsid w:val="008C3A41"/>
    <w:rsid w:val="008C3E2C"/>
    <w:rsid w:val="008C404B"/>
    <w:rsid w:val="008C4897"/>
    <w:rsid w:val="008C4B2C"/>
    <w:rsid w:val="008C4CBD"/>
    <w:rsid w:val="008C514C"/>
    <w:rsid w:val="008C5630"/>
    <w:rsid w:val="008C5B81"/>
    <w:rsid w:val="008C616B"/>
    <w:rsid w:val="008C6593"/>
    <w:rsid w:val="008C65A8"/>
    <w:rsid w:val="008C6A71"/>
    <w:rsid w:val="008C6EEA"/>
    <w:rsid w:val="008C6F45"/>
    <w:rsid w:val="008C7056"/>
    <w:rsid w:val="008C7592"/>
    <w:rsid w:val="008C7871"/>
    <w:rsid w:val="008C7AAF"/>
    <w:rsid w:val="008D06AF"/>
    <w:rsid w:val="008D11B8"/>
    <w:rsid w:val="008D21FC"/>
    <w:rsid w:val="008D240B"/>
    <w:rsid w:val="008D294B"/>
    <w:rsid w:val="008D2BD7"/>
    <w:rsid w:val="008D3056"/>
    <w:rsid w:val="008D305E"/>
    <w:rsid w:val="008D3139"/>
    <w:rsid w:val="008D37A2"/>
    <w:rsid w:val="008D3A80"/>
    <w:rsid w:val="008D53E8"/>
    <w:rsid w:val="008D5797"/>
    <w:rsid w:val="008D5D71"/>
    <w:rsid w:val="008D5DBE"/>
    <w:rsid w:val="008D5E17"/>
    <w:rsid w:val="008D5E8F"/>
    <w:rsid w:val="008D612D"/>
    <w:rsid w:val="008D65E8"/>
    <w:rsid w:val="008D672F"/>
    <w:rsid w:val="008D7272"/>
    <w:rsid w:val="008D79AE"/>
    <w:rsid w:val="008E0178"/>
    <w:rsid w:val="008E1071"/>
    <w:rsid w:val="008E1089"/>
    <w:rsid w:val="008E154B"/>
    <w:rsid w:val="008E1D2C"/>
    <w:rsid w:val="008E1F0E"/>
    <w:rsid w:val="008E253D"/>
    <w:rsid w:val="008E2785"/>
    <w:rsid w:val="008E2B9E"/>
    <w:rsid w:val="008E2D06"/>
    <w:rsid w:val="008E2FA0"/>
    <w:rsid w:val="008E312B"/>
    <w:rsid w:val="008E3DB5"/>
    <w:rsid w:val="008E3F5A"/>
    <w:rsid w:val="008E4EEA"/>
    <w:rsid w:val="008E5433"/>
    <w:rsid w:val="008E62FD"/>
    <w:rsid w:val="008E6348"/>
    <w:rsid w:val="008E6674"/>
    <w:rsid w:val="008E6E44"/>
    <w:rsid w:val="008E6F89"/>
    <w:rsid w:val="008E71D9"/>
    <w:rsid w:val="008E7486"/>
    <w:rsid w:val="008E7BA9"/>
    <w:rsid w:val="008E7C83"/>
    <w:rsid w:val="008F0415"/>
    <w:rsid w:val="008F0490"/>
    <w:rsid w:val="008F04FD"/>
    <w:rsid w:val="008F10B3"/>
    <w:rsid w:val="008F10DF"/>
    <w:rsid w:val="008F13A5"/>
    <w:rsid w:val="008F13B5"/>
    <w:rsid w:val="008F1B0A"/>
    <w:rsid w:val="008F1B24"/>
    <w:rsid w:val="008F1CDB"/>
    <w:rsid w:val="008F26D9"/>
    <w:rsid w:val="008F2DD8"/>
    <w:rsid w:val="008F3480"/>
    <w:rsid w:val="008F35DD"/>
    <w:rsid w:val="008F3A3C"/>
    <w:rsid w:val="008F4427"/>
    <w:rsid w:val="008F4464"/>
    <w:rsid w:val="008F44AB"/>
    <w:rsid w:val="008F4D3D"/>
    <w:rsid w:val="008F4D9C"/>
    <w:rsid w:val="008F558B"/>
    <w:rsid w:val="008F5747"/>
    <w:rsid w:val="008F576E"/>
    <w:rsid w:val="008F5C69"/>
    <w:rsid w:val="008F6501"/>
    <w:rsid w:val="008F6B4D"/>
    <w:rsid w:val="008F6BE2"/>
    <w:rsid w:val="008F6DAE"/>
    <w:rsid w:val="008F6E16"/>
    <w:rsid w:val="008F6F6A"/>
    <w:rsid w:val="008F7238"/>
    <w:rsid w:val="008F740D"/>
    <w:rsid w:val="008F744C"/>
    <w:rsid w:val="008F754F"/>
    <w:rsid w:val="008F7734"/>
    <w:rsid w:val="008F794C"/>
    <w:rsid w:val="008F794D"/>
    <w:rsid w:val="008F7C42"/>
    <w:rsid w:val="00900105"/>
    <w:rsid w:val="0090044B"/>
    <w:rsid w:val="009008F3"/>
    <w:rsid w:val="00900D8B"/>
    <w:rsid w:val="00900FA3"/>
    <w:rsid w:val="009013DF"/>
    <w:rsid w:val="00901B82"/>
    <w:rsid w:val="009021DC"/>
    <w:rsid w:val="009022E6"/>
    <w:rsid w:val="00902A97"/>
    <w:rsid w:val="009035B6"/>
    <w:rsid w:val="00904073"/>
    <w:rsid w:val="009044F3"/>
    <w:rsid w:val="009046EF"/>
    <w:rsid w:val="009048B1"/>
    <w:rsid w:val="00904EEA"/>
    <w:rsid w:val="00905013"/>
    <w:rsid w:val="00905220"/>
    <w:rsid w:val="0090659F"/>
    <w:rsid w:val="00906E18"/>
    <w:rsid w:val="009070F2"/>
    <w:rsid w:val="00907166"/>
    <w:rsid w:val="00907372"/>
    <w:rsid w:val="00907A6B"/>
    <w:rsid w:val="00907AA5"/>
    <w:rsid w:val="00907CBE"/>
    <w:rsid w:val="00907F57"/>
    <w:rsid w:val="00910353"/>
    <w:rsid w:val="00910755"/>
    <w:rsid w:val="00910DAC"/>
    <w:rsid w:val="009112BD"/>
    <w:rsid w:val="009112F0"/>
    <w:rsid w:val="00911347"/>
    <w:rsid w:val="00911B0B"/>
    <w:rsid w:val="00911E6F"/>
    <w:rsid w:val="0091240F"/>
    <w:rsid w:val="0091270A"/>
    <w:rsid w:val="00912900"/>
    <w:rsid w:val="00912CC9"/>
    <w:rsid w:val="0091350B"/>
    <w:rsid w:val="009139D9"/>
    <w:rsid w:val="00913D4F"/>
    <w:rsid w:val="00913EEB"/>
    <w:rsid w:val="00914AB3"/>
    <w:rsid w:val="00914AD4"/>
    <w:rsid w:val="00914BEC"/>
    <w:rsid w:val="00914C15"/>
    <w:rsid w:val="00914DCC"/>
    <w:rsid w:val="00915497"/>
    <w:rsid w:val="009155BD"/>
    <w:rsid w:val="00915B17"/>
    <w:rsid w:val="00915B1F"/>
    <w:rsid w:val="0091684E"/>
    <w:rsid w:val="009168C2"/>
    <w:rsid w:val="00916B50"/>
    <w:rsid w:val="00917A1A"/>
    <w:rsid w:val="00917B2E"/>
    <w:rsid w:val="00917E9F"/>
    <w:rsid w:val="0092005A"/>
    <w:rsid w:val="009200A6"/>
    <w:rsid w:val="00920B1E"/>
    <w:rsid w:val="00920BBA"/>
    <w:rsid w:val="00921167"/>
    <w:rsid w:val="00921446"/>
    <w:rsid w:val="009214A3"/>
    <w:rsid w:val="009215E7"/>
    <w:rsid w:val="009218BF"/>
    <w:rsid w:val="009225F3"/>
    <w:rsid w:val="00922BA1"/>
    <w:rsid w:val="0092345C"/>
    <w:rsid w:val="00923549"/>
    <w:rsid w:val="00923613"/>
    <w:rsid w:val="009240E6"/>
    <w:rsid w:val="0092433C"/>
    <w:rsid w:val="00924552"/>
    <w:rsid w:val="0092456E"/>
    <w:rsid w:val="00924CF0"/>
    <w:rsid w:val="00925047"/>
    <w:rsid w:val="00925058"/>
    <w:rsid w:val="009251E1"/>
    <w:rsid w:val="0092532D"/>
    <w:rsid w:val="0092552A"/>
    <w:rsid w:val="00925600"/>
    <w:rsid w:val="0092575D"/>
    <w:rsid w:val="00925795"/>
    <w:rsid w:val="00925AAA"/>
    <w:rsid w:val="00925BE6"/>
    <w:rsid w:val="009260A4"/>
    <w:rsid w:val="009265CA"/>
    <w:rsid w:val="0092664F"/>
    <w:rsid w:val="009269AB"/>
    <w:rsid w:val="00926BA9"/>
    <w:rsid w:val="00927113"/>
    <w:rsid w:val="0092723D"/>
    <w:rsid w:val="00927265"/>
    <w:rsid w:val="00927553"/>
    <w:rsid w:val="0092765D"/>
    <w:rsid w:val="00927C05"/>
    <w:rsid w:val="00927C7F"/>
    <w:rsid w:val="00930086"/>
    <w:rsid w:val="00930741"/>
    <w:rsid w:val="00930B58"/>
    <w:rsid w:val="0093126D"/>
    <w:rsid w:val="009312E0"/>
    <w:rsid w:val="00931840"/>
    <w:rsid w:val="00931A7A"/>
    <w:rsid w:val="0093293A"/>
    <w:rsid w:val="009329BA"/>
    <w:rsid w:val="00932D37"/>
    <w:rsid w:val="00932D48"/>
    <w:rsid w:val="00932EE7"/>
    <w:rsid w:val="00933043"/>
    <w:rsid w:val="009332F3"/>
    <w:rsid w:val="0093333B"/>
    <w:rsid w:val="00933FC0"/>
    <w:rsid w:val="0093441A"/>
    <w:rsid w:val="00934632"/>
    <w:rsid w:val="00934977"/>
    <w:rsid w:val="00934DA9"/>
    <w:rsid w:val="00934F32"/>
    <w:rsid w:val="0093560B"/>
    <w:rsid w:val="00935CA2"/>
    <w:rsid w:val="009361EC"/>
    <w:rsid w:val="009363DA"/>
    <w:rsid w:val="00936562"/>
    <w:rsid w:val="0093698A"/>
    <w:rsid w:val="00937AB0"/>
    <w:rsid w:val="00937BAA"/>
    <w:rsid w:val="00937DFA"/>
    <w:rsid w:val="00937F30"/>
    <w:rsid w:val="00937F68"/>
    <w:rsid w:val="009400EF"/>
    <w:rsid w:val="009402AF"/>
    <w:rsid w:val="00940716"/>
    <w:rsid w:val="0094083F"/>
    <w:rsid w:val="009409B0"/>
    <w:rsid w:val="00940B6D"/>
    <w:rsid w:val="00940CCC"/>
    <w:rsid w:val="00940E29"/>
    <w:rsid w:val="00940E8C"/>
    <w:rsid w:val="00940F2B"/>
    <w:rsid w:val="009414A4"/>
    <w:rsid w:val="00941AD9"/>
    <w:rsid w:val="00941EBA"/>
    <w:rsid w:val="00941FF2"/>
    <w:rsid w:val="009422BF"/>
    <w:rsid w:val="00942561"/>
    <w:rsid w:val="009429EC"/>
    <w:rsid w:val="00942CA4"/>
    <w:rsid w:val="00942CD8"/>
    <w:rsid w:val="00942D95"/>
    <w:rsid w:val="00943363"/>
    <w:rsid w:val="00943933"/>
    <w:rsid w:val="00943A69"/>
    <w:rsid w:val="00943FC9"/>
    <w:rsid w:val="0094412F"/>
    <w:rsid w:val="00945219"/>
    <w:rsid w:val="00945395"/>
    <w:rsid w:val="00945821"/>
    <w:rsid w:val="00945909"/>
    <w:rsid w:val="00945B72"/>
    <w:rsid w:val="00945EF4"/>
    <w:rsid w:val="00945F1B"/>
    <w:rsid w:val="00946217"/>
    <w:rsid w:val="009467EA"/>
    <w:rsid w:val="00946806"/>
    <w:rsid w:val="00946971"/>
    <w:rsid w:val="009469AF"/>
    <w:rsid w:val="00946A9B"/>
    <w:rsid w:val="00946AA9"/>
    <w:rsid w:val="00946FCE"/>
    <w:rsid w:val="00946FDF"/>
    <w:rsid w:val="00947635"/>
    <w:rsid w:val="00950501"/>
    <w:rsid w:val="0095098C"/>
    <w:rsid w:val="00950EE3"/>
    <w:rsid w:val="00951966"/>
    <w:rsid w:val="009522C5"/>
    <w:rsid w:val="00952681"/>
    <w:rsid w:val="00953622"/>
    <w:rsid w:val="00953B8B"/>
    <w:rsid w:val="009544D4"/>
    <w:rsid w:val="009545A2"/>
    <w:rsid w:val="009547A8"/>
    <w:rsid w:val="00954BBC"/>
    <w:rsid w:val="00954CF6"/>
    <w:rsid w:val="009551F5"/>
    <w:rsid w:val="00955755"/>
    <w:rsid w:val="009557CB"/>
    <w:rsid w:val="0095586F"/>
    <w:rsid w:val="00955CB5"/>
    <w:rsid w:val="00955F86"/>
    <w:rsid w:val="00956048"/>
    <w:rsid w:val="009561D8"/>
    <w:rsid w:val="00956499"/>
    <w:rsid w:val="00956E71"/>
    <w:rsid w:val="00957348"/>
    <w:rsid w:val="009573DA"/>
    <w:rsid w:val="00957B24"/>
    <w:rsid w:val="00957B88"/>
    <w:rsid w:val="00960112"/>
    <w:rsid w:val="00960239"/>
    <w:rsid w:val="009606FF"/>
    <w:rsid w:val="0096178A"/>
    <w:rsid w:val="00961C8F"/>
    <w:rsid w:val="00961F73"/>
    <w:rsid w:val="0096245E"/>
    <w:rsid w:val="009629D6"/>
    <w:rsid w:val="00962B0E"/>
    <w:rsid w:val="00962BFB"/>
    <w:rsid w:val="009632B5"/>
    <w:rsid w:val="009633B8"/>
    <w:rsid w:val="009637C1"/>
    <w:rsid w:val="0096391B"/>
    <w:rsid w:val="00963D3A"/>
    <w:rsid w:val="00963E67"/>
    <w:rsid w:val="00963E81"/>
    <w:rsid w:val="009647C7"/>
    <w:rsid w:val="00964BA4"/>
    <w:rsid w:val="00964C1E"/>
    <w:rsid w:val="00964C7F"/>
    <w:rsid w:val="00964CA6"/>
    <w:rsid w:val="00964DF2"/>
    <w:rsid w:val="00964EC7"/>
    <w:rsid w:val="0096513C"/>
    <w:rsid w:val="00965554"/>
    <w:rsid w:val="009659F4"/>
    <w:rsid w:val="00966497"/>
    <w:rsid w:val="00966515"/>
    <w:rsid w:val="00966572"/>
    <w:rsid w:val="009665D4"/>
    <w:rsid w:val="00966747"/>
    <w:rsid w:val="00966F56"/>
    <w:rsid w:val="00967534"/>
    <w:rsid w:val="0097009C"/>
    <w:rsid w:val="00970405"/>
    <w:rsid w:val="0097059F"/>
    <w:rsid w:val="00970602"/>
    <w:rsid w:val="0097089A"/>
    <w:rsid w:val="0097151C"/>
    <w:rsid w:val="009715FF"/>
    <w:rsid w:val="009717C2"/>
    <w:rsid w:val="00972A95"/>
    <w:rsid w:val="00972B98"/>
    <w:rsid w:val="00972ED4"/>
    <w:rsid w:val="00973369"/>
    <w:rsid w:val="0097388C"/>
    <w:rsid w:val="00973E02"/>
    <w:rsid w:val="00973EB7"/>
    <w:rsid w:val="00974043"/>
    <w:rsid w:val="009740AD"/>
    <w:rsid w:val="0097451C"/>
    <w:rsid w:val="009745EE"/>
    <w:rsid w:val="00974BDB"/>
    <w:rsid w:val="0097519B"/>
    <w:rsid w:val="009752ED"/>
    <w:rsid w:val="0097537B"/>
    <w:rsid w:val="009757EA"/>
    <w:rsid w:val="00975867"/>
    <w:rsid w:val="00975895"/>
    <w:rsid w:val="009758FA"/>
    <w:rsid w:val="00975C1B"/>
    <w:rsid w:val="00975D79"/>
    <w:rsid w:val="00975DE6"/>
    <w:rsid w:val="00976309"/>
    <w:rsid w:val="00976BB4"/>
    <w:rsid w:val="00976C37"/>
    <w:rsid w:val="00976CBF"/>
    <w:rsid w:val="00976DBE"/>
    <w:rsid w:val="00977F78"/>
    <w:rsid w:val="0098008D"/>
    <w:rsid w:val="00980204"/>
    <w:rsid w:val="00980891"/>
    <w:rsid w:val="009818F9"/>
    <w:rsid w:val="00981F8A"/>
    <w:rsid w:val="00982332"/>
    <w:rsid w:val="009824A4"/>
    <w:rsid w:val="0098283B"/>
    <w:rsid w:val="00982C2C"/>
    <w:rsid w:val="0098302F"/>
    <w:rsid w:val="009830EA"/>
    <w:rsid w:val="0098318A"/>
    <w:rsid w:val="00983630"/>
    <w:rsid w:val="00983705"/>
    <w:rsid w:val="009838C0"/>
    <w:rsid w:val="00983A47"/>
    <w:rsid w:val="00983AEC"/>
    <w:rsid w:val="00983BCD"/>
    <w:rsid w:val="009840DD"/>
    <w:rsid w:val="00984464"/>
    <w:rsid w:val="0098447E"/>
    <w:rsid w:val="009845BF"/>
    <w:rsid w:val="00984CE9"/>
    <w:rsid w:val="00984E2D"/>
    <w:rsid w:val="009851EE"/>
    <w:rsid w:val="00985760"/>
    <w:rsid w:val="00985905"/>
    <w:rsid w:val="00985FFD"/>
    <w:rsid w:val="009861DB"/>
    <w:rsid w:val="00986286"/>
    <w:rsid w:val="00986626"/>
    <w:rsid w:val="00986E54"/>
    <w:rsid w:val="0098759B"/>
    <w:rsid w:val="009876BC"/>
    <w:rsid w:val="009879FB"/>
    <w:rsid w:val="00987AA8"/>
    <w:rsid w:val="00987AF8"/>
    <w:rsid w:val="00987CAC"/>
    <w:rsid w:val="00990826"/>
    <w:rsid w:val="00990D2E"/>
    <w:rsid w:val="00991390"/>
    <w:rsid w:val="00991BDB"/>
    <w:rsid w:val="00991EAE"/>
    <w:rsid w:val="0099259E"/>
    <w:rsid w:val="009927E9"/>
    <w:rsid w:val="00993802"/>
    <w:rsid w:val="00993975"/>
    <w:rsid w:val="009939FC"/>
    <w:rsid w:val="00993E0F"/>
    <w:rsid w:val="00994750"/>
    <w:rsid w:val="00994D3B"/>
    <w:rsid w:val="00995188"/>
    <w:rsid w:val="0099525A"/>
    <w:rsid w:val="0099574E"/>
    <w:rsid w:val="00995764"/>
    <w:rsid w:val="00995965"/>
    <w:rsid w:val="00995AB4"/>
    <w:rsid w:val="00995EA6"/>
    <w:rsid w:val="009970AA"/>
    <w:rsid w:val="00997995"/>
    <w:rsid w:val="00997C18"/>
    <w:rsid w:val="009A0EB2"/>
    <w:rsid w:val="009A0F82"/>
    <w:rsid w:val="009A157A"/>
    <w:rsid w:val="009A192A"/>
    <w:rsid w:val="009A1A58"/>
    <w:rsid w:val="009A1A89"/>
    <w:rsid w:val="009A1AD9"/>
    <w:rsid w:val="009A1C5C"/>
    <w:rsid w:val="009A1F2F"/>
    <w:rsid w:val="009A237B"/>
    <w:rsid w:val="009A23EB"/>
    <w:rsid w:val="009A2FE6"/>
    <w:rsid w:val="009A3580"/>
    <w:rsid w:val="009A3769"/>
    <w:rsid w:val="009A3D3C"/>
    <w:rsid w:val="009A3ECC"/>
    <w:rsid w:val="009A4350"/>
    <w:rsid w:val="009A48D7"/>
    <w:rsid w:val="009A5227"/>
    <w:rsid w:val="009A547E"/>
    <w:rsid w:val="009A58E2"/>
    <w:rsid w:val="009A5A90"/>
    <w:rsid w:val="009A68D0"/>
    <w:rsid w:val="009A6917"/>
    <w:rsid w:val="009A7EAC"/>
    <w:rsid w:val="009B07F0"/>
    <w:rsid w:val="009B0990"/>
    <w:rsid w:val="009B1192"/>
    <w:rsid w:val="009B128B"/>
    <w:rsid w:val="009B1C2D"/>
    <w:rsid w:val="009B2532"/>
    <w:rsid w:val="009B2541"/>
    <w:rsid w:val="009B2835"/>
    <w:rsid w:val="009B2B96"/>
    <w:rsid w:val="009B31E6"/>
    <w:rsid w:val="009B3CD4"/>
    <w:rsid w:val="009B4147"/>
    <w:rsid w:val="009B4A7B"/>
    <w:rsid w:val="009B4CCA"/>
    <w:rsid w:val="009B5D97"/>
    <w:rsid w:val="009B6912"/>
    <w:rsid w:val="009B733A"/>
    <w:rsid w:val="009C0237"/>
    <w:rsid w:val="009C1AA8"/>
    <w:rsid w:val="009C2A45"/>
    <w:rsid w:val="009C2BB9"/>
    <w:rsid w:val="009C2D02"/>
    <w:rsid w:val="009C2D39"/>
    <w:rsid w:val="009C2D4D"/>
    <w:rsid w:val="009C37C7"/>
    <w:rsid w:val="009C38B6"/>
    <w:rsid w:val="009C3B14"/>
    <w:rsid w:val="009C3C7A"/>
    <w:rsid w:val="009C46C3"/>
    <w:rsid w:val="009C485F"/>
    <w:rsid w:val="009C4B6B"/>
    <w:rsid w:val="009C4F05"/>
    <w:rsid w:val="009C4FBB"/>
    <w:rsid w:val="009C5AFD"/>
    <w:rsid w:val="009C6048"/>
    <w:rsid w:val="009C6696"/>
    <w:rsid w:val="009C6793"/>
    <w:rsid w:val="009C7016"/>
    <w:rsid w:val="009C72AE"/>
    <w:rsid w:val="009C7732"/>
    <w:rsid w:val="009C7824"/>
    <w:rsid w:val="009C7D3A"/>
    <w:rsid w:val="009C7ED1"/>
    <w:rsid w:val="009D0726"/>
    <w:rsid w:val="009D088B"/>
    <w:rsid w:val="009D09F5"/>
    <w:rsid w:val="009D110B"/>
    <w:rsid w:val="009D1927"/>
    <w:rsid w:val="009D19C8"/>
    <w:rsid w:val="009D2BF1"/>
    <w:rsid w:val="009D2DBE"/>
    <w:rsid w:val="009D2E27"/>
    <w:rsid w:val="009D3FFC"/>
    <w:rsid w:val="009D4187"/>
    <w:rsid w:val="009D49BF"/>
    <w:rsid w:val="009D4DB8"/>
    <w:rsid w:val="009D4E0C"/>
    <w:rsid w:val="009D531E"/>
    <w:rsid w:val="009D5813"/>
    <w:rsid w:val="009D5F70"/>
    <w:rsid w:val="009D688C"/>
    <w:rsid w:val="009D7048"/>
    <w:rsid w:val="009D75A3"/>
    <w:rsid w:val="009D7AB2"/>
    <w:rsid w:val="009E02B5"/>
    <w:rsid w:val="009E052F"/>
    <w:rsid w:val="009E0E59"/>
    <w:rsid w:val="009E11B5"/>
    <w:rsid w:val="009E11E9"/>
    <w:rsid w:val="009E13EA"/>
    <w:rsid w:val="009E14C7"/>
    <w:rsid w:val="009E156D"/>
    <w:rsid w:val="009E1576"/>
    <w:rsid w:val="009E189A"/>
    <w:rsid w:val="009E1AF2"/>
    <w:rsid w:val="009E2167"/>
    <w:rsid w:val="009E2556"/>
    <w:rsid w:val="009E26FD"/>
    <w:rsid w:val="009E2A21"/>
    <w:rsid w:val="009E2FC0"/>
    <w:rsid w:val="009E3F7A"/>
    <w:rsid w:val="009E4132"/>
    <w:rsid w:val="009E426A"/>
    <w:rsid w:val="009E439F"/>
    <w:rsid w:val="009E45F2"/>
    <w:rsid w:val="009E4892"/>
    <w:rsid w:val="009E4A25"/>
    <w:rsid w:val="009E55E9"/>
    <w:rsid w:val="009E5A6D"/>
    <w:rsid w:val="009E5F93"/>
    <w:rsid w:val="009E6036"/>
    <w:rsid w:val="009E60DF"/>
    <w:rsid w:val="009E6307"/>
    <w:rsid w:val="009E65C5"/>
    <w:rsid w:val="009E66C3"/>
    <w:rsid w:val="009E6AD1"/>
    <w:rsid w:val="009E6B6F"/>
    <w:rsid w:val="009E6EA6"/>
    <w:rsid w:val="009E7258"/>
    <w:rsid w:val="009E727D"/>
    <w:rsid w:val="009E7898"/>
    <w:rsid w:val="009E78C7"/>
    <w:rsid w:val="009F0111"/>
    <w:rsid w:val="009F0367"/>
    <w:rsid w:val="009F03B5"/>
    <w:rsid w:val="009F0A30"/>
    <w:rsid w:val="009F1096"/>
    <w:rsid w:val="009F10F1"/>
    <w:rsid w:val="009F12B6"/>
    <w:rsid w:val="009F12F2"/>
    <w:rsid w:val="009F175F"/>
    <w:rsid w:val="009F203E"/>
    <w:rsid w:val="009F23D8"/>
    <w:rsid w:val="009F29A8"/>
    <w:rsid w:val="009F2BF1"/>
    <w:rsid w:val="009F2CDB"/>
    <w:rsid w:val="009F2FEB"/>
    <w:rsid w:val="009F3023"/>
    <w:rsid w:val="009F33C0"/>
    <w:rsid w:val="009F340A"/>
    <w:rsid w:val="009F3543"/>
    <w:rsid w:val="009F358B"/>
    <w:rsid w:val="009F3C02"/>
    <w:rsid w:val="009F461B"/>
    <w:rsid w:val="009F4A50"/>
    <w:rsid w:val="009F547D"/>
    <w:rsid w:val="009F5616"/>
    <w:rsid w:val="009F592F"/>
    <w:rsid w:val="009F5A11"/>
    <w:rsid w:val="009F5AF8"/>
    <w:rsid w:val="009F5D45"/>
    <w:rsid w:val="009F6154"/>
    <w:rsid w:val="009F650A"/>
    <w:rsid w:val="009F67E5"/>
    <w:rsid w:val="009F6BAD"/>
    <w:rsid w:val="009F6BE4"/>
    <w:rsid w:val="009F6D6A"/>
    <w:rsid w:val="009F776B"/>
    <w:rsid w:val="009F7AC0"/>
    <w:rsid w:val="009F7CF3"/>
    <w:rsid w:val="009F7D96"/>
    <w:rsid w:val="00A00971"/>
    <w:rsid w:val="00A0097B"/>
    <w:rsid w:val="00A00B8C"/>
    <w:rsid w:val="00A010A6"/>
    <w:rsid w:val="00A01702"/>
    <w:rsid w:val="00A0228D"/>
    <w:rsid w:val="00A022AA"/>
    <w:rsid w:val="00A02A66"/>
    <w:rsid w:val="00A02CD5"/>
    <w:rsid w:val="00A031FA"/>
    <w:rsid w:val="00A0327A"/>
    <w:rsid w:val="00A032A0"/>
    <w:rsid w:val="00A03B14"/>
    <w:rsid w:val="00A03D0F"/>
    <w:rsid w:val="00A03DB9"/>
    <w:rsid w:val="00A045A2"/>
    <w:rsid w:val="00A05185"/>
    <w:rsid w:val="00A055C4"/>
    <w:rsid w:val="00A05842"/>
    <w:rsid w:val="00A05E32"/>
    <w:rsid w:val="00A0611F"/>
    <w:rsid w:val="00A06FF2"/>
    <w:rsid w:val="00A0706E"/>
    <w:rsid w:val="00A073E1"/>
    <w:rsid w:val="00A07460"/>
    <w:rsid w:val="00A07501"/>
    <w:rsid w:val="00A07ACC"/>
    <w:rsid w:val="00A07C19"/>
    <w:rsid w:val="00A10879"/>
    <w:rsid w:val="00A10FAD"/>
    <w:rsid w:val="00A11347"/>
    <w:rsid w:val="00A12088"/>
    <w:rsid w:val="00A12342"/>
    <w:rsid w:val="00A12B5D"/>
    <w:rsid w:val="00A12D36"/>
    <w:rsid w:val="00A130C7"/>
    <w:rsid w:val="00A14042"/>
    <w:rsid w:val="00A147C0"/>
    <w:rsid w:val="00A14937"/>
    <w:rsid w:val="00A14950"/>
    <w:rsid w:val="00A14ED8"/>
    <w:rsid w:val="00A154F7"/>
    <w:rsid w:val="00A15BEF"/>
    <w:rsid w:val="00A15ECF"/>
    <w:rsid w:val="00A1629A"/>
    <w:rsid w:val="00A167E8"/>
    <w:rsid w:val="00A168A8"/>
    <w:rsid w:val="00A17092"/>
    <w:rsid w:val="00A171DC"/>
    <w:rsid w:val="00A178DA"/>
    <w:rsid w:val="00A17B61"/>
    <w:rsid w:val="00A17D0C"/>
    <w:rsid w:val="00A17DA8"/>
    <w:rsid w:val="00A17E51"/>
    <w:rsid w:val="00A20423"/>
    <w:rsid w:val="00A204FE"/>
    <w:rsid w:val="00A20578"/>
    <w:rsid w:val="00A205ED"/>
    <w:rsid w:val="00A20734"/>
    <w:rsid w:val="00A2182B"/>
    <w:rsid w:val="00A21F15"/>
    <w:rsid w:val="00A21FD1"/>
    <w:rsid w:val="00A2304F"/>
    <w:rsid w:val="00A23C35"/>
    <w:rsid w:val="00A23D6E"/>
    <w:rsid w:val="00A24086"/>
    <w:rsid w:val="00A24BD0"/>
    <w:rsid w:val="00A2563D"/>
    <w:rsid w:val="00A25A56"/>
    <w:rsid w:val="00A25F59"/>
    <w:rsid w:val="00A25FD2"/>
    <w:rsid w:val="00A2615D"/>
    <w:rsid w:val="00A261EF"/>
    <w:rsid w:val="00A262F3"/>
    <w:rsid w:val="00A26429"/>
    <w:rsid w:val="00A26497"/>
    <w:rsid w:val="00A26A57"/>
    <w:rsid w:val="00A26EDB"/>
    <w:rsid w:val="00A2717D"/>
    <w:rsid w:val="00A27B0F"/>
    <w:rsid w:val="00A27E2D"/>
    <w:rsid w:val="00A30977"/>
    <w:rsid w:val="00A30E13"/>
    <w:rsid w:val="00A30E31"/>
    <w:rsid w:val="00A30EBE"/>
    <w:rsid w:val="00A3139E"/>
    <w:rsid w:val="00A31426"/>
    <w:rsid w:val="00A31CE7"/>
    <w:rsid w:val="00A31CF6"/>
    <w:rsid w:val="00A31EC8"/>
    <w:rsid w:val="00A31F71"/>
    <w:rsid w:val="00A322A9"/>
    <w:rsid w:val="00A32EAE"/>
    <w:rsid w:val="00A33785"/>
    <w:rsid w:val="00A3418A"/>
    <w:rsid w:val="00A34569"/>
    <w:rsid w:val="00A34705"/>
    <w:rsid w:val="00A3514F"/>
    <w:rsid w:val="00A361EC"/>
    <w:rsid w:val="00A362EC"/>
    <w:rsid w:val="00A367B5"/>
    <w:rsid w:val="00A36A55"/>
    <w:rsid w:val="00A36C3E"/>
    <w:rsid w:val="00A36C5C"/>
    <w:rsid w:val="00A371FC"/>
    <w:rsid w:val="00A3747C"/>
    <w:rsid w:val="00A37778"/>
    <w:rsid w:val="00A37AC4"/>
    <w:rsid w:val="00A37FD3"/>
    <w:rsid w:val="00A40219"/>
    <w:rsid w:val="00A40497"/>
    <w:rsid w:val="00A4060A"/>
    <w:rsid w:val="00A40AB5"/>
    <w:rsid w:val="00A40FB1"/>
    <w:rsid w:val="00A415CA"/>
    <w:rsid w:val="00A4187B"/>
    <w:rsid w:val="00A41966"/>
    <w:rsid w:val="00A41AFF"/>
    <w:rsid w:val="00A41CE1"/>
    <w:rsid w:val="00A41ED2"/>
    <w:rsid w:val="00A42BBB"/>
    <w:rsid w:val="00A42C03"/>
    <w:rsid w:val="00A42CD2"/>
    <w:rsid w:val="00A43297"/>
    <w:rsid w:val="00A43B46"/>
    <w:rsid w:val="00A44030"/>
    <w:rsid w:val="00A440DD"/>
    <w:rsid w:val="00A445B8"/>
    <w:rsid w:val="00A44646"/>
    <w:rsid w:val="00A44904"/>
    <w:rsid w:val="00A44DD1"/>
    <w:rsid w:val="00A44E32"/>
    <w:rsid w:val="00A456FC"/>
    <w:rsid w:val="00A4598D"/>
    <w:rsid w:val="00A46003"/>
    <w:rsid w:val="00A4618D"/>
    <w:rsid w:val="00A4677A"/>
    <w:rsid w:val="00A46A37"/>
    <w:rsid w:val="00A46A9D"/>
    <w:rsid w:val="00A47027"/>
    <w:rsid w:val="00A470E9"/>
    <w:rsid w:val="00A4713F"/>
    <w:rsid w:val="00A47192"/>
    <w:rsid w:val="00A471F1"/>
    <w:rsid w:val="00A4759A"/>
    <w:rsid w:val="00A479AC"/>
    <w:rsid w:val="00A47D61"/>
    <w:rsid w:val="00A47E82"/>
    <w:rsid w:val="00A500DF"/>
    <w:rsid w:val="00A50671"/>
    <w:rsid w:val="00A5070F"/>
    <w:rsid w:val="00A50ADB"/>
    <w:rsid w:val="00A50E73"/>
    <w:rsid w:val="00A514CD"/>
    <w:rsid w:val="00A5191D"/>
    <w:rsid w:val="00A5196F"/>
    <w:rsid w:val="00A51989"/>
    <w:rsid w:val="00A51DAF"/>
    <w:rsid w:val="00A51EB7"/>
    <w:rsid w:val="00A51EDE"/>
    <w:rsid w:val="00A5205B"/>
    <w:rsid w:val="00A52413"/>
    <w:rsid w:val="00A52662"/>
    <w:rsid w:val="00A52A55"/>
    <w:rsid w:val="00A52CB0"/>
    <w:rsid w:val="00A52E29"/>
    <w:rsid w:val="00A53319"/>
    <w:rsid w:val="00A53E78"/>
    <w:rsid w:val="00A53EF6"/>
    <w:rsid w:val="00A54DD2"/>
    <w:rsid w:val="00A5511C"/>
    <w:rsid w:val="00A55132"/>
    <w:rsid w:val="00A555A1"/>
    <w:rsid w:val="00A55A43"/>
    <w:rsid w:val="00A55B54"/>
    <w:rsid w:val="00A55C54"/>
    <w:rsid w:val="00A5605B"/>
    <w:rsid w:val="00A57A99"/>
    <w:rsid w:val="00A57FAF"/>
    <w:rsid w:val="00A6017F"/>
    <w:rsid w:val="00A60974"/>
    <w:rsid w:val="00A609B8"/>
    <w:rsid w:val="00A60C83"/>
    <w:rsid w:val="00A60D8E"/>
    <w:rsid w:val="00A60E07"/>
    <w:rsid w:val="00A61070"/>
    <w:rsid w:val="00A6164A"/>
    <w:rsid w:val="00A61EF5"/>
    <w:rsid w:val="00A620BB"/>
    <w:rsid w:val="00A633FE"/>
    <w:rsid w:val="00A6426F"/>
    <w:rsid w:val="00A644AA"/>
    <w:rsid w:val="00A647A1"/>
    <w:rsid w:val="00A647FF"/>
    <w:rsid w:val="00A64A37"/>
    <w:rsid w:val="00A64A4B"/>
    <w:rsid w:val="00A64EBE"/>
    <w:rsid w:val="00A6518D"/>
    <w:rsid w:val="00A65F8C"/>
    <w:rsid w:val="00A6637E"/>
    <w:rsid w:val="00A665C9"/>
    <w:rsid w:val="00A6674E"/>
    <w:rsid w:val="00A6678F"/>
    <w:rsid w:val="00A668B9"/>
    <w:rsid w:val="00A66A71"/>
    <w:rsid w:val="00A66C9C"/>
    <w:rsid w:val="00A66D09"/>
    <w:rsid w:val="00A6719B"/>
    <w:rsid w:val="00A67346"/>
    <w:rsid w:val="00A678F8"/>
    <w:rsid w:val="00A67A55"/>
    <w:rsid w:val="00A700A0"/>
    <w:rsid w:val="00A703E6"/>
    <w:rsid w:val="00A7124F"/>
    <w:rsid w:val="00A71341"/>
    <w:rsid w:val="00A71353"/>
    <w:rsid w:val="00A71455"/>
    <w:rsid w:val="00A71CED"/>
    <w:rsid w:val="00A71FBE"/>
    <w:rsid w:val="00A722ED"/>
    <w:rsid w:val="00A722F4"/>
    <w:rsid w:val="00A72558"/>
    <w:rsid w:val="00A7259F"/>
    <w:rsid w:val="00A72798"/>
    <w:rsid w:val="00A72E94"/>
    <w:rsid w:val="00A7303C"/>
    <w:rsid w:val="00A7312E"/>
    <w:rsid w:val="00A733E7"/>
    <w:rsid w:val="00A73417"/>
    <w:rsid w:val="00A735AA"/>
    <w:rsid w:val="00A73843"/>
    <w:rsid w:val="00A73A43"/>
    <w:rsid w:val="00A73D55"/>
    <w:rsid w:val="00A73DE5"/>
    <w:rsid w:val="00A74110"/>
    <w:rsid w:val="00A7434F"/>
    <w:rsid w:val="00A74467"/>
    <w:rsid w:val="00A74791"/>
    <w:rsid w:val="00A74C1D"/>
    <w:rsid w:val="00A75544"/>
    <w:rsid w:val="00A7575D"/>
    <w:rsid w:val="00A75C60"/>
    <w:rsid w:val="00A76564"/>
    <w:rsid w:val="00A7694F"/>
    <w:rsid w:val="00A76F54"/>
    <w:rsid w:val="00A774AA"/>
    <w:rsid w:val="00A77BAC"/>
    <w:rsid w:val="00A8015A"/>
    <w:rsid w:val="00A80412"/>
    <w:rsid w:val="00A8057B"/>
    <w:rsid w:val="00A80A1A"/>
    <w:rsid w:val="00A81356"/>
    <w:rsid w:val="00A818E9"/>
    <w:rsid w:val="00A82D56"/>
    <w:rsid w:val="00A83539"/>
    <w:rsid w:val="00A83838"/>
    <w:rsid w:val="00A841D7"/>
    <w:rsid w:val="00A846A7"/>
    <w:rsid w:val="00A84F98"/>
    <w:rsid w:val="00A850E2"/>
    <w:rsid w:val="00A8536A"/>
    <w:rsid w:val="00A859E1"/>
    <w:rsid w:val="00A8654A"/>
    <w:rsid w:val="00A875A9"/>
    <w:rsid w:val="00A87B68"/>
    <w:rsid w:val="00A87D94"/>
    <w:rsid w:val="00A87FF2"/>
    <w:rsid w:val="00A9048C"/>
    <w:rsid w:val="00A9078B"/>
    <w:rsid w:val="00A90F10"/>
    <w:rsid w:val="00A91477"/>
    <w:rsid w:val="00A91A00"/>
    <w:rsid w:val="00A91F18"/>
    <w:rsid w:val="00A9285C"/>
    <w:rsid w:val="00A92A9F"/>
    <w:rsid w:val="00A92AF7"/>
    <w:rsid w:val="00A92F6A"/>
    <w:rsid w:val="00A93711"/>
    <w:rsid w:val="00A93836"/>
    <w:rsid w:val="00A9384C"/>
    <w:rsid w:val="00A93979"/>
    <w:rsid w:val="00A93A76"/>
    <w:rsid w:val="00A9406C"/>
    <w:rsid w:val="00A942AE"/>
    <w:rsid w:val="00A943D8"/>
    <w:rsid w:val="00A94724"/>
    <w:rsid w:val="00A94F4D"/>
    <w:rsid w:val="00A95144"/>
    <w:rsid w:val="00A9590E"/>
    <w:rsid w:val="00A95A40"/>
    <w:rsid w:val="00A95B95"/>
    <w:rsid w:val="00A961D2"/>
    <w:rsid w:val="00A961F9"/>
    <w:rsid w:val="00A96255"/>
    <w:rsid w:val="00A963A3"/>
    <w:rsid w:val="00A96E45"/>
    <w:rsid w:val="00A96F08"/>
    <w:rsid w:val="00A97032"/>
    <w:rsid w:val="00A97151"/>
    <w:rsid w:val="00A9748C"/>
    <w:rsid w:val="00A976D9"/>
    <w:rsid w:val="00A97EF2"/>
    <w:rsid w:val="00AA009F"/>
    <w:rsid w:val="00AA1C2E"/>
    <w:rsid w:val="00AA1F2D"/>
    <w:rsid w:val="00AA23D6"/>
    <w:rsid w:val="00AA249D"/>
    <w:rsid w:val="00AA2583"/>
    <w:rsid w:val="00AA2587"/>
    <w:rsid w:val="00AA27FF"/>
    <w:rsid w:val="00AA3031"/>
    <w:rsid w:val="00AA325F"/>
    <w:rsid w:val="00AA3803"/>
    <w:rsid w:val="00AA3BDB"/>
    <w:rsid w:val="00AA3D3A"/>
    <w:rsid w:val="00AA403D"/>
    <w:rsid w:val="00AA4524"/>
    <w:rsid w:val="00AA4777"/>
    <w:rsid w:val="00AA4828"/>
    <w:rsid w:val="00AA4F86"/>
    <w:rsid w:val="00AA54C5"/>
    <w:rsid w:val="00AA54FA"/>
    <w:rsid w:val="00AA55CA"/>
    <w:rsid w:val="00AA5C87"/>
    <w:rsid w:val="00AA6143"/>
    <w:rsid w:val="00AA6605"/>
    <w:rsid w:val="00AA66D6"/>
    <w:rsid w:val="00AA6767"/>
    <w:rsid w:val="00AA67EC"/>
    <w:rsid w:val="00AA6804"/>
    <w:rsid w:val="00AA6C2F"/>
    <w:rsid w:val="00AA753B"/>
    <w:rsid w:val="00AA76A3"/>
    <w:rsid w:val="00AA772F"/>
    <w:rsid w:val="00AA7C1E"/>
    <w:rsid w:val="00AB005D"/>
    <w:rsid w:val="00AB037D"/>
    <w:rsid w:val="00AB04F3"/>
    <w:rsid w:val="00AB0A83"/>
    <w:rsid w:val="00AB0B91"/>
    <w:rsid w:val="00AB0BA9"/>
    <w:rsid w:val="00AB0D75"/>
    <w:rsid w:val="00AB0F08"/>
    <w:rsid w:val="00AB12E4"/>
    <w:rsid w:val="00AB1AA8"/>
    <w:rsid w:val="00AB1C5D"/>
    <w:rsid w:val="00AB1C75"/>
    <w:rsid w:val="00AB2048"/>
    <w:rsid w:val="00AB20D5"/>
    <w:rsid w:val="00AB2134"/>
    <w:rsid w:val="00AB2AEC"/>
    <w:rsid w:val="00AB2E16"/>
    <w:rsid w:val="00AB2E7E"/>
    <w:rsid w:val="00AB3003"/>
    <w:rsid w:val="00AB31B2"/>
    <w:rsid w:val="00AB3579"/>
    <w:rsid w:val="00AB37EE"/>
    <w:rsid w:val="00AB3D79"/>
    <w:rsid w:val="00AB3E70"/>
    <w:rsid w:val="00AB4249"/>
    <w:rsid w:val="00AB464B"/>
    <w:rsid w:val="00AB4697"/>
    <w:rsid w:val="00AB46F7"/>
    <w:rsid w:val="00AB474E"/>
    <w:rsid w:val="00AB4C27"/>
    <w:rsid w:val="00AB4E4D"/>
    <w:rsid w:val="00AB505F"/>
    <w:rsid w:val="00AB51CF"/>
    <w:rsid w:val="00AB521E"/>
    <w:rsid w:val="00AB528B"/>
    <w:rsid w:val="00AB5611"/>
    <w:rsid w:val="00AB5894"/>
    <w:rsid w:val="00AB5A5C"/>
    <w:rsid w:val="00AB5BF5"/>
    <w:rsid w:val="00AB5C9E"/>
    <w:rsid w:val="00AB5F0E"/>
    <w:rsid w:val="00AB6404"/>
    <w:rsid w:val="00AB6456"/>
    <w:rsid w:val="00AB711E"/>
    <w:rsid w:val="00AB712F"/>
    <w:rsid w:val="00AB71D5"/>
    <w:rsid w:val="00AB74C6"/>
    <w:rsid w:val="00AB76E5"/>
    <w:rsid w:val="00AB77D8"/>
    <w:rsid w:val="00AC059C"/>
    <w:rsid w:val="00AC071A"/>
    <w:rsid w:val="00AC0CFF"/>
    <w:rsid w:val="00AC130B"/>
    <w:rsid w:val="00AC1EC6"/>
    <w:rsid w:val="00AC2181"/>
    <w:rsid w:val="00AC226B"/>
    <w:rsid w:val="00AC3296"/>
    <w:rsid w:val="00AC37AC"/>
    <w:rsid w:val="00AC386B"/>
    <w:rsid w:val="00AC3C46"/>
    <w:rsid w:val="00AC3D9D"/>
    <w:rsid w:val="00AC406E"/>
    <w:rsid w:val="00AC425F"/>
    <w:rsid w:val="00AC5196"/>
    <w:rsid w:val="00AC5494"/>
    <w:rsid w:val="00AC5A25"/>
    <w:rsid w:val="00AC5C04"/>
    <w:rsid w:val="00AC5DC2"/>
    <w:rsid w:val="00AC5F30"/>
    <w:rsid w:val="00AC6325"/>
    <w:rsid w:val="00AC6A2F"/>
    <w:rsid w:val="00AC6C28"/>
    <w:rsid w:val="00AC6E4B"/>
    <w:rsid w:val="00AC6EAA"/>
    <w:rsid w:val="00AC6FD3"/>
    <w:rsid w:val="00AC7108"/>
    <w:rsid w:val="00AC71EA"/>
    <w:rsid w:val="00AC74B9"/>
    <w:rsid w:val="00AC7FD8"/>
    <w:rsid w:val="00AC7FE2"/>
    <w:rsid w:val="00AD01D7"/>
    <w:rsid w:val="00AD0F8F"/>
    <w:rsid w:val="00AD116F"/>
    <w:rsid w:val="00AD16A4"/>
    <w:rsid w:val="00AD17A1"/>
    <w:rsid w:val="00AD296C"/>
    <w:rsid w:val="00AD2AF5"/>
    <w:rsid w:val="00AD2C85"/>
    <w:rsid w:val="00AD2CA3"/>
    <w:rsid w:val="00AD2CDE"/>
    <w:rsid w:val="00AD30DF"/>
    <w:rsid w:val="00AD341A"/>
    <w:rsid w:val="00AD34C6"/>
    <w:rsid w:val="00AD377D"/>
    <w:rsid w:val="00AD3A02"/>
    <w:rsid w:val="00AD3A50"/>
    <w:rsid w:val="00AD3BE2"/>
    <w:rsid w:val="00AD3E9A"/>
    <w:rsid w:val="00AD40A4"/>
    <w:rsid w:val="00AD418C"/>
    <w:rsid w:val="00AD4465"/>
    <w:rsid w:val="00AD47BE"/>
    <w:rsid w:val="00AD480F"/>
    <w:rsid w:val="00AD4FDD"/>
    <w:rsid w:val="00AD5026"/>
    <w:rsid w:val="00AD55DF"/>
    <w:rsid w:val="00AD5B0C"/>
    <w:rsid w:val="00AD5D7E"/>
    <w:rsid w:val="00AD5E41"/>
    <w:rsid w:val="00AD5ED0"/>
    <w:rsid w:val="00AD5EE3"/>
    <w:rsid w:val="00AD6270"/>
    <w:rsid w:val="00AD6A15"/>
    <w:rsid w:val="00AD6A1A"/>
    <w:rsid w:val="00AD6BB3"/>
    <w:rsid w:val="00AD76E2"/>
    <w:rsid w:val="00AD7898"/>
    <w:rsid w:val="00AD7958"/>
    <w:rsid w:val="00AD7D78"/>
    <w:rsid w:val="00AD7E40"/>
    <w:rsid w:val="00AD7FC4"/>
    <w:rsid w:val="00AE0471"/>
    <w:rsid w:val="00AE0C55"/>
    <w:rsid w:val="00AE0C5D"/>
    <w:rsid w:val="00AE0E6D"/>
    <w:rsid w:val="00AE1043"/>
    <w:rsid w:val="00AE14CB"/>
    <w:rsid w:val="00AE2179"/>
    <w:rsid w:val="00AE21E6"/>
    <w:rsid w:val="00AE22A1"/>
    <w:rsid w:val="00AE2730"/>
    <w:rsid w:val="00AE28A9"/>
    <w:rsid w:val="00AE2B8B"/>
    <w:rsid w:val="00AE2C55"/>
    <w:rsid w:val="00AE2F58"/>
    <w:rsid w:val="00AE30CD"/>
    <w:rsid w:val="00AE31ED"/>
    <w:rsid w:val="00AE34FD"/>
    <w:rsid w:val="00AE3839"/>
    <w:rsid w:val="00AE3CC1"/>
    <w:rsid w:val="00AE3DE9"/>
    <w:rsid w:val="00AE453E"/>
    <w:rsid w:val="00AE461E"/>
    <w:rsid w:val="00AE4D18"/>
    <w:rsid w:val="00AE4E30"/>
    <w:rsid w:val="00AE5139"/>
    <w:rsid w:val="00AE5188"/>
    <w:rsid w:val="00AE56D6"/>
    <w:rsid w:val="00AE59E5"/>
    <w:rsid w:val="00AE5CA1"/>
    <w:rsid w:val="00AE664F"/>
    <w:rsid w:val="00AE6C11"/>
    <w:rsid w:val="00AE70BF"/>
    <w:rsid w:val="00AE7400"/>
    <w:rsid w:val="00AE7D41"/>
    <w:rsid w:val="00AF0307"/>
    <w:rsid w:val="00AF0B0B"/>
    <w:rsid w:val="00AF1BEF"/>
    <w:rsid w:val="00AF1CCA"/>
    <w:rsid w:val="00AF2177"/>
    <w:rsid w:val="00AF2238"/>
    <w:rsid w:val="00AF244B"/>
    <w:rsid w:val="00AF25E7"/>
    <w:rsid w:val="00AF2B20"/>
    <w:rsid w:val="00AF2C87"/>
    <w:rsid w:val="00AF3248"/>
    <w:rsid w:val="00AF35EA"/>
    <w:rsid w:val="00AF3790"/>
    <w:rsid w:val="00AF40C8"/>
    <w:rsid w:val="00AF47B8"/>
    <w:rsid w:val="00AF49A8"/>
    <w:rsid w:val="00AF49FF"/>
    <w:rsid w:val="00AF4A4E"/>
    <w:rsid w:val="00AF5772"/>
    <w:rsid w:val="00AF5879"/>
    <w:rsid w:val="00AF5DC8"/>
    <w:rsid w:val="00AF61DD"/>
    <w:rsid w:val="00AF63C0"/>
    <w:rsid w:val="00AF63D3"/>
    <w:rsid w:val="00AF6481"/>
    <w:rsid w:val="00AF6D6C"/>
    <w:rsid w:val="00AF742D"/>
    <w:rsid w:val="00AF7C5B"/>
    <w:rsid w:val="00B00204"/>
    <w:rsid w:val="00B0115F"/>
    <w:rsid w:val="00B011D2"/>
    <w:rsid w:val="00B01560"/>
    <w:rsid w:val="00B02F9E"/>
    <w:rsid w:val="00B03360"/>
    <w:rsid w:val="00B037D4"/>
    <w:rsid w:val="00B03A05"/>
    <w:rsid w:val="00B04423"/>
    <w:rsid w:val="00B04E65"/>
    <w:rsid w:val="00B05AC7"/>
    <w:rsid w:val="00B068A8"/>
    <w:rsid w:val="00B068F7"/>
    <w:rsid w:val="00B069D7"/>
    <w:rsid w:val="00B06B57"/>
    <w:rsid w:val="00B07003"/>
    <w:rsid w:val="00B07B86"/>
    <w:rsid w:val="00B07D86"/>
    <w:rsid w:val="00B105A5"/>
    <w:rsid w:val="00B10EEF"/>
    <w:rsid w:val="00B10FB4"/>
    <w:rsid w:val="00B11118"/>
    <w:rsid w:val="00B115A0"/>
    <w:rsid w:val="00B11670"/>
    <w:rsid w:val="00B11A25"/>
    <w:rsid w:val="00B11B52"/>
    <w:rsid w:val="00B11F39"/>
    <w:rsid w:val="00B12669"/>
    <w:rsid w:val="00B1294F"/>
    <w:rsid w:val="00B131D3"/>
    <w:rsid w:val="00B139A0"/>
    <w:rsid w:val="00B15068"/>
    <w:rsid w:val="00B1571A"/>
    <w:rsid w:val="00B15A6F"/>
    <w:rsid w:val="00B15B73"/>
    <w:rsid w:val="00B15DE9"/>
    <w:rsid w:val="00B15F70"/>
    <w:rsid w:val="00B1630E"/>
    <w:rsid w:val="00B16461"/>
    <w:rsid w:val="00B16759"/>
    <w:rsid w:val="00B16D4D"/>
    <w:rsid w:val="00B16E8C"/>
    <w:rsid w:val="00B171D8"/>
    <w:rsid w:val="00B17832"/>
    <w:rsid w:val="00B17B64"/>
    <w:rsid w:val="00B17F49"/>
    <w:rsid w:val="00B20B98"/>
    <w:rsid w:val="00B20F5A"/>
    <w:rsid w:val="00B21045"/>
    <w:rsid w:val="00B214B6"/>
    <w:rsid w:val="00B21547"/>
    <w:rsid w:val="00B21AEE"/>
    <w:rsid w:val="00B2230E"/>
    <w:rsid w:val="00B22A86"/>
    <w:rsid w:val="00B235F9"/>
    <w:rsid w:val="00B24102"/>
    <w:rsid w:val="00B241AF"/>
    <w:rsid w:val="00B244F2"/>
    <w:rsid w:val="00B24845"/>
    <w:rsid w:val="00B24918"/>
    <w:rsid w:val="00B24A0A"/>
    <w:rsid w:val="00B24C37"/>
    <w:rsid w:val="00B24D17"/>
    <w:rsid w:val="00B24F06"/>
    <w:rsid w:val="00B25831"/>
    <w:rsid w:val="00B2591A"/>
    <w:rsid w:val="00B259F3"/>
    <w:rsid w:val="00B25A3E"/>
    <w:rsid w:val="00B25EC8"/>
    <w:rsid w:val="00B26942"/>
    <w:rsid w:val="00B26F03"/>
    <w:rsid w:val="00B27341"/>
    <w:rsid w:val="00B2767D"/>
    <w:rsid w:val="00B27AC8"/>
    <w:rsid w:val="00B27C99"/>
    <w:rsid w:val="00B27CB5"/>
    <w:rsid w:val="00B3097A"/>
    <w:rsid w:val="00B31042"/>
    <w:rsid w:val="00B31312"/>
    <w:rsid w:val="00B316DA"/>
    <w:rsid w:val="00B31AC4"/>
    <w:rsid w:val="00B31C4E"/>
    <w:rsid w:val="00B31D6A"/>
    <w:rsid w:val="00B31DDD"/>
    <w:rsid w:val="00B32274"/>
    <w:rsid w:val="00B32436"/>
    <w:rsid w:val="00B328AB"/>
    <w:rsid w:val="00B329B3"/>
    <w:rsid w:val="00B32C32"/>
    <w:rsid w:val="00B32F91"/>
    <w:rsid w:val="00B32FD0"/>
    <w:rsid w:val="00B331A2"/>
    <w:rsid w:val="00B331F9"/>
    <w:rsid w:val="00B3385A"/>
    <w:rsid w:val="00B33918"/>
    <w:rsid w:val="00B33AD5"/>
    <w:rsid w:val="00B33E83"/>
    <w:rsid w:val="00B33F38"/>
    <w:rsid w:val="00B34389"/>
    <w:rsid w:val="00B34759"/>
    <w:rsid w:val="00B34C19"/>
    <w:rsid w:val="00B34FF4"/>
    <w:rsid w:val="00B3536C"/>
    <w:rsid w:val="00B35F44"/>
    <w:rsid w:val="00B3689E"/>
    <w:rsid w:val="00B36CFD"/>
    <w:rsid w:val="00B370A7"/>
    <w:rsid w:val="00B37146"/>
    <w:rsid w:val="00B37270"/>
    <w:rsid w:val="00B37585"/>
    <w:rsid w:val="00B375D9"/>
    <w:rsid w:val="00B375F2"/>
    <w:rsid w:val="00B3784D"/>
    <w:rsid w:val="00B378E8"/>
    <w:rsid w:val="00B37A31"/>
    <w:rsid w:val="00B4060D"/>
    <w:rsid w:val="00B40B12"/>
    <w:rsid w:val="00B40D81"/>
    <w:rsid w:val="00B40FA2"/>
    <w:rsid w:val="00B416F0"/>
    <w:rsid w:val="00B41963"/>
    <w:rsid w:val="00B41FBA"/>
    <w:rsid w:val="00B423E8"/>
    <w:rsid w:val="00B42A83"/>
    <w:rsid w:val="00B4363C"/>
    <w:rsid w:val="00B439EB"/>
    <w:rsid w:val="00B43A4B"/>
    <w:rsid w:val="00B43B75"/>
    <w:rsid w:val="00B43FFF"/>
    <w:rsid w:val="00B442B0"/>
    <w:rsid w:val="00B445C4"/>
    <w:rsid w:val="00B446A9"/>
    <w:rsid w:val="00B446E0"/>
    <w:rsid w:val="00B44992"/>
    <w:rsid w:val="00B44C70"/>
    <w:rsid w:val="00B461CD"/>
    <w:rsid w:val="00B4649E"/>
    <w:rsid w:val="00B464DF"/>
    <w:rsid w:val="00B466A8"/>
    <w:rsid w:val="00B47765"/>
    <w:rsid w:val="00B4787A"/>
    <w:rsid w:val="00B47B45"/>
    <w:rsid w:val="00B50481"/>
    <w:rsid w:val="00B510CF"/>
    <w:rsid w:val="00B5157D"/>
    <w:rsid w:val="00B51E68"/>
    <w:rsid w:val="00B52895"/>
    <w:rsid w:val="00B529DD"/>
    <w:rsid w:val="00B52DDC"/>
    <w:rsid w:val="00B53057"/>
    <w:rsid w:val="00B54978"/>
    <w:rsid w:val="00B54B48"/>
    <w:rsid w:val="00B54B5D"/>
    <w:rsid w:val="00B54B74"/>
    <w:rsid w:val="00B552C4"/>
    <w:rsid w:val="00B55471"/>
    <w:rsid w:val="00B555F4"/>
    <w:rsid w:val="00B55870"/>
    <w:rsid w:val="00B55D72"/>
    <w:rsid w:val="00B569B9"/>
    <w:rsid w:val="00B56A3A"/>
    <w:rsid w:val="00B56F32"/>
    <w:rsid w:val="00B57138"/>
    <w:rsid w:val="00B571AD"/>
    <w:rsid w:val="00B60BEA"/>
    <w:rsid w:val="00B615A5"/>
    <w:rsid w:val="00B61952"/>
    <w:rsid w:val="00B61DB1"/>
    <w:rsid w:val="00B61F43"/>
    <w:rsid w:val="00B62249"/>
    <w:rsid w:val="00B62C24"/>
    <w:rsid w:val="00B63A6E"/>
    <w:rsid w:val="00B63B72"/>
    <w:rsid w:val="00B6425B"/>
    <w:rsid w:val="00B6441A"/>
    <w:rsid w:val="00B64FC2"/>
    <w:rsid w:val="00B65059"/>
    <w:rsid w:val="00B65284"/>
    <w:rsid w:val="00B65704"/>
    <w:rsid w:val="00B658AC"/>
    <w:rsid w:val="00B65BD2"/>
    <w:rsid w:val="00B661C6"/>
    <w:rsid w:val="00B666D7"/>
    <w:rsid w:val="00B668D2"/>
    <w:rsid w:val="00B66A61"/>
    <w:rsid w:val="00B66F89"/>
    <w:rsid w:val="00B671B2"/>
    <w:rsid w:val="00B7009B"/>
    <w:rsid w:val="00B7016C"/>
    <w:rsid w:val="00B70952"/>
    <w:rsid w:val="00B7099F"/>
    <w:rsid w:val="00B70CCF"/>
    <w:rsid w:val="00B70E80"/>
    <w:rsid w:val="00B7105A"/>
    <w:rsid w:val="00B71311"/>
    <w:rsid w:val="00B71455"/>
    <w:rsid w:val="00B71C1B"/>
    <w:rsid w:val="00B71F4E"/>
    <w:rsid w:val="00B72026"/>
    <w:rsid w:val="00B72A88"/>
    <w:rsid w:val="00B72DF3"/>
    <w:rsid w:val="00B73001"/>
    <w:rsid w:val="00B737F3"/>
    <w:rsid w:val="00B73D6A"/>
    <w:rsid w:val="00B73E03"/>
    <w:rsid w:val="00B740D1"/>
    <w:rsid w:val="00B74926"/>
    <w:rsid w:val="00B74C83"/>
    <w:rsid w:val="00B75CD4"/>
    <w:rsid w:val="00B75CED"/>
    <w:rsid w:val="00B75F6E"/>
    <w:rsid w:val="00B764C8"/>
    <w:rsid w:val="00B76B3F"/>
    <w:rsid w:val="00B770BB"/>
    <w:rsid w:val="00B773EC"/>
    <w:rsid w:val="00B77604"/>
    <w:rsid w:val="00B77907"/>
    <w:rsid w:val="00B80566"/>
    <w:rsid w:val="00B809C6"/>
    <w:rsid w:val="00B80D88"/>
    <w:rsid w:val="00B80D94"/>
    <w:rsid w:val="00B814C9"/>
    <w:rsid w:val="00B81FBD"/>
    <w:rsid w:val="00B82263"/>
    <w:rsid w:val="00B822F6"/>
    <w:rsid w:val="00B82A5B"/>
    <w:rsid w:val="00B839F2"/>
    <w:rsid w:val="00B841F4"/>
    <w:rsid w:val="00B84381"/>
    <w:rsid w:val="00B84EC5"/>
    <w:rsid w:val="00B851F0"/>
    <w:rsid w:val="00B85248"/>
    <w:rsid w:val="00B85250"/>
    <w:rsid w:val="00B85351"/>
    <w:rsid w:val="00B85631"/>
    <w:rsid w:val="00B856CE"/>
    <w:rsid w:val="00B85D97"/>
    <w:rsid w:val="00B85F5D"/>
    <w:rsid w:val="00B86457"/>
    <w:rsid w:val="00B86B11"/>
    <w:rsid w:val="00B87443"/>
    <w:rsid w:val="00B877DF"/>
    <w:rsid w:val="00B87891"/>
    <w:rsid w:val="00B87B89"/>
    <w:rsid w:val="00B87BCB"/>
    <w:rsid w:val="00B87C8E"/>
    <w:rsid w:val="00B87CEC"/>
    <w:rsid w:val="00B9048F"/>
    <w:rsid w:val="00B90957"/>
    <w:rsid w:val="00B909D8"/>
    <w:rsid w:val="00B90CD7"/>
    <w:rsid w:val="00B91068"/>
    <w:rsid w:val="00B911B6"/>
    <w:rsid w:val="00B9145D"/>
    <w:rsid w:val="00B91560"/>
    <w:rsid w:val="00B91754"/>
    <w:rsid w:val="00B91D8D"/>
    <w:rsid w:val="00B91DA4"/>
    <w:rsid w:val="00B92061"/>
    <w:rsid w:val="00B9290E"/>
    <w:rsid w:val="00B929E3"/>
    <w:rsid w:val="00B92E27"/>
    <w:rsid w:val="00B92FC8"/>
    <w:rsid w:val="00B934C5"/>
    <w:rsid w:val="00B9365D"/>
    <w:rsid w:val="00B9368E"/>
    <w:rsid w:val="00B9371F"/>
    <w:rsid w:val="00B93AFF"/>
    <w:rsid w:val="00B94424"/>
    <w:rsid w:val="00B946CC"/>
    <w:rsid w:val="00B94BF1"/>
    <w:rsid w:val="00B953A5"/>
    <w:rsid w:val="00B9552A"/>
    <w:rsid w:val="00B95675"/>
    <w:rsid w:val="00B95F7A"/>
    <w:rsid w:val="00B95FC5"/>
    <w:rsid w:val="00B9631A"/>
    <w:rsid w:val="00B96650"/>
    <w:rsid w:val="00B96BA0"/>
    <w:rsid w:val="00B97087"/>
    <w:rsid w:val="00B975E6"/>
    <w:rsid w:val="00B97CBF"/>
    <w:rsid w:val="00BA0317"/>
    <w:rsid w:val="00BA031F"/>
    <w:rsid w:val="00BA074E"/>
    <w:rsid w:val="00BA08B8"/>
    <w:rsid w:val="00BA10B0"/>
    <w:rsid w:val="00BA1C8D"/>
    <w:rsid w:val="00BA201A"/>
    <w:rsid w:val="00BA22F5"/>
    <w:rsid w:val="00BA29AE"/>
    <w:rsid w:val="00BA2A5A"/>
    <w:rsid w:val="00BA2AC6"/>
    <w:rsid w:val="00BA34BB"/>
    <w:rsid w:val="00BA3516"/>
    <w:rsid w:val="00BA3AB3"/>
    <w:rsid w:val="00BA3B63"/>
    <w:rsid w:val="00BA3D03"/>
    <w:rsid w:val="00BA429F"/>
    <w:rsid w:val="00BA451C"/>
    <w:rsid w:val="00BA4DD2"/>
    <w:rsid w:val="00BA4EC0"/>
    <w:rsid w:val="00BA5406"/>
    <w:rsid w:val="00BA5E5C"/>
    <w:rsid w:val="00BA6809"/>
    <w:rsid w:val="00BA771A"/>
    <w:rsid w:val="00BA7CC2"/>
    <w:rsid w:val="00BA7D25"/>
    <w:rsid w:val="00BA7E04"/>
    <w:rsid w:val="00BB0AF4"/>
    <w:rsid w:val="00BB0BF4"/>
    <w:rsid w:val="00BB0C01"/>
    <w:rsid w:val="00BB103E"/>
    <w:rsid w:val="00BB11F4"/>
    <w:rsid w:val="00BB15E4"/>
    <w:rsid w:val="00BB1806"/>
    <w:rsid w:val="00BB1856"/>
    <w:rsid w:val="00BB1A6F"/>
    <w:rsid w:val="00BB1B88"/>
    <w:rsid w:val="00BB2497"/>
    <w:rsid w:val="00BB2AF5"/>
    <w:rsid w:val="00BB39B3"/>
    <w:rsid w:val="00BB3E00"/>
    <w:rsid w:val="00BB4553"/>
    <w:rsid w:val="00BB496B"/>
    <w:rsid w:val="00BB50A1"/>
    <w:rsid w:val="00BB526A"/>
    <w:rsid w:val="00BB54D7"/>
    <w:rsid w:val="00BB69BE"/>
    <w:rsid w:val="00BB6AE3"/>
    <w:rsid w:val="00BB6F96"/>
    <w:rsid w:val="00BB7153"/>
    <w:rsid w:val="00BB74E2"/>
    <w:rsid w:val="00BB7573"/>
    <w:rsid w:val="00BC07C0"/>
    <w:rsid w:val="00BC09CA"/>
    <w:rsid w:val="00BC0F83"/>
    <w:rsid w:val="00BC1145"/>
    <w:rsid w:val="00BC1213"/>
    <w:rsid w:val="00BC12B3"/>
    <w:rsid w:val="00BC1505"/>
    <w:rsid w:val="00BC1EC1"/>
    <w:rsid w:val="00BC22BC"/>
    <w:rsid w:val="00BC2312"/>
    <w:rsid w:val="00BC263A"/>
    <w:rsid w:val="00BC289B"/>
    <w:rsid w:val="00BC2EB3"/>
    <w:rsid w:val="00BC30DB"/>
    <w:rsid w:val="00BC35A1"/>
    <w:rsid w:val="00BC380B"/>
    <w:rsid w:val="00BC39B6"/>
    <w:rsid w:val="00BC3A97"/>
    <w:rsid w:val="00BC47A4"/>
    <w:rsid w:val="00BC4E4A"/>
    <w:rsid w:val="00BC4E7A"/>
    <w:rsid w:val="00BC5292"/>
    <w:rsid w:val="00BC5555"/>
    <w:rsid w:val="00BC5872"/>
    <w:rsid w:val="00BC5C03"/>
    <w:rsid w:val="00BC5CBB"/>
    <w:rsid w:val="00BC7417"/>
    <w:rsid w:val="00BC7E13"/>
    <w:rsid w:val="00BC7FF0"/>
    <w:rsid w:val="00BD011F"/>
    <w:rsid w:val="00BD0B9F"/>
    <w:rsid w:val="00BD0C1D"/>
    <w:rsid w:val="00BD0EEB"/>
    <w:rsid w:val="00BD173B"/>
    <w:rsid w:val="00BD19DE"/>
    <w:rsid w:val="00BD1C94"/>
    <w:rsid w:val="00BD29A3"/>
    <w:rsid w:val="00BD2D3D"/>
    <w:rsid w:val="00BD3220"/>
    <w:rsid w:val="00BD39B8"/>
    <w:rsid w:val="00BD3B47"/>
    <w:rsid w:val="00BD3DD0"/>
    <w:rsid w:val="00BD406C"/>
    <w:rsid w:val="00BD4CB5"/>
    <w:rsid w:val="00BD54DC"/>
    <w:rsid w:val="00BD5556"/>
    <w:rsid w:val="00BD5630"/>
    <w:rsid w:val="00BD5885"/>
    <w:rsid w:val="00BD5936"/>
    <w:rsid w:val="00BD59E8"/>
    <w:rsid w:val="00BD6112"/>
    <w:rsid w:val="00BD65C8"/>
    <w:rsid w:val="00BD6844"/>
    <w:rsid w:val="00BD69E5"/>
    <w:rsid w:val="00BD7158"/>
    <w:rsid w:val="00BD7606"/>
    <w:rsid w:val="00BD7758"/>
    <w:rsid w:val="00BD7E5D"/>
    <w:rsid w:val="00BE0399"/>
    <w:rsid w:val="00BE092C"/>
    <w:rsid w:val="00BE12F7"/>
    <w:rsid w:val="00BE163B"/>
    <w:rsid w:val="00BE1982"/>
    <w:rsid w:val="00BE1ACB"/>
    <w:rsid w:val="00BE1FDB"/>
    <w:rsid w:val="00BE219B"/>
    <w:rsid w:val="00BE2BAA"/>
    <w:rsid w:val="00BE306C"/>
    <w:rsid w:val="00BE38C2"/>
    <w:rsid w:val="00BE3CA2"/>
    <w:rsid w:val="00BE3F7A"/>
    <w:rsid w:val="00BE41CA"/>
    <w:rsid w:val="00BE43CB"/>
    <w:rsid w:val="00BE45B1"/>
    <w:rsid w:val="00BE54AE"/>
    <w:rsid w:val="00BE5506"/>
    <w:rsid w:val="00BE59A1"/>
    <w:rsid w:val="00BE686C"/>
    <w:rsid w:val="00BE68BB"/>
    <w:rsid w:val="00BE7289"/>
    <w:rsid w:val="00BE78F4"/>
    <w:rsid w:val="00BF005B"/>
    <w:rsid w:val="00BF0143"/>
    <w:rsid w:val="00BF07F2"/>
    <w:rsid w:val="00BF0A81"/>
    <w:rsid w:val="00BF0AEA"/>
    <w:rsid w:val="00BF0D51"/>
    <w:rsid w:val="00BF0E74"/>
    <w:rsid w:val="00BF0FCA"/>
    <w:rsid w:val="00BF167D"/>
    <w:rsid w:val="00BF1AAA"/>
    <w:rsid w:val="00BF1C5E"/>
    <w:rsid w:val="00BF21CD"/>
    <w:rsid w:val="00BF2479"/>
    <w:rsid w:val="00BF27E9"/>
    <w:rsid w:val="00BF284F"/>
    <w:rsid w:val="00BF2CE4"/>
    <w:rsid w:val="00BF3505"/>
    <w:rsid w:val="00BF365B"/>
    <w:rsid w:val="00BF3A34"/>
    <w:rsid w:val="00BF3E75"/>
    <w:rsid w:val="00BF3F1C"/>
    <w:rsid w:val="00BF3FA2"/>
    <w:rsid w:val="00BF424B"/>
    <w:rsid w:val="00BF5242"/>
    <w:rsid w:val="00BF5518"/>
    <w:rsid w:val="00BF5CBE"/>
    <w:rsid w:val="00BF60DB"/>
    <w:rsid w:val="00BF61AB"/>
    <w:rsid w:val="00BF6376"/>
    <w:rsid w:val="00BF6471"/>
    <w:rsid w:val="00BF653A"/>
    <w:rsid w:val="00BF6CEC"/>
    <w:rsid w:val="00BF6FB2"/>
    <w:rsid w:val="00BF715E"/>
    <w:rsid w:val="00BF736D"/>
    <w:rsid w:val="00BF744E"/>
    <w:rsid w:val="00C0007C"/>
    <w:rsid w:val="00C00601"/>
    <w:rsid w:val="00C00830"/>
    <w:rsid w:val="00C00D0E"/>
    <w:rsid w:val="00C00F24"/>
    <w:rsid w:val="00C01093"/>
    <w:rsid w:val="00C01526"/>
    <w:rsid w:val="00C015BF"/>
    <w:rsid w:val="00C01685"/>
    <w:rsid w:val="00C01A84"/>
    <w:rsid w:val="00C02E82"/>
    <w:rsid w:val="00C03364"/>
    <w:rsid w:val="00C03440"/>
    <w:rsid w:val="00C03499"/>
    <w:rsid w:val="00C03F68"/>
    <w:rsid w:val="00C044C9"/>
    <w:rsid w:val="00C048B2"/>
    <w:rsid w:val="00C05099"/>
    <w:rsid w:val="00C052B5"/>
    <w:rsid w:val="00C054EC"/>
    <w:rsid w:val="00C05941"/>
    <w:rsid w:val="00C05BCD"/>
    <w:rsid w:val="00C06400"/>
    <w:rsid w:val="00C0671C"/>
    <w:rsid w:val="00C0675F"/>
    <w:rsid w:val="00C068CC"/>
    <w:rsid w:val="00C06A90"/>
    <w:rsid w:val="00C06E9C"/>
    <w:rsid w:val="00C0704C"/>
    <w:rsid w:val="00C104D5"/>
    <w:rsid w:val="00C10550"/>
    <w:rsid w:val="00C10C51"/>
    <w:rsid w:val="00C10FE0"/>
    <w:rsid w:val="00C11801"/>
    <w:rsid w:val="00C11B8B"/>
    <w:rsid w:val="00C11BD2"/>
    <w:rsid w:val="00C11C7C"/>
    <w:rsid w:val="00C12177"/>
    <w:rsid w:val="00C12DE1"/>
    <w:rsid w:val="00C1326A"/>
    <w:rsid w:val="00C135FA"/>
    <w:rsid w:val="00C136FB"/>
    <w:rsid w:val="00C1398B"/>
    <w:rsid w:val="00C141C3"/>
    <w:rsid w:val="00C146F0"/>
    <w:rsid w:val="00C14A64"/>
    <w:rsid w:val="00C15147"/>
    <w:rsid w:val="00C15286"/>
    <w:rsid w:val="00C158B7"/>
    <w:rsid w:val="00C15CAA"/>
    <w:rsid w:val="00C15E7B"/>
    <w:rsid w:val="00C16C7B"/>
    <w:rsid w:val="00C17497"/>
    <w:rsid w:val="00C1760F"/>
    <w:rsid w:val="00C17675"/>
    <w:rsid w:val="00C17991"/>
    <w:rsid w:val="00C17A88"/>
    <w:rsid w:val="00C206CB"/>
    <w:rsid w:val="00C20824"/>
    <w:rsid w:val="00C20D74"/>
    <w:rsid w:val="00C210C9"/>
    <w:rsid w:val="00C218E4"/>
    <w:rsid w:val="00C21D4A"/>
    <w:rsid w:val="00C21E86"/>
    <w:rsid w:val="00C21FC9"/>
    <w:rsid w:val="00C221E2"/>
    <w:rsid w:val="00C23299"/>
    <w:rsid w:val="00C232D7"/>
    <w:rsid w:val="00C2345B"/>
    <w:rsid w:val="00C23EC9"/>
    <w:rsid w:val="00C24BB7"/>
    <w:rsid w:val="00C24D96"/>
    <w:rsid w:val="00C2534D"/>
    <w:rsid w:val="00C25526"/>
    <w:rsid w:val="00C25A62"/>
    <w:rsid w:val="00C25C24"/>
    <w:rsid w:val="00C25EFD"/>
    <w:rsid w:val="00C265F2"/>
    <w:rsid w:val="00C26BE2"/>
    <w:rsid w:val="00C2702B"/>
    <w:rsid w:val="00C27739"/>
    <w:rsid w:val="00C2774D"/>
    <w:rsid w:val="00C27E0C"/>
    <w:rsid w:val="00C30114"/>
    <w:rsid w:val="00C301D1"/>
    <w:rsid w:val="00C30392"/>
    <w:rsid w:val="00C30688"/>
    <w:rsid w:val="00C30805"/>
    <w:rsid w:val="00C30857"/>
    <w:rsid w:val="00C30A56"/>
    <w:rsid w:val="00C31148"/>
    <w:rsid w:val="00C312C6"/>
    <w:rsid w:val="00C316FE"/>
    <w:rsid w:val="00C31A41"/>
    <w:rsid w:val="00C31B7E"/>
    <w:rsid w:val="00C321EE"/>
    <w:rsid w:val="00C32CAA"/>
    <w:rsid w:val="00C32EA8"/>
    <w:rsid w:val="00C33297"/>
    <w:rsid w:val="00C333CE"/>
    <w:rsid w:val="00C3342E"/>
    <w:rsid w:val="00C33C7E"/>
    <w:rsid w:val="00C3453E"/>
    <w:rsid w:val="00C348C1"/>
    <w:rsid w:val="00C34B84"/>
    <w:rsid w:val="00C35165"/>
    <w:rsid w:val="00C35187"/>
    <w:rsid w:val="00C352B2"/>
    <w:rsid w:val="00C352DB"/>
    <w:rsid w:val="00C3536C"/>
    <w:rsid w:val="00C35411"/>
    <w:rsid w:val="00C35807"/>
    <w:rsid w:val="00C3658B"/>
    <w:rsid w:val="00C36882"/>
    <w:rsid w:val="00C36C54"/>
    <w:rsid w:val="00C373DD"/>
    <w:rsid w:val="00C37A58"/>
    <w:rsid w:val="00C37A82"/>
    <w:rsid w:val="00C4011E"/>
    <w:rsid w:val="00C40679"/>
    <w:rsid w:val="00C41229"/>
    <w:rsid w:val="00C42061"/>
    <w:rsid w:val="00C42176"/>
    <w:rsid w:val="00C428DC"/>
    <w:rsid w:val="00C42A17"/>
    <w:rsid w:val="00C42BD9"/>
    <w:rsid w:val="00C43ACA"/>
    <w:rsid w:val="00C43B46"/>
    <w:rsid w:val="00C43CB1"/>
    <w:rsid w:val="00C44135"/>
    <w:rsid w:val="00C443B3"/>
    <w:rsid w:val="00C4447E"/>
    <w:rsid w:val="00C44DF7"/>
    <w:rsid w:val="00C44ECC"/>
    <w:rsid w:val="00C45007"/>
    <w:rsid w:val="00C457A0"/>
    <w:rsid w:val="00C4591E"/>
    <w:rsid w:val="00C45A72"/>
    <w:rsid w:val="00C45B3F"/>
    <w:rsid w:val="00C45E77"/>
    <w:rsid w:val="00C46798"/>
    <w:rsid w:val="00C4685F"/>
    <w:rsid w:val="00C46C06"/>
    <w:rsid w:val="00C474EE"/>
    <w:rsid w:val="00C4763C"/>
    <w:rsid w:val="00C47663"/>
    <w:rsid w:val="00C4773C"/>
    <w:rsid w:val="00C4781E"/>
    <w:rsid w:val="00C478F9"/>
    <w:rsid w:val="00C503E8"/>
    <w:rsid w:val="00C5149C"/>
    <w:rsid w:val="00C5175C"/>
    <w:rsid w:val="00C51FDA"/>
    <w:rsid w:val="00C521BD"/>
    <w:rsid w:val="00C52F50"/>
    <w:rsid w:val="00C5339B"/>
    <w:rsid w:val="00C53603"/>
    <w:rsid w:val="00C53851"/>
    <w:rsid w:val="00C53B9C"/>
    <w:rsid w:val="00C53BCC"/>
    <w:rsid w:val="00C53E01"/>
    <w:rsid w:val="00C546C7"/>
    <w:rsid w:val="00C55061"/>
    <w:rsid w:val="00C5542A"/>
    <w:rsid w:val="00C55F36"/>
    <w:rsid w:val="00C56113"/>
    <w:rsid w:val="00C5625F"/>
    <w:rsid w:val="00C56509"/>
    <w:rsid w:val="00C56DAA"/>
    <w:rsid w:val="00C56F8D"/>
    <w:rsid w:val="00C57B30"/>
    <w:rsid w:val="00C57BC3"/>
    <w:rsid w:val="00C603C8"/>
    <w:rsid w:val="00C6049A"/>
    <w:rsid w:val="00C607B4"/>
    <w:rsid w:val="00C60F92"/>
    <w:rsid w:val="00C612C2"/>
    <w:rsid w:val="00C61410"/>
    <w:rsid w:val="00C6159D"/>
    <w:rsid w:val="00C619EB"/>
    <w:rsid w:val="00C619FA"/>
    <w:rsid w:val="00C61FCA"/>
    <w:rsid w:val="00C61FD4"/>
    <w:rsid w:val="00C62626"/>
    <w:rsid w:val="00C62AC5"/>
    <w:rsid w:val="00C62C9E"/>
    <w:rsid w:val="00C63697"/>
    <w:rsid w:val="00C638CA"/>
    <w:rsid w:val="00C63969"/>
    <w:rsid w:val="00C63B02"/>
    <w:rsid w:val="00C64162"/>
    <w:rsid w:val="00C641B4"/>
    <w:rsid w:val="00C641BA"/>
    <w:rsid w:val="00C643F4"/>
    <w:rsid w:val="00C64A12"/>
    <w:rsid w:val="00C64B8A"/>
    <w:rsid w:val="00C64DA3"/>
    <w:rsid w:val="00C64F66"/>
    <w:rsid w:val="00C6500D"/>
    <w:rsid w:val="00C65515"/>
    <w:rsid w:val="00C65D15"/>
    <w:rsid w:val="00C65ED9"/>
    <w:rsid w:val="00C665D4"/>
    <w:rsid w:val="00C66904"/>
    <w:rsid w:val="00C66E35"/>
    <w:rsid w:val="00C671C4"/>
    <w:rsid w:val="00C679BC"/>
    <w:rsid w:val="00C67A02"/>
    <w:rsid w:val="00C67DC0"/>
    <w:rsid w:val="00C7064B"/>
    <w:rsid w:val="00C70957"/>
    <w:rsid w:val="00C71276"/>
    <w:rsid w:val="00C715FF"/>
    <w:rsid w:val="00C719B8"/>
    <w:rsid w:val="00C71E79"/>
    <w:rsid w:val="00C726A1"/>
    <w:rsid w:val="00C727F3"/>
    <w:rsid w:val="00C72A56"/>
    <w:rsid w:val="00C7311A"/>
    <w:rsid w:val="00C731B8"/>
    <w:rsid w:val="00C7352B"/>
    <w:rsid w:val="00C73AE2"/>
    <w:rsid w:val="00C73F5C"/>
    <w:rsid w:val="00C74032"/>
    <w:rsid w:val="00C74097"/>
    <w:rsid w:val="00C74582"/>
    <w:rsid w:val="00C745E2"/>
    <w:rsid w:val="00C74C1A"/>
    <w:rsid w:val="00C75019"/>
    <w:rsid w:val="00C753C8"/>
    <w:rsid w:val="00C75514"/>
    <w:rsid w:val="00C7568C"/>
    <w:rsid w:val="00C7581D"/>
    <w:rsid w:val="00C75B1F"/>
    <w:rsid w:val="00C75FBD"/>
    <w:rsid w:val="00C761F0"/>
    <w:rsid w:val="00C762BF"/>
    <w:rsid w:val="00C76800"/>
    <w:rsid w:val="00C770A5"/>
    <w:rsid w:val="00C77364"/>
    <w:rsid w:val="00C774D2"/>
    <w:rsid w:val="00C779FD"/>
    <w:rsid w:val="00C77C6E"/>
    <w:rsid w:val="00C77CB0"/>
    <w:rsid w:val="00C77F17"/>
    <w:rsid w:val="00C8006C"/>
    <w:rsid w:val="00C80C30"/>
    <w:rsid w:val="00C80CFA"/>
    <w:rsid w:val="00C80DA7"/>
    <w:rsid w:val="00C80E75"/>
    <w:rsid w:val="00C814FC"/>
    <w:rsid w:val="00C818B0"/>
    <w:rsid w:val="00C81935"/>
    <w:rsid w:val="00C8255D"/>
    <w:rsid w:val="00C82663"/>
    <w:rsid w:val="00C831A6"/>
    <w:rsid w:val="00C835C0"/>
    <w:rsid w:val="00C8366F"/>
    <w:rsid w:val="00C83732"/>
    <w:rsid w:val="00C84446"/>
    <w:rsid w:val="00C84495"/>
    <w:rsid w:val="00C8465C"/>
    <w:rsid w:val="00C84B0C"/>
    <w:rsid w:val="00C84B2B"/>
    <w:rsid w:val="00C84F20"/>
    <w:rsid w:val="00C85348"/>
    <w:rsid w:val="00C8539C"/>
    <w:rsid w:val="00C85462"/>
    <w:rsid w:val="00C8546A"/>
    <w:rsid w:val="00C85A77"/>
    <w:rsid w:val="00C860A6"/>
    <w:rsid w:val="00C86286"/>
    <w:rsid w:val="00C866FD"/>
    <w:rsid w:val="00C867D9"/>
    <w:rsid w:val="00C8690E"/>
    <w:rsid w:val="00C86E68"/>
    <w:rsid w:val="00C86F78"/>
    <w:rsid w:val="00C8715B"/>
    <w:rsid w:val="00C874DD"/>
    <w:rsid w:val="00C90031"/>
    <w:rsid w:val="00C901D8"/>
    <w:rsid w:val="00C90B45"/>
    <w:rsid w:val="00C9104B"/>
    <w:rsid w:val="00C91D6E"/>
    <w:rsid w:val="00C9204D"/>
    <w:rsid w:val="00C9227F"/>
    <w:rsid w:val="00C928CA"/>
    <w:rsid w:val="00C92A3E"/>
    <w:rsid w:val="00C92D3F"/>
    <w:rsid w:val="00C92DBB"/>
    <w:rsid w:val="00C932D7"/>
    <w:rsid w:val="00C93326"/>
    <w:rsid w:val="00C93C8E"/>
    <w:rsid w:val="00C93F8D"/>
    <w:rsid w:val="00C949E7"/>
    <w:rsid w:val="00C94DBE"/>
    <w:rsid w:val="00C94FDC"/>
    <w:rsid w:val="00C950C2"/>
    <w:rsid w:val="00C951BF"/>
    <w:rsid w:val="00C95438"/>
    <w:rsid w:val="00C95D24"/>
    <w:rsid w:val="00C9614F"/>
    <w:rsid w:val="00C966C6"/>
    <w:rsid w:val="00C967C4"/>
    <w:rsid w:val="00C96C62"/>
    <w:rsid w:val="00C96D9C"/>
    <w:rsid w:val="00C97149"/>
    <w:rsid w:val="00C971B7"/>
    <w:rsid w:val="00C973AD"/>
    <w:rsid w:val="00C97934"/>
    <w:rsid w:val="00CA07A9"/>
    <w:rsid w:val="00CA0F64"/>
    <w:rsid w:val="00CA1330"/>
    <w:rsid w:val="00CA142D"/>
    <w:rsid w:val="00CA14DA"/>
    <w:rsid w:val="00CA1957"/>
    <w:rsid w:val="00CA1E4C"/>
    <w:rsid w:val="00CA1E9F"/>
    <w:rsid w:val="00CA240F"/>
    <w:rsid w:val="00CA2AFC"/>
    <w:rsid w:val="00CA33E5"/>
    <w:rsid w:val="00CA3861"/>
    <w:rsid w:val="00CA3F80"/>
    <w:rsid w:val="00CA4300"/>
    <w:rsid w:val="00CA4339"/>
    <w:rsid w:val="00CA4534"/>
    <w:rsid w:val="00CA4947"/>
    <w:rsid w:val="00CA5200"/>
    <w:rsid w:val="00CA5492"/>
    <w:rsid w:val="00CA5595"/>
    <w:rsid w:val="00CA598A"/>
    <w:rsid w:val="00CA5AEA"/>
    <w:rsid w:val="00CA5E62"/>
    <w:rsid w:val="00CA5E9F"/>
    <w:rsid w:val="00CA5F70"/>
    <w:rsid w:val="00CA60DC"/>
    <w:rsid w:val="00CA6BDA"/>
    <w:rsid w:val="00CA6E33"/>
    <w:rsid w:val="00CA76D2"/>
    <w:rsid w:val="00CA7865"/>
    <w:rsid w:val="00CA7C52"/>
    <w:rsid w:val="00CB02F8"/>
    <w:rsid w:val="00CB136B"/>
    <w:rsid w:val="00CB183B"/>
    <w:rsid w:val="00CB1C9B"/>
    <w:rsid w:val="00CB1CF9"/>
    <w:rsid w:val="00CB2486"/>
    <w:rsid w:val="00CB2697"/>
    <w:rsid w:val="00CB2ACA"/>
    <w:rsid w:val="00CB2B50"/>
    <w:rsid w:val="00CB3557"/>
    <w:rsid w:val="00CB3AEE"/>
    <w:rsid w:val="00CB3B0C"/>
    <w:rsid w:val="00CB3B7D"/>
    <w:rsid w:val="00CB3ED7"/>
    <w:rsid w:val="00CB4235"/>
    <w:rsid w:val="00CB457E"/>
    <w:rsid w:val="00CB48BB"/>
    <w:rsid w:val="00CB4BA0"/>
    <w:rsid w:val="00CB4D05"/>
    <w:rsid w:val="00CB5260"/>
    <w:rsid w:val="00CB5682"/>
    <w:rsid w:val="00CB5E3B"/>
    <w:rsid w:val="00CB616C"/>
    <w:rsid w:val="00CB6651"/>
    <w:rsid w:val="00CB6CB2"/>
    <w:rsid w:val="00CB71C4"/>
    <w:rsid w:val="00CC00F3"/>
    <w:rsid w:val="00CC0194"/>
    <w:rsid w:val="00CC021F"/>
    <w:rsid w:val="00CC044E"/>
    <w:rsid w:val="00CC08C0"/>
    <w:rsid w:val="00CC0957"/>
    <w:rsid w:val="00CC09D4"/>
    <w:rsid w:val="00CC0B37"/>
    <w:rsid w:val="00CC0D99"/>
    <w:rsid w:val="00CC0F1A"/>
    <w:rsid w:val="00CC109D"/>
    <w:rsid w:val="00CC16FA"/>
    <w:rsid w:val="00CC1762"/>
    <w:rsid w:val="00CC195D"/>
    <w:rsid w:val="00CC25E8"/>
    <w:rsid w:val="00CC2710"/>
    <w:rsid w:val="00CC2BD4"/>
    <w:rsid w:val="00CC355A"/>
    <w:rsid w:val="00CC397E"/>
    <w:rsid w:val="00CC3B50"/>
    <w:rsid w:val="00CC3D0C"/>
    <w:rsid w:val="00CC426C"/>
    <w:rsid w:val="00CC4919"/>
    <w:rsid w:val="00CC52C9"/>
    <w:rsid w:val="00CC5314"/>
    <w:rsid w:val="00CC568E"/>
    <w:rsid w:val="00CC5EF1"/>
    <w:rsid w:val="00CC6223"/>
    <w:rsid w:val="00CC62C6"/>
    <w:rsid w:val="00CC63EB"/>
    <w:rsid w:val="00CC6715"/>
    <w:rsid w:val="00CC68A1"/>
    <w:rsid w:val="00CC69AB"/>
    <w:rsid w:val="00CC6A4C"/>
    <w:rsid w:val="00CC6F28"/>
    <w:rsid w:val="00CC7046"/>
    <w:rsid w:val="00CC70A4"/>
    <w:rsid w:val="00CC71F6"/>
    <w:rsid w:val="00CC76C4"/>
    <w:rsid w:val="00CC7CD8"/>
    <w:rsid w:val="00CD0573"/>
    <w:rsid w:val="00CD082F"/>
    <w:rsid w:val="00CD1C10"/>
    <w:rsid w:val="00CD1FB9"/>
    <w:rsid w:val="00CD2418"/>
    <w:rsid w:val="00CD2B49"/>
    <w:rsid w:val="00CD30FF"/>
    <w:rsid w:val="00CD34C2"/>
    <w:rsid w:val="00CD4001"/>
    <w:rsid w:val="00CD40C9"/>
    <w:rsid w:val="00CD435F"/>
    <w:rsid w:val="00CD44FB"/>
    <w:rsid w:val="00CD4F9A"/>
    <w:rsid w:val="00CD53AA"/>
    <w:rsid w:val="00CD5C8F"/>
    <w:rsid w:val="00CD5E3F"/>
    <w:rsid w:val="00CD626B"/>
    <w:rsid w:val="00CD6D13"/>
    <w:rsid w:val="00CD6FD5"/>
    <w:rsid w:val="00CD7878"/>
    <w:rsid w:val="00CD7BF1"/>
    <w:rsid w:val="00CD7C71"/>
    <w:rsid w:val="00CD7FD7"/>
    <w:rsid w:val="00CE02AA"/>
    <w:rsid w:val="00CE0364"/>
    <w:rsid w:val="00CE046C"/>
    <w:rsid w:val="00CE12E3"/>
    <w:rsid w:val="00CE13DD"/>
    <w:rsid w:val="00CE1525"/>
    <w:rsid w:val="00CE161B"/>
    <w:rsid w:val="00CE1E71"/>
    <w:rsid w:val="00CE27C4"/>
    <w:rsid w:val="00CE2A61"/>
    <w:rsid w:val="00CE2B89"/>
    <w:rsid w:val="00CE3018"/>
    <w:rsid w:val="00CE3424"/>
    <w:rsid w:val="00CE342C"/>
    <w:rsid w:val="00CE38C5"/>
    <w:rsid w:val="00CE3ACF"/>
    <w:rsid w:val="00CE40A5"/>
    <w:rsid w:val="00CE423C"/>
    <w:rsid w:val="00CE4879"/>
    <w:rsid w:val="00CE4EE0"/>
    <w:rsid w:val="00CE4F51"/>
    <w:rsid w:val="00CE500B"/>
    <w:rsid w:val="00CE531D"/>
    <w:rsid w:val="00CE59FF"/>
    <w:rsid w:val="00CE6123"/>
    <w:rsid w:val="00CE69A7"/>
    <w:rsid w:val="00CE6C75"/>
    <w:rsid w:val="00CE7499"/>
    <w:rsid w:val="00CE76B1"/>
    <w:rsid w:val="00CE7A63"/>
    <w:rsid w:val="00CF0000"/>
    <w:rsid w:val="00CF0281"/>
    <w:rsid w:val="00CF0802"/>
    <w:rsid w:val="00CF0D54"/>
    <w:rsid w:val="00CF15B1"/>
    <w:rsid w:val="00CF1736"/>
    <w:rsid w:val="00CF1F0F"/>
    <w:rsid w:val="00CF2299"/>
    <w:rsid w:val="00CF258C"/>
    <w:rsid w:val="00CF25F8"/>
    <w:rsid w:val="00CF26C1"/>
    <w:rsid w:val="00CF2798"/>
    <w:rsid w:val="00CF2ABB"/>
    <w:rsid w:val="00CF2C76"/>
    <w:rsid w:val="00CF2D2B"/>
    <w:rsid w:val="00CF2F2A"/>
    <w:rsid w:val="00CF342C"/>
    <w:rsid w:val="00CF396E"/>
    <w:rsid w:val="00CF4B1F"/>
    <w:rsid w:val="00CF4BCF"/>
    <w:rsid w:val="00CF5125"/>
    <w:rsid w:val="00CF5535"/>
    <w:rsid w:val="00CF55DD"/>
    <w:rsid w:val="00CF5B0D"/>
    <w:rsid w:val="00CF5C23"/>
    <w:rsid w:val="00CF6224"/>
    <w:rsid w:val="00CF66B2"/>
    <w:rsid w:val="00CF6CC0"/>
    <w:rsid w:val="00CF72A5"/>
    <w:rsid w:val="00CF745F"/>
    <w:rsid w:val="00CF7493"/>
    <w:rsid w:val="00CF7E56"/>
    <w:rsid w:val="00D0007E"/>
    <w:rsid w:val="00D00774"/>
    <w:rsid w:val="00D009F8"/>
    <w:rsid w:val="00D00F6C"/>
    <w:rsid w:val="00D00FE7"/>
    <w:rsid w:val="00D01C3E"/>
    <w:rsid w:val="00D01CC5"/>
    <w:rsid w:val="00D02275"/>
    <w:rsid w:val="00D02B62"/>
    <w:rsid w:val="00D02D31"/>
    <w:rsid w:val="00D02ED4"/>
    <w:rsid w:val="00D03042"/>
    <w:rsid w:val="00D03170"/>
    <w:rsid w:val="00D031CC"/>
    <w:rsid w:val="00D03215"/>
    <w:rsid w:val="00D035F0"/>
    <w:rsid w:val="00D03623"/>
    <w:rsid w:val="00D04B53"/>
    <w:rsid w:val="00D04B59"/>
    <w:rsid w:val="00D04C72"/>
    <w:rsid w:val="00D04DE0"/>
    <w:rsid w:val="00D05073"/>
    <w:rsid w:val="00D057C4"/>
    <w:rsid w:val="00D05B0C"/>
    <w:rsid w:val="00D05C9C"/>
    <w:rsid w:val="00D05D99"/>
    <w:rsid w:val="00D060C6"/>
    <w:rsid w:val="00D06271"/>
    <w:rsid w:val="00D06557"/>
    <w:rsid w:val="00D066FE"/>
    <w:rsid w:val="00D06889"/>
    <w:rsid w:val="00D06C00"/>
    <w:rsid w:val="00D06D66"/>
    <w:rsid w:val="00D07B2A"/>
    <w:rsid w:val="00D07BA3"/>
    <w:rsid w:val="00D07C88"/>
    <w:rsid w:val="00D07DCB"/>
    <w:rsid w:val="00D07E6E"/>
    <w:rsid w:val="00D1018C"/>
    <w:rsid w:val="00D103CC"/>
    <w:rsid w:val="00D10501"/>
    <w:rsid w:val="00D10666"/>
    <w:rsid w:val="00D106D3"/>
    <w:rsid w:val="00D10F5E"/>
    <w:rsid w:val="00D11436"/>
    <w:rsid w:val="00D12394"/>
    <w:rsid w:val="00D124FF"/>
    <w:rsid w:val="00D12A14"/>
    <w:rsid w:val="00D12B42"/>
    <w:rsid w:val="00D12EC4"/>
    <w:rsid w:val="00D13218"/>
    <w:rsid w:val="00D1371D"/>
    <w:rsid w:val="00D13887"/>
    <w:rsid w:val="00D13B8A"/>
    <w:rsid w:val="00D13DA4"/>
    <w:rsid w:val="00D13F52"/>
    <w:rsid w:val="00D13FBD"/>
    <w:rsid w:val="00D144A7"/>
    <w:rsid w:val="00D14EA6"/>
    <w:rsid w:val="00D14F78"/>
    <w:rsid w:val="00D15404"/>
    <w:rsid w:val="00D155C2"/>
    <w:rsid w:val="00D157EE"/>
    <w:rsid w:val="00D158AF"/>
    <w:rsid w:val="00D158E9"/>
    <w:rsid w:val="00D1590E"/>
    <w:rsid w:val="00D15B08"/>
    <w:rsid w:val="00D15DEE"/>
    <w:rsid w:val="00D15EF7"/>
    <w:rsid w:val="00D17391"/>
    <w:rsid w:val="00D174BB"/>
    <w:rsid w:val="00D17BA8"/>
    <w:rsid w:val="00D17CC5"/>
    <w:rsid w:val="00D17D88"/>
    <w:rsid w:val="00D20A20"/>
    <w:rsid w:val="00D20D96"/>
    <w:rsid w:val="00D210A6"/>
    <w:rsid w:val="00D2143C"/>
    <w:rsid w:val="00D21539"/>
    <w:rsid w:val="00D2173D"/>
    <w:rsid w:val="00D219CB"/>
    <w:rsid w:val="00D21FDF"/>
    <w:rsid w:val="00D220C8"/>
    <w:rsid w:val="00D2272E"/>
    <w:rsid w:val="00D22D84"/>
    <w:rsid w:val="00D232D7"/>
    <w:rsid w:val="00D233DA"/>
    <w:rsid w:val="00D238A7"/>
    <w:rsid w:val="00D23BC6"/>
    <w:rsid w:val="00D23ED7"/>
    <w:rsid w:val="00D241CA"/>
    <w:rsid w:val="00D2479C"/>
    <w:rsid w:val="00D24AB3"/>
    <w:rsid w:val="00D2514B"/>
    <w:rsid w:val="00D25903"/>
    <w:rsid w:val="00D25BE9"/>
    <w:rsid w:val="00D25DFB"/>
    <w:rsid w:val="00D25FDA"/>
    <w:rsid w:val="00D26582"/>
    <w:rsid w:val="00D265BD"/>
    <w:rsid w:val="00D26690"/>
    <w:rsid w:val="00D2675A"/>
    <w:rsid w:val="00D26BED"/>
    <w:rsid w:val="00D27184"/>
    <w:rsid w:val="00D271C4"/>
    <w:rsid w:val="00D27213"/>
    <w:rsid w:val="00D275E4"/>
    <w:rsid w:val="00D27D49"/>
    <w:rsid w:val="00D27E4D"/>
    <w:rsid w:val="00D3047B"/>
    <w:rsid w:val="00D30825"/>
    <w:rsid w:val="00D30C40"/>
    <w:rsid w:val="00D30E9F"/>
    <w:rsid w:val="00D31132"/>
    <w:rsid w:val="00D3158F"/>
    <w:rsid w:val="00D31748"/>
    <w:rsid w:val="00D32189"/>
    <w:rsid w:val="00D323B4"/>
    <w:rsid w:val="00D32841"/>
    <w:rsid w:val="00D32DED"/>
    <w:rsid w:val="00D331B1"/>
    <w:rsid w:val="00D33539"/>
    <w:rsid w:val="00D33702"/>
    <w:rsid w:val="00D34346"/>
    <w:rsid w:val="00D3436F"/>
    <w:rsid w:val="00D3466E"/>
    <w:rsid w:val="00D34F9D"/>
    <w:rsid w:val="00D3502E"/>
    <w:rsid w:val="00D35B1D"/>
    <w:rsid w:val="00D35B97"/>
    <w:rsid w:val="00D35C93"/>
    <w:rsid w:val="00D35F07"/>
    <w:rsid w:val="00D36230"/>
    <w:rsid w:val="00D368C7"/>
    <w:rsid w:val="00D36A36"/>
    <w:rsid w:val="00D37237"/>
    <w:rsid w:val="00D379A3"/>
    <w:rsid w:val="00D37A1A"/>
    <w:rsid w:val="00D37F9E"/>
    <w:rsid w:val="00D37FE9"/>
    <w:rsid w:val="00D401EF"/>
    <w:rsid w:val="00D40624"/>
    <w:rsid w:val="00D406C0"/>
    <w:rsid w:val="00D40DA7"/>
    <w:rsid w:val="00D40DCA"/>
    <w:rsid w:val="00D4102D"/>
    <w:rsid w:val="00D4126C"/>
    <w:rsid w:val="00D4151E"/>
    <w:rsid w:val="00D41A3E"/>
    <w:rsid w:val="00D4207E"/>
    <w:rsid w:val="00D42136"/>
    <w:rsid w:val="00D422A7"/>
    <w:rsid w:val="00D42A01"/>
    <w:rsid w:val="00D42D61"/>
    <w:rsid w:val="00D42F83"/>
    <w:rsid w:val="00D4409A"/>
    <w:rsid w:val="00D44226"/>
    <w:rsid w:val="00D44479"/>
    <w:rsid w:val="00D44BF1"/>
    <w:rsid w:val="00D44D21"/>
    <w:rsid w:val="00D44F19"/>
    <w:rsid w:val="00D45FB4"/>
    <w:rsid w:val="00D46164"/>
    <w:rsid w:val="00D46B5F"/>
    <w:rsid w:val="00D46C52"/>
    <w:rsid w:val="00D47DCA"/>
    <w:rsid w:val="00D47E05"/>
    <w:rsid w:val="00D50188"/>
    <w:rsid w:val="00D5018B"/>
    <w:rsid w:val="00D50256"/>
    <w:rsid w:val="00D503AA"/>
    <w:rsid w:val="00D5085C"/>
    <w:rsid w:val="00D51EAC"/>
    <w:rsid w:val="00D51EF2"/>
    <w:rsid w:val="00D521D0"/>
    <w:rsid w:val="00D52B3C"/>
    <w:rsid w:val="00D52B3F"/>
    <w:rsid w:val="00D52B98"/>
    <w:rsid w:val="00D52BED"/>
    <w:rsid w:val="00D53746"/>
    <w:rsid w:val="00D5412A"/>
    <w:rsid w:val="00D5462A"/>
    <w:rsid w:val="00D547D5"/>
    <w:rsid w:val="00D54E6F"/>
    <w:rsid w:val="00D5512A"/>
    <w:rsid w:val="00D55507"/>
    <w:rsid w:val="00D56E16"/>
    <w:rsid w:val="00D56E1C"/>
    <w:rsid w:val="00D56FB3"/>
    <w:rsid w:val="00D57A1C"/>
    <w:rsid w:val="00D57AAA"/>
    <w:rsid w:val="00D57E4D"/>
    <w:rsid w:val="00D600DB"/>
    <w:rsid w:val="00D60A4C"/>
    <w:rsid w:val="00D60C65"/>
    <w:rsid w:val="00D60FDF"/>
    <w:rsid w:val="00D612C8"/>
    <w:rsid w:val="00D61588"/>
    <w:rsid w:val="00D616DF"/>
    <w:rsid w:val="00D619DB"/>
    <w:rsid w:val="00D61AC6"/>
    <w:rsid w:val="00D61B79"/>
    <w:rsid w:val="00D61D9A"/>
    <w:rsid w:val="00D61E1D"/>
    <w:rsid w:val="00D61EFB"/>
    <w:rsid w:val="00D61FA4"/>
    <w:rsid w:val="00D620C7"/>
    <w:rsid w:val="00D62392"/>
    <w:rsid w:val="00D627E6"/>
    <w:rsid w:val="00D63771"/>
    <w:rsid w:val="00D64021"/>
    <w:rsid w:val="00D6420C"/>
    <w:rsid w:val="00D643F1"/>
    <w:rsid w:val="00D6476F"/>
    <w:rsid w:val="00D647A9"/>
    <w:rsid w:val="00D64EC9"/>
    <w:rsid w:val="00D653EC"/>
    <w:rsid w:val="00D65605"/>
    <w:rsid w:val="00D65F1B"/>
    <w:rsid w:val="00D66BBC"/>
    <w:rsid w:val="00D66DD3"/>
    <w:rsid w:val="00D66E15"/>
    <w:rsid w:val="00D67287"/>
    <w:rsid w:val="00D67381"/>
    <w:rsid w:val="00D6796E"/>
    <w:rsid w:val="00D70143"/>
    <w:rsid w:val="00D701D2"/>
    <w:rsid w:val="00D701F2"/>
    <w:rsid w:val="00D7097E"/>
    <w:rsid w:val="00D70A70"/>
    <w:rsid w:val="00D70C3A"/>
    <w:rsid w:val="00D70FBD"/>
    <w:rsid w:val="00D7147B"/>
    <w:rsid w:val="00D7156F"/>
    <w:rsid w:val="00D71892"/>
    <w:rsid w:val="00D7196B"/>
    <w:rsid w:val="00D71ACC"/>
    <w:rsid w:val="00D71D88"/>
    <w:rsid w:val="00D7235C"/>
    <w:rsid w:val="00D72A19"/>
    <w:rsid w:val="00D72FD3"/>
    <w:rsid w:val="00D7355A"/>
    <w:rsid w:val="00D7393A"/>
    <w:rsid w:val="00D73EEB"/>
    <w:rsid w:val="00D74438"/>
    <w:rsid w:val="00D7459A"/>
    <w:rsid w:val="00D748CC"/>
    <w:rsid w:val="00D755E0"/>
    <w:rsid w:val="00D757AF"/>
    <w:rsid w:val="00D7580E"/>
    <w:rsid w:val="00D75858"/>
    <w:rsid w:val="00D7698D"/>
    <w:rsid w:val="00D76D2A"/>
    <w:rsid w:val="00D76E95"/>
    <w:rsid w:val="00D76EDB"/>
    <w:rsid w:val="00D76FCE"/>
    <w:rsid w:val="00D77009"/>
    <w:rsid w:val="00D7729D"/>
    <w:rsid w:val="00D8075C"/>
    <w:rsid w:val="00D8082E"/>
    <w:rsid w:val="00D808CB"/>
    <w:rsid w:val="00D80ECE"/>
    <w:rsid w:val="00D80EF7"/>
    <w:rsid w:val="00D80F18"/>
    <w:rsid w:val="00D817B4"/>
    <w:rsid w:val="00D81F14"/>
    <w:rsid w:val="00D82BD3"/>
    <w:rsid w:val="00D83213"/>
    <w:rsid w:val="00D83466"/>
    <w:rsid w:val="00D83681"/>
    <w:rsid w:val="00D847EC"/>
    <w:rsid w:val="00D847F3"/>
    <w:rsid w:val="00D848CE"/>
    <w:rsid w:val="00D84B31"/>
    <w:rsid w:val="00D855B7"/>
    <w:rsid w:val="00D8568E"/>
    <w:rsid w:val="00D85A3F"/>
    <w:rsid w:val="00D85FAF"/>
    <w:rsid w:val="00D86582"/>
    <w:rsid w:val="00D86647"/>
    <w:rsid w:val="00D86656"/>
    <w:rsid w:val="00D86B15"/>
    <w:rsid w:val="00D86B4D"/>
    <w:rsid w:val="00D86D75"/>
    <w:rsid w:val="00D8758A"/>
    <w:rsid w:val="00D87BE6"/>
    <w:rsid w:val="00D87CEC"/>
    <w:rsid w:val="00D912A4"/>
    <w:rsid w:val="00D91371"/>
    <w:rsid w:val="00D917B6"/>
    <w:rsid w:val="00D9190A"/>
    <w:rsid w:val="00D91FA4"/>
    <w:rsid w:val="00D92128"/>
    <w:rsid w:val="00D924C3"/>
    <w:rsid w:val="00D92C67"/>
    <w:rsid w:val="00D930B7"/>
    <w:rsid w:val="00D93127"/>
    <w:rsid w:val="00D93337"/>
    <w:rsid w:val="00D93561"/>
    <w:rsid w:val="00D935AC"/>
    <w:rsid w:val="00D93CBF"/>
    <w:rsid w:val="00D93D4C"/>
    <w:rsid w:val="00D93E09"/>
    <w:rsid w:val="00D93E96"/>
    <w:rsid w:val="00D94089"/>
    <w:rsid w:val="00D94873"/>
    <w:rsid w:val="00D94AD6"/>
    <w:rsid w:val="00D95035"/>
    <w:rsid w:val="00D951A3"/>
    <w:rsid w:val="00D9542D"/>
    <w:rsid w:val="00D955BB"/>
    <w:rsid w:val="00D957C9"/>
    <w:rsid w:val="00D95E77"/>
    <w:rsid w:val="00D96B0F"/>
    <w:rsid w:val="00D96D33"/>
    <w:rsid w:val="00D96EB3"/>
    <w:rsid w:val="00D96EBF"/>
    <w:rsid w:val="00D9780A"/>
    <w:rsid w:val="00D97BD7"/>
    <w:rsid w:val="00D97C50"/>
    <w:rsid w:val="00D97CFE"/>
    <w:rsid w:val="00D97F5F"/>
    <w:rsid w:val="00DA0567"/>
    <w:rsid w:val="00DA0A4D"/>
    <w:rsid w:val="00DA166B"/>
    <w:rsid w:val="00DA1B53"/>
    <w:rsid w:val="00DA22B3"/>
    <w:rsid w:val="00DA2874"/>
    <w:rsid w:val="00DA2EE1"/>
    <w:rsid w:val="00DA3207"/>
    <w:rsid w:val="00DA322C"/>
    <w:rsid w:val="00DA3459"/>
    <w:rsid w:val="00DA3AA3"/>
    <w:rsid w:val="00DA3B5A"/>
    <w:rsid w:val="00DA3BBA"/>
    <w:rsid w:val="00DA4439"/>
    <w:rsid w:val="00DA49C4"/>
    <w:rsid w:val="00DA53E5"/>
    <w:rsid w:val="00DA6260"/>
    <w:rsid w:val="00DA65D7"/>
    <w:rsid w:val="00DA68E2"/>
    <w:rsid w:val="00DA6A3A"/>
    <w:rsid w:val="00DA6BA8"/>
    <w:rsid w:val="00DA6C41"/>
    <w:rsid w:val="00DA6D7E"/>
    <w:rsid w:val="00DA6DE4"/>
    <w:rsid w:val="00DA7959"/>
    <w:rsid w:val="00DA796D"/>
    <w:rsid w:val="00DB02FA"/>
    <w:rsid w:val="00DB086C"/>
    <w:rsid w:val="00DB15D0"/>
    <w:rsid w:val="00DB1823"/>
    <w:rsid w:val="00DB1860"/>
    <w:rsid w:val="00DB23E5"/>
    <w:rsid w:val="00DB24B1"/>
    <w:rsid w:val="00DB26FF"/>
    <w:rsid w:val="00DB27C1"/>
    <w:rsid w:val="00DB27DE"/>
    <w:rsid w:val="00DB32BD"/>
    <w:rsid w:val="00DB3A03"/>
    <w:rsid w:val="00DB480B"/>
    <w:rsid w:val="00DB4953"/>
    <w:rsid w:val="00DB4DBA"/>
    <w:rsid w:val="00DB4F37"/>
    <w:rsid w:val="00DB517E"/>
    <w:rsid w:val="00DB55E8"/>
    <w:rsid w:val="00DB5608"/>
    <w:rsid w:val="00DB56D3"/>
    <w:rsid w:val="00DB5774"/>
    <w:rsid w:val="00DB57B4"/>
    <w:rsid w:val="00DB60D2"/>
    <w:rsid w:val="00DB6A13"/>
    <w:rsid w:val="00DB6D69"/>
    <w:rsid w:val="00DB6DE0"/>
    <w:rsid w:val="00DB6FE0"/>
    <w:rsid w:val="00DB72FA"/>
    <w:rsid w:val="00DB7476"/>
    <w:rsid w:val="00DB78E3"/>
    <w:rsid w:val="00DC023D"/>
    <w:rsid w:val="00DC032B"/>
    <w:rsid w:val="00DC036C"/>
    <w:rsid w:val="00DC0D66"/>
    <w:rsid w:val="00DC13B1"/>
    <w:rsid w:val="00DC1727"/>
    <w:rsid w:val="00DC17D4"/>
    <w:rsid w:val="00DC242E"/>
    <w:rsid w:val="00DC24DA"/>
    <w:rsid w:val="00DC25BB"/>
    <w:rsid w:val="00DC28E6"/>
    <w:rsid w:val="00DC2BB8"/>
    <w:rsid w:val="00DC2DD2"/>
    <w:rsid w:val="00DC2EAB"/>
    <w:rsid w:val="00DC3103"/>
    <w:rsid w:val="00DC34FF"/>
    <w:rsid w:val="00DC3705"/>
    <w:rsid w:val="00DC3BAA"/>
    <w:rsid w:val="00DC3BE6"/>
    <w:rsid w:val="00DC3D18"/>
    <w:rsid w:val="00DC4206"/>
    <w:rsid w:val="00DC591D"/>
    <w:rsid w:val="00DC5965"/>
    <w:rsid w:val="00DC60BB"/>
    <w:rsid w:val="00DC62D9"/>
    <w:rsid w:val="00DC62ED"/>
    <w:rsid w:val="00DC6BB2"/>
    <w:rsid w:val="00DC75CC"/>
    <w:rsid w:val="00DC7610"/>
    <w:rsid w:val="00DC7C8C"/>
    <w:rsid w:val="00DD0870"/>
    <w:rsid w:val="00DD08BB"/>
    <w:rsid w:val="00DD0D49"/>
    <w:rsid w:val="00DD0E78"/>
    <w:rsid w:val="00DD0F0B"/>
    <w:rsid w:val="00DD0FEA"/>
    <w:rsid w:val="00DD120E"/>
    <w:rsid w:val="00DD140B"/>
    <w:rsid w:val="00DD17D8"/>
    <w:rsid w:val="00DD1988"/>
    <w:rsid w:val="00DD1B92"/>
    <w:rsid w:val="00DD20C7"/>
    <w:rsid w:val="00DD2118"/>
    <w:rsid w:val="00DD3E52"/>
    <w:rsid w:val="00DD4B8B"/>
    <w:rsid w:val="00DD5AF1"/>
    <w:rsid w:val="00DD5BD2"/>
    <w:rsid w:val="00DD5C0A"/>
    <w:rsid w:val="00DD5EE4"/>
    <w:rsid w:val="00DD6234"/>
    <w:rsid w:val="00DD658D"/>
    <w:rsid w:val="00DD665A"/>
    <w:rsid w:val="00DD6BAF"/>
    <w:rsid w:val="00DD7C50"/>
    <w:rsid w:val="00DD7C8C"/>
    <w:rsid w:val="00DE0021"/>
    <w:rsid w:val="00DE049A"/>
    <w:rsid w:val="00DE078D"/>
    <w:rsid w:val="00DE086D"/>
    <w:rsid w:val="00DE0B3E"/>
    <w:rsid w:val="00DE0E03"/>
    <w:rsid w:val="00DE0EDA"/>
    <w:rsid w:val="00DE29D0"/>
    <w:rsid w:val="00DE2D8D"/>
    <w:rsid w:val="00DE2DE5"/>
    <w:rsid w:val="00DE3700"/>
    <w:rsid w:val="00DE3719"/>
    <w:rsid w:val="00DE388D"/>
    <w:rsid w:val="00DE426C"/>
    <w:rsid w:val="00DE469F"/>
    <w:rsid w:val="00DE4BA3"/>
    <w:rsid w:val="00DE5375"/>
    <w:rsid w:val="00DE551B"/>
    <w:rsid w:val="00DE552E"/>
    <w:rsid w:val="00DE5FB1"/>
    <w:rsid w:val="00DE6586"/>
    <w:rsid w:val="00DE6D25"/>
    <w:rsid w:val="00DE6DEE"/>
    <w:rsid w:val="00DE7038"/>
    <w:rsid w:val="00DE7184"/>
    <w:rsid w:val="00DE74CD"/>
    <w:rsid w:val="00DE7766"/>
    <w:rsid w:val="00DE7E1B"/>
    <w:rsid w:val="00DE7E31"/>
    <w:rsid w:val="00DF02BA"/>
    <w:rsid w:val="00DF02CC"/>
    <w:rsid w:val="00DF0562"/>
    <w:rsid w:val="00DF05B6"/>
    <w:rsid w:val="00DF109D"/>
    <w:rsid w:val="00DF212D"/>
    <w:rsid w:val="00DF3274"/>
    <w:rsid w:val="00DF348A"/>
    <w:rsid w:val="00DF370C"/>
    <w:rsid w:val="00DF3CC5"/>
    <w:rsid w:val="00DF3DCF"/>
    <w:rsid w:val="00DF4EC5"/>
    <w:rsid w:val="00DF5192"/>
    <w:rsid w:val="00DF5807"/>
    <w:rsid w:val="00DF58BB"/>
    <w:rsid w:val="00DF6412"/>
    <w:rsid w:val="00DF65F1"/>
    <w:rsid w:val="00DF664E"/>
    <w:rsid w:val="00DF683E"/>
    <w:rsid w:val="00DF6C55"/>
    <w:rsid w:val="00DF6D80"/>
    <w:rsid w:val="00DF701C"/>
    <w:rsid w:val="00DF749A"/>
    <w:rsid w:val="00DF7B99"/>
    <w:rsid w:val="00DF7BF4"/>
    <w:rsid w:val="00DF7EF6"/>
    <w:rsid w:val="00DF7F2C"/>
    <w:rsid w:val="00DF7F76"/>
    <w:rsid w:val="00E00281"/>
    <w:rsid w:val="00E0068C"/>
    <w:rsid w:val="00E00ED5"/>
    <w:rsid w:val="00E012BC"/>
    <w:rsid w:val="00E0180C"/>
    <w:rsid w:val="00E01B24"/>
    <w:rsid w:val="00E01D43"/>
    <w:rsid w:val="00E01DE7"/>
    <w:rsid w:val="00E0200D"/>
    <w:rsid w:val="00E0252F"/>
    <w:rsid w:val="00E02E3D"/>
    <w:rsid w:val="00E03525"/>
    <w:rsid w:val="00E0363A"/>
    <w:rsid w:val="00E038AF"/>
    <w:rsid w:val="00E038F1"/>
    <w:rsid w:val="00E03901"/>
    <w:rsid w:val="00E03AB0"/>
    <w:rsid w:val="00E03B6D"/>
    <w:rsid w:val="00E03E10"/>
    <w:rsid w:val="00E042B7"/>
    <w:rsid w:val="00E04306"/>
    <w:rsid w:val="00E04317"/>
    <w:rsid w:val="00E0537D"/>
    <w:rsid w:val="00E055B8"/>
    <w:rsid w:val="00E05B95"/>
    <w:rsid w:val="00E0638A"/>
    <w:rsid w:val="00E06778"/>
    <w:rsid w:val="00E06794"/>
    <w:rsid w:val="00E06C74"/>
    <w:rsid w:val="00E06EE2"/>
    <w:rsid w:val="00E0719C"/>
    <w:rsid w:val="00E071C4"/>
    <w:rsid w:val="00E07890"/>
    <w:rsid w:val="00E0789A"/>
    <w:rsid w:val="00E07BAD"/>
    <w:rsid w:val="00E1098B"/>
    <w:rsid w:val="00E10A86"/>
    <w:rsid w:val="00E11029"/>
    <w:rsid w:val="00E114A9"/>
    <w:rsid w:val="00E11DF0"/>
    <w:rsid w:val="00E11EA9"/>
    <w:rsid w:val="00E1217A"/>
    <w:rsid w:val="00E121F8"/>
    <w:rsid w:val="00E128DF"/>
    <w:rsid w:val="00E12D1F"/>
    <w:rsid w:val="00E12E86"/>
    <w:rsid w:val="00E1308C"/>
    <w:rsid w:val="00E133FE"/>
    <w:rsid w:val="00E13542"/>
    <w:rsid w:val="00E13770"/>
    <w:rsid w:val="00E13B86"/>
    <w:rsid w:val="00E13CA6"/>
    <w:rsid w:val="00E14792"/>
    <w:rsid w:val="00E152A4"/>
    <w:rsid w:val="00E153A2"/>
    <w:rsid w:val="00E15463"/>
    <w:rsid w:val="00E15692"/>
    <w:rsid w:val="00E15C48"/>
    <w:rsid w:val="00E15EDD"/>
    <w:rsid w:val="00E15F92"/>
    <w:rsid w:val="00E1758B"/>
    <w:rsid w:val="00E1773D"/>
    <w:rsid w:val="00E20091"/>
    <w:rsid w:val="00E2037E"/>
    <w:rsid w:val="00E204E4"/>
    <w:rsid w:val="00E20D38"/>
    <w:rsid w:val="00E21A2B"/>
    <w:rsid w:val="00E21B9A"/>
    <w:rsid w:val="00E21E0F"/>
    <w:rsid w:val="00E21F19"/>
    <w:rsid w:val="00E21F5C"/>
    <w:rsid w:val="00E224CA"/>
    <w:rsid w:val="00E23327"/>
    <w:rsid w:val="00E233E7"/>
    <w:rsid w:val="00E2380C"/>
    <w:rsid w:val="00E23A61"/>
    <w:rsid w:val="00E23D8E"/>
    <w:rsid w:val="00E24367"/>
    <w:rsid w:val="00E243D7"/>
    <w:rsid w:val="00E25167"/>
    <w:rsid w:val="00E25211"/>
    <w:rsid w:val="00E257FD"/>
    <w:rsid w:val="00E25CD7"/>
    <w:rsid w:val="00E25EE3"/>
    <w:rsid w:val="00E25F05"/>
    <w:rsid w:val="00E26093"/>
    <w:rsid w:val="00E2649A"/>
    <w:rsid w:val="00E2690B"/>
    <w:rsid w:val="00E26EAA"/>
    <w:rsid w:val="00E26F7C"/>
    <w:rsid w:val="00E274F5"/>
    <w:rsid w:val="00E2765D"/>
    <w:rsid w:val="00E27C15"/>
    <w:rsid w:val="00E27F08"/>
    <w:rsid w:val="00E3010F"/>
    <w:rsid w:val="00E30639"/>
    <w:rsid w:val="00E308D4"/>
    <w:rsid w:val="00E30BEA"/>
    <w:rsid w:val="00E31251"/>
    <w:rsid w:val="00E31698"/>
    <w:rsid w:val="00E31D09"/>
    <w:rsid w:val="00E33121"/>
    <w:rsid w:val="00E332F2"/>
    <w:rsid w:val="00E3360E"/>
    <w:rsid w:val="00E337A4"/>
    <w:rsid w:val="00E33D74"/>
    <w:rsid w:val="00E3400F"/>
    <w:rsid w:val="00E3420A"/>
    <w:rsid w:val="00E342F8"/>
    <w:rsid w:val="00E344A5"/>
    <w:rsid w:val="00E34900"/>
    <w:rsid w:val="00E34A42"/>
    <w:rsid w:val="00E34B91"/>
    <w:rsid w:val="00E34D7A"/>
    <w:rsid w:val="00E34E8B"/>
    <w:rsid w:val="00E34F99"/>
    <w:rsid w:val="00E350B0"/>
    <w:rsid w:val="00E35106"/>
    <w:rsid w:val="00E353B8"/>
    <w:rsid w:val="00E3565B"/>
    <w:rsid w:val="00E35A37"/>
    <w:rsid w:val="00E367BC"/>
    <w:rsid w:val="00E372FD"/>
    <w:rsid w:val="00E37634"/>
    <w:rsid w:val="00E37A07"/>
    <w:rsid w:val="00E37EEC"/>
    <w:rsid w:val="00E37FA8"/>
    <w:rsid w:val="00E37FC8"/>
    <w:rsid w:val="00E40642"/>
    <w:rsid w:val="00E41052"/>
    <w:rsid w:val="00E4148B"/>
    <w:rsid w:val="00E4153F"/>
    <w:rsid w:val="00E41A6B"/>
    <w:rsid w:val="00E41EA6"/>
    <w:rsid w:val="00E427D0"/>
    <w:rsid w:val="00E42B0B"/>
    <w:rsid w:val="00E42B88"/>
    <w:rsid w:val="00E43104"/>
    <w:rsid w:val="00E43266"/>
    <w:rsid w:val="00E43308"/>
    <w:rsid w:val="00E434C1"/>
    <w:rsid w:val="00E43680"/>
    <w:rsid w:val="00E438CE"/>
    <w:rsid w:val="00E439DA"/>
    <w:rsid w:val="00E43E91"/>
    <w:rsid w:val="00E44A65"/>
    <w:rsid w:val="00E44A95"/>
    <w:rsid w:val="00E44C51"/>
    <w:rsid w:val="00E44D25"/>
    <w:rsid w:val="00E44FCC"/>
    <w:rsid w:val="00E454D9"/>
    <w:rsid w:val="00E459D7"/>
    <w:rsid w:val="00E45BEE"/>
    <w:rsid w:val="00E4605A"/>
    <w:rsid w:val="00E4623B"/>
    <w:rsid w:val="00E46520"/>
    <w:rsid w:val="00E46A4B"/>
    <w:rsid w:val="00E46D6C"/>
    <w:rsid w:val="00E46E1D"/>
    <w:rsid w:val="00E46EEB"/>
    <w:rsid w:val="00E47151"/>
    <w:rsid w:val="00E47582"/>
    <w:rsid w:val="00E47834"/>
    <w:rsid w:val="00E47BE1"/>
    <w:rsid w:val="00E47E58"/>
    <w:rsid w:val="00E503D2"/>
    <w:rsid w:val="00E50A82"/>
    <w:rsid w:val="00E50B69"/>
    <w:rsid w:val="00E50E7B"/>
    <w:rsid w:val="00E50FA0"/>
    <w:rsid w:val="00E51041"/>
    <w:rsid w:val="00E51100"/>
    <w:rsid w:val="00E51356"/>
    <w:rsid w:val="00E5174A"/>
    <w:rsid w:val="00E5187F"/>
    <w:rsid w:val="00E51A22"/>
    <w:rsid w:val="00E53330"/>
    <w:rsid w:val="00E5365E"/>
    <w:rsid w:val="00E53BF3"/>
    <w:rsid w:val="00E53FED"/>
    <w:rsid w:val="00E544D0"/>
    <w:rsid w:val="00E54879"/>
    <w:rsid w:val="00E548C2"/>
    <w:rsid w:val="00E54922"/>
    <w:rsid w:val="00E54A67"/>
    <w:rsid w:val="00E54C1C"/>
    <w:rsid w:val="00E553F2"/>
    <w:rsid w:val="00E556FE"/>
    <w:rsid w:val="00E558BB"/>
    <w:rsid w:val="00E559B4"/>
    <w:rsid w:val="00E560B5"/>
    <w:rsid w:val="00E56397"/>
    <w:rsid w:val="00E56C3B"/>
    <w:rsid w:val="00E56FD2"/>
    <w:rsid w:val="00E57200"/>
    <w:rsid w:val="00E573FA"/>
    <w:rsid w:val="00E57863"/>
    <w:rsid w:val="00E579EB"/>
    <w:rsid w:val="00E57DBD"/>
    <w:rsid w:val="00E602A2"/>
    <w:rsid w:val="00E603F8"/>
    <w:rsid w:val="00E605D4"/>
    <w:rsid w:val="00E60654"/>
    <w:rsid w:val="00E60898"/>
    <w:rsid w:val="00E60B5A"/>
    <w:rsid w:val="00E60FE1"/>
    <w:rsid w:val="00E6116D"/>
    <w:rsid w:val="00E61193"/>
    <w:rsid w:val="00E6135C"/>
    <w:rsid w:val="00E61393"/>
    <w:rsid w:val="00E61477"/>
    <w:rsid w:val="00E617CA"/>
    <w:rsid w:val="00E61A28"/>
    <w:rsid w:val="00E61C73"/>
    <w:rsid w:val="00E62220"/>
    <w:rsid w:val="00E62FB8"/>
    <w:rsid w:val="00E63FC9"/>
    <w:rsid w:val="00E64234"/>
    <w:rsid w:val="00E6423C"/>
    <w:rsid w:val="00E6431A"/>
    <w:rsid w:val="00E64EBB"/>
    <w:rsid w:val="00E65003"/>
    <w:rsid w:val="00E6515C"/>
    <w:rsid w:val="00E651D1"/>
    <w:rsid w:val="00E653B8"/>
    <w:rsid w:val="00E65D3B"/>
    <w:rsid w:val="00E65E2B"/>
    <w:rsid w:val="00E66505"/>
    <w:rsid w:val="00E672CB"/>
    <w:rsid w:val="00E67457"/>
    <w:rsid w:val="00E70096"/>
    <w:rsid w:val="00E703BA"/>
    <w:rsid w:val="00E70853"/>
    <w:rsid w:val="00E714FF"/>
    <w:rsid w:val="00E72829"/>
    <w:rsid w:val="00E72A3B"/>
    <w:rsid w:val="00E72A72"/>
    <w:rsid w:val="00E730FA"/>
    <w:rsid w:val="00E73B23"/>
    <w:rsid w:val="00E73BFF"/>
    <w:rsid w:val="00E74947"/>
    <w:rsid w:val="00E752E9"/>
    <w:rsid w:val="00E757D9"/>
    <w:rsid w:val="00E75C57"/>
    <w:rsid w:val="00E75C6B"/>
    <w:rsid w:val="00E75D59"/>
    <w:rsid w:val="00E7693F"/>
    <w:rsid w:val="00E7713A"/>
    <w:rsid w:val="00E77558"/>
    <w:rsid w:val="00E777D3"/>
    <w:rsid w:val="00E778B2"/>
    <w:rsid w:val="00E7798E"/>
    <w:rsid w:val="00E806A1"/>
    <w:rsid w:val="00E80771"/>
    <w:rsid w:val="00E807A5"/>
    <w:rsid w:val="00E808A6"/>
    <w:rsid w:val="00E809B0"/>
    <w:rsid w:val="00E813A2"/>
    <w:rsid w:val="00E813EE"/>
    <w:rsid w:val="00E81814"/>
    <w:rsid w:val="00E81C6A"/>
    <w:rsid w:val="00E81F57"/>
    <w:rsid w:val="00E82075"/>
    <w:rsid w:val="00E824C4"/>
    <w:rsid w:val="00E82B5D"/>
    <w:rsid w:val="00E82E78"/>
    <w:rsid w:val="00E831C2"/>
    <w:rsid w:val="00E83252"/>
    <w:rsid w:val="00E83849"/>
    <w:rsid w:val="00E83AFB"/>
    <w:rsid w:val="00E83D1C"/>
    <w:rsid w:val="00E83D76"/>
    <w:rsid w:val="00E83DFA"/>
    <w:rsid w:val="00E83F2C"/>
    <w:rsid w:val="00E84198"/>
    <w:rsid w:val="00E843D4"/>
    <w:rsid w:val="00E84D4D"/>
    <w:rsid w:val="00E84F2D"/>
    <w:rsid w:val="00E84F39"/>
    <w:rsid w:val="00E8519F"/>
    <w:rsid w:val="00E8538A"/>
    <w:rsid w:val="00E855A4"/>
    <w:rsid w:val="00E856A1"/>
    <w:rsid w:val="00E85E92"/>
    <w:rsid w:val="00E863FA"/>
    <w:rsid w:val="00E86AEA"/>
    <w:rsid w:val="00E86C36"/>
    <w:rsid w:val="00E86DB7"/>
    <w:rsid w:val="00E87006"/>
    <w:rsid w:val="00E87110"/>
    <w:rsid w:val="00E90643"/>
    <w:rsid w:val="00E90763"/>
    <w:rsid w:val="00E90765"/>
    <w:rsid w:val="00E90B5A"/>
    <w:rsid w:val="00E90B79"/>
    <w:rsid w:val="00E90E96"/>
    <w:rsid w:val="00E91A8B"/>
    <w:rsid w:val="00E91D2C"/>
    <w:rsid w:val="00E92178"/>
    <w:rsid w:val="00E9267C"/>
    <w:rsid w:val="00E926BB"/>
    <w:rsid w:val="00E92AB1"/>
    <w:rsid w:val="00E93107"/>
    <w:rsid w:val="00E93898"/>
    <w:rsid w:val="00E93BDA"/>
    <w:rsid w:val="00E93C28"/>
    <w:rsid w:val="00E93D01"/>
    <w:rsid w:val="00E94AE6"/>
    <w:rsid w:val="00E94BDE"/>
    <w:rsid w:val="00E94D55"/>
    <w:rsid w:val="00E94F55"/>
    <w:rsid w:val="00E9578D"/>
    <w:rsid w:val="00E95F46"/>
    <w:rsid w:val="00E9613A"/>
    <w:rsid w:val="00E96600"/>
    <w:rsid w:val="00E96789"/>
    <w:rsid w:val="00E96B08"/>
    <w:rsid w:val="00E97459"/>
    <w:rsid w:val="00E974B5"/>
    <w:rsid w:val="00E9767E"/>
    <w:rsid w:val="00E9795D"/>
    <w:rsid w:val="00E97A09"/>
    <w:rsid w:val="00E97D82"/>
    <w:rsid w:val="00E97DF2"/>
    <w:rsid w:val="00E97DF7"/>
    <w:rsid w:val="00EA0077"/>
    <w:rsid w:val="00EA03B5"/>
    <w:rsid w:val="00EA0A47"/>
    <w:rsid w:val="00EA0DE6"/>
    <w:rsid w:val="00EA16D8"/>
    <w:rsid w:val="00EA1831"/>
    <w:rsid w:val="00EA1DED"/>
    <w:rsid w:val="00EA2925"/>
    <w:rsid w:val="00EA3589"/>
    <w:rsid w:val="00EA3EAA"/>
    <w:rsid w:val="00EA4844"/>
    <w:rsid w:val="00EA4DF6"/>
    <w:rsid w:val="00EA5BD0"/>
    <w:rsid w:val="00EA6415"/>
    <w:rsid w:val="00EA6697"/>
    <w:rsid w:val="00EA66D8"/>
    <w:rsid w:val="00EA6981"/>
    <w:rsid w:val="00EA7022"/>
    <w:rsid w:val="00EA70F1"/>
    <w:rsid w:val="00EA71CC"/>
    <w:rsid w:val="00EA740B"/>
    <w:rsid w:val="00EA769F"/>
    <w:rsid w:val="00EA77D7"/>
    <w:rsid w:val="00EA7BF7"/>
    <w:rsid w:val="00EB01AB"/>
    <w:rsid w:val="00EB01E5"/>
    <w:rsid w:val="00EB04E9"/>
    <w:rsid w:val="00EB070F"/>
    <w:rsid w:val="00EB127A"/>
    <w:rsid w:val="00EB1505"/>
    <w:rsid w:val="00EB19C4"/>
    <w:rsid w:val="00EB1AC8"/>
    <w:rsid w:val="00EB2078"/>
    <w:rsid w:val="00EB2235"/>
    <w:rsid w:val="00EB25DD"/>
    <w:rsid w:val="00EB26E4"/>
    <w:rsid w:val="00EB2ED0"/>
    <w:rsid w:val="00EB3043"/>
    <w:rsid w:val="00EB34A9"/>
    <w:rsid w:val="00EB3792"/>
    <w:rsid w:val="00EB383D"/>
    <w:rsid w:val="00EB3AB9"/>
    <w:rsid w:val="00EB49A0"/>
    <w:rsid w:val="00EB4B2B"/>
    <w:rsid w:val="00EB4E56"/>
    <w:rsid w:val="00EB5429"/>
    <w:rsid w:val="00EB5AB6"/>
    <w:rsid w:val="00EB5F01"/>
    <w:rsid w:val="00EB65D9"/>
    <w:rsid w:val="00EB6A9D"/>
    <w:rsid w:val="00EB73B8"/>
    <w:rsid w:val="00EB7718"/>
    <w:rsid w:val="00EB7C98"/>
    <w:rsid w:val="00EC08D7"/>
    <w:rsid w:val="00EC0C7C"/>
    <w:rsid w:val="00EC18EE"/>
    <w:rsid w:val="00EC1C2D"/>
    <w:rsid w:val="00EC1CE7"/>
    <w:rsid w:val="00EC1DE7"/>
    <w:rsid w:val="00EC1FA9"/>
    <w:rsid w:val="00EC21DE"/>
    <w:rsid w:val="00EC22A2"/>
    <w:rsid w:val="00EC28EB"/>
    <w:rsid w:val="00EC3259"/>
    <w:rsid w:val="00EC3701"/>
    <w:rsid w:val="00EC3B8F"/>
    <w:rsid w:val="00EC3C48"/>
    <w:rsid w:val="00EC3E15"/>
    <w:rsid w:val="00EC4202"/>
    <w:rsid w:val="00EC439D"/>
    <w:rsid w:val="00EC4576"/>
    <w:rsid w:val="00EC4870"/>
    <w:rsid w:val="00EC4CFB"/>
    <w:rsid w:val="00EC4D56"/>
    <w:rsid w:val="00EC4F1D"/>
    <w:rsid w:val="00EC54FC"/>
    <w:rsid w:val="00EC55B4"/>
    <w:rsid w:val="00EC56BB"/>
    <w:rsid w:val="00EC5845"/>
    <w:rsid w:val="00EC5991"/>
    <w:rsid w:val="00EC5C5C"/>
    <w:rsid w:val="00EC6108"/>
    <w:rsid w:val="00EC69AC"/>
    <w:rsid w:val="00EC6B83"/>
    <w:rsid w:val="00EC73C0"/>
    <w:rsid w:val="00EC7DB2"/>
    <w:rsid w:val="00EC7F12"/>
    <w:rsid w:val="00ED00E2"/>
    <w:rsid w:val="00ED09D4"/>
    <w:rsid w:val="00ED0C0A"/>
    <w:rsid w:val="00ED1281"/>
    <w:rsid w:val="00ED1375"/>
    <w:rsid w:val="00ED148C"/>
    <w:rsid w:val="00ED1A09"/>
    <w:rsid w:val="00ED1A8C"/>
    <w:rsid w:val="00ED1DA1"/>
    <w:rsid w:val="00ED20A6"/>
    <w:rsid w:val="00ED25DC"/>
    <w:rsid w:val="00ED2CBC"/>
    <w:rsid w:val="00ED2DB7"/>
    <w:rsid w:val="00ED2DFF"/>
    <w:rsid w:val="00ED2E13"/>
    <w:rsid w:val="00ED30E9"/>
    <w:rsid w:val="00ED3232"/>
    <w:rsid w:val="00ED3248"/>
    <w:rsid w:val="00ED374A"/>
    <w:rsid w:val="00ED3E92"/>
    <w:rsid w:val="00ED4FD3"/>
    <w:rsid w:val="00ED541E"/>
    <w:rsid w:val="00ED58BC"/>
    <w:rsid w:val="00ED5AE4"/>
    <w:rsid w:val="00ED5B12"/>
    <w:rsid w:val="00ED5FA6"/>
    <w:rsid w:val="00ED642A"/>
    <w:rsid w:val="00ED6431"/>
    <w:rsid w:val="00ED6C81"/>
    <w:rsid w:val="00ED74DF"/>
    <w:rsid w:val="00EE0094"/>
    <w:rsid w:val="00EE086F"/>
    <w:rsid w:val="00EE0A59"/>
    <w:rsid w:val="00EE0C80"/>
    <w:rsid w:val="00EE0D79"/>
    <w:rsid w:val="00EE104D"/>
    <w:rsid w:val="00EE19EC"/>
    <w:rsid w:val="00EE1BA6"/>
    <w:rsid w:val="00EE1C44"/>
    <w:rsid w:val="00EE1D5D"/>
    <w:rsid w:val="00EE257C"/>
    <w:rsid w:val="00EE2EA1"/>
    <w:rsid w:val="00EE31B3"/>
    <w:rsid w:val="00EE33EA"/>
    <w:rsid w:val="00EE3CE7"/>
    <w:rsid w:val="00EE3FE5"/>
    <w:rsid w:val="00EE420E"/>
    <w:rsid w:val="00EE4394"/>
    <w:rsid w:val="00EE4492"/>
    <w:rsid w:val="00EE4982"/>
    <w:rsid w:val="00EE4ADC"/>
    <w:rsid w:val="00EE4BC9"/>
    <w:rsid w:val="00EE5AA3"/>
    <w:rsid w:val="00EE6669"/>
    <w:rsid w:val="00EE6A99"/>
    <w:rsid w:val="00EE6BEE"/>
    <w:rsid w:val="00EE7060"/>
    <w:rsid w:val="00EE763C"/>
    <w:rsid w:val="00EE7D65"/>
    <w:rsid w:val="00EF02A6"/>
    <w:rsid w:val="00EF054B"/>
    <w:rsid w:val="00EF09C5"/>
    <w:rsid w:val="00EF10AD"/>
    <w:rsid w:val="00EF1320"/>
    <w:rsid w:val="00EF156F"/>
    <w:rsid w:val="00EF1D31"/>
    <w:rsid w:val="00EF202C"/>
    <w:rsid w:val="00EF21CC"/>
    <w:rsid w:val="00EF2F31"/>
    <w:rsid w:val="00EF35DA"/>
    <w:rsid w:val="00EF39DC"/>
    <w:rsid w:val="00EF39DE"/>
    <w:rsid w:val="00EF3A7A"/>
    <w:rsid w:val="00EF3E15"/>
    <w:rsid w:val="00EF446D"/>
    <w:rsid w:val="00EF49D8"/>
    <w:rsid w:val="00EF4BCD"/>
    <w:rsid w:val="00EF5042"/>
    <w:rsid w:val="00EF55B6"/>
    <w:rsid w:val="00EF56C7"/>
    <w:rsid w:val="00EF5EC1"/>
    <w:rsid w:val="00EF6BD7"/>
    <w:rsid w:val="00EF6C72"/>
    <w:rsid w:val="00EF6CA5"/>
    <w:rsid w:val="00EF71E9"/>
    <w:rsid w:val="00EF727A"/>
    <w:rsid w:val="00EF794B"/>
    <w:rsid w:val="00F00281"/>
    <w:rsid w:val="00F003CE"/>
    <w:rsid w:val="00F00409"/>
    <w:rsid w:val="00F00497"/>
    <w:rsid w:val="00F008AE"/>
    <w:rsid w:val="00F00D3B"/>
    <w:rsid w:val="00F010D7"/>
    <w:rsid w:val="00F0161D"/>
    <w:rsid w:val="00F02072"/>
    <w:rsid w:val="00F023C1"/>
    <w:rsid w:val="00F0240E"/>
    <w:rsid w:val="00F0269B"/>
    <w:rsid w:val="00F026F0"/>
    <w:rsid w:val="00F0281D"/>
    <w:rsid w:val="00F02CA9"/>
    <w:rsid w:val="00F030AD"/>
    <w:rsid w:val="00F03F09"/>
    <w:rsid w:val="00F04306"/>
    <w:rsid w:val="00F045D9"/>
    <w:rsid w:val="00F04EBB"/>
    <w:rsid w:val="00F051E4"/>
    <w:rsid w:val="00F052F5"/>
    <w:rsid w:val="00F05361"/>
    <w:rsid w:val="00F05B1B"/>
    <w:rsid w:val="00F05CA4"/>
    <w:rsid w:val="00F06051"/>
    <w:rsid w:val="00F062B9"/>
    <w:rsid w:val="00F0643E"/>
    <w:rsid w:val="00F0672D"/>
    <w:rsid w:val="00F06CC0"/>
    <w:rsid w:val="00F06F47"/>
    <w:rsid w:val="00F07250"/>
    <w:rsid w:val="00F07372"/>
    <w:rsid w:val="00F078F9"/>
    <w:rsid w:val="00F07A37"/>
    <w:rsid w:val="00F1032D"/>
    <w:rsid w:val="00F1033E"/>
    <w:rsid w:val="00F104F6"/>
    <w:rsid w:val="00F10BA4"/>
    <w:rsid w:val="00F10E3D"/>
    <w:rsid w:val="00F10EC1"/>
    <w:rsid w:val="00F1124B"/>
    <w:rsid w:val="00F11587"/>
    <w:rsid w:val="00F1169F"/>
    <w:rsid w:val="00F11A33"/>
    <w:rsid w:val="00F11D14"/>
    <w:rsid w:val="00F12151"/>
    <w:rsid w:val="00F12B35"/>
    <w:rsid w:val="00F12DC4"/>
    <w:rsid w:val="00F13632"/>
    <w:rsid w:val="00F13680"/>
    <w:rsid w:val="00F136D4"/>
    <w:rsid w:val="00F13D18"/>
    <w:rsid w:val="00F13E98"/>
    <w:rsid w:val="00F1519C"/>
    <w:rsid w:val="00F155BE"/>
    <w:rsid w:val="00F15A42"/>
    <w:rsid w:val="00F15EF7"/>
    <w:rsid w:val="00F15F56"/>
    <w:rsid w:val="00F1618B"/>
    <w:rsid w:val="00F16247"/>
    <w:rsid w:val="00F16456"/>
    <w:rsid w:val="00F165E4"/>
    <w:rsid w:val="00F1678B"/>
    <w:rsid w:val="00F16A65"/>
    <w:rsid w:val="00F16C61"/>
    <w:rsid w:val="00F16DED"/>
    <w:rsid w:val="00F16EFE"/>
    <w:rsid w:val="00F178DA"/>
    <w:rsid w:val="00F17CD0"/>
    <w:rsid w:val="00F2003D"/>
    <w:rsid w:val="00F20110"/>
    <w:rsid w:val="00F20415"/>
    <w:rsid w:val="00F205AB"/>
    <w:rsid w:val="00F21704"/>
    <w:rsid w:val="00F21F6E"/>
    <w:rsid w:val="00F22129"/>
    <w:rsid w:val="00F22256"/>
    <w:rsid w:val="00F22516"/>
    <w:rsid w:val="00F22708"/>
    <w:rsid w:val="00F22778"/>
    <w:rsid w:val="00F2288C"/>
    <w:rsid w:val="00F22A60"/>
    <w:rsid w:val="00F22BED"/>
    <w:rsid w:val="00F22C61"/>
    <w:rsid w:val="00F22FAC"/>
    <w:rsid w:val="00F239CA"/>
    <w:rsid w:val="00F23A53"/>
    <w:rsid w:val="00F23AAD"/>
    <w:rsid w:val="00F23B99"/>
    <w:rsid w:val="00F23DAE"/>
    <w:rsid w:val="00F24120"/>
    <w:rsid w:val="00F24465"/>
    <w:rsid w:val="00F244A1"/>
    <w:rsid w:val="00F2497F"/>
    <w:rsid w:val="00F24E03"/>
    <w:rsid w:val="00F257E8"/>
    <w:rsid w:val="00F25DCC"/>
    <w:rsid w:val="00F268E6"/>
    <w:rsid w:val="00F26B66"/>
    <w:rsid w:val="00F27164"/>
    <w:rsid w:val="00F271FF"/>
    <w:rsid w:val="00F27710"/>
    <w:rsid w:val="00F27768"/>
    <w:rsid w:val="00F3049A"/>
    <w:rsid w:val="00F30AD3"/>
    <w:rsid w:val="00F30FE9"/>
    <w:rsid w:val="00F3106C"/>
    <w:rsid w:val="00F310D7"/>
    <w:rsid w:val="00F3154E"/>
    <w:rsid w:val="00F31CB2"/>
    <w:rsid w:val="00F324E5"/>
    <w:rsid w:val="00F328E4"/>
    <w:rsid w:val="00F32BC4"/>
    <w:rsid w:val="00F336DA"/>
    <w:rsid w:val="00F3374E"/>
    <w:rsid w:val="00F33982"/>
    <w:rsid w:val="00F346F1"/>
    <w:rsid w:val="00F34FCD"/>
    <w:rsid w:val="00F35001"/>
    <w:rsid w:val="00F35237"/>
    <w:rsid w:val="00F35A97"/>
    <w:rsid w:val="00F35BE4"/>
    <w:rsid w:val="00F365E2"/>
    <w:rsid w:val="00F368ED"/>
    <w:rsid w:val="00F36AE7"/>
    <w:rsid w:val="00F37158"/>
    <w:rsid w:val="00F401F8"/>
    <w:rsid w:val="00F4046F"/>
    <w:rsid w:val="00F4080F"/>
    <w:rsid w:val="00F40A77"/>
    <w:rsid w:val="00F40B01"/>
    <w:rsid w:val="00F40D88"/>
    <w:rsid w:val="00F41CB2"/>
    <w:rsid w:val="00F41FDB"/>
    <w:rsid w:val="00F420BE"/>
    <w:rsid w:val="00F4256F"/>
    <w:rsid w:val="00F42C64"/>
    <w:rsid w:val="00F42D0C"/>
    <w:rsid w:val="00F4326A"/>
    <w:rsid w:val="00F44055"/>
    <w:rsid w:val="00F44121"/>
    <w:rsid w:val="00F44416"/>
    <w:rsid w:val="00F444CB"/>
    <w:rsid w:val="00F44589"/>
    <w:rsid w:val="00F448B3"/>
    <w:rsid w:val="00F44AA5"/>
    <w:rsid w:val="00F44AE0"/>
    <w:rsid w:val="00F458A9"/>
    <w:rsid w:val="00F45A8A"/>
    <w:rsid w:val="00F45D70"/>
    <w:rsid w:val="00F45E7E"/>
    <w:rsid w:val="00F46BC8"/>
    <w:rsid w:val="00F46DAE"/>
    <w:rsid w:val="00F46EBD"/>
    <w:rsid w:val="00F47F97"/>
    <w:rsid w:val="00F5053E"/>
    <w:rsid w:val="00F50C2A"/>
    <w:rsid w:val="00F50C97"/>
    <w:rsid w:val="00F511CD"/>
    <w:rsid w:val="00F51B20"/>
    <w:rsid w:val="00F5238C"/>
    <w:rsid w:val="00F52585"/>
    <w:rsid w:val="00F52696"/>
    <w:rsid w:val="00F52987"/>
    <w:rsid w:val="00F52ABE"/>
    <w:rsid w:val="00F52F70"/>
    <w:rsid w:val="00F53F0C"/>
    <w:rsid w:val="00F5479D"/>
    <w:rsid w:val="00F54F0F"/>
    <w:rsid w:val="00F556CF"/>
    <w:rsid w:val="00F55915"/>
    <w:rsid w:val="00F55C55"/>
    <w:rsid w:val="00F55D90"/>
    <w:rsid w:val="00F55E22"/>
    <w:rsid w:val="00F56189"/>
    <w:rsid w:val="00F56353"/>
    <w:rsid w:val="00F56476"/>
    <w:rsid w:val="00F5678D"/>
    <w:rsid w:val="00F56828"/>
    <w:rsid w:val="00F5688F"/>
    <w:rsid w:val="00F57174"/>
    <w:rsid w:val="00F57389"/>
    <w:rsid w:val="00F6002F"/>
    <w:rsid w:val="00F60934"/>
    <w:rsid w:val="00F60AE1"/>
    <w:rsid w:val="00F60B24"/>
    <w:rsid w:val="00F60E8D"/>
    <w:rsid w:val="00F61270"/>
    <w:rsid w:val="00F61465"/>
    <w:rsid w:val="00F61D73"/>
    <w:rsid w:val="00F62231"/>
    <w:rsid w:val="00F624E7"/>
    <w:rsid w:val="00F62955"/>
    <w:rsid w:val="00F62A91"/>
    <w:rsid w:val="00F62A98"/>
    <w:rsid w:val="00F62B35"/>
    <w:rsid w:val="00F62B4C"/>
    <w:rsid w:val="00F62DDE"/>
    <w:rsid w:val="00F62E15"/>
    <w:rsid w:val="00F62E5C"/>
    <w:rsid w:val="00F63030"/>
    <w:rsid w:val="00F63446"/>
    <w:rsid w:val="00F63544"/>
    <w:rsid w:val="00F6377B"/>
    <w:rsid w:val="00F644F4"/>
    <w:rsid w:val="00F645C8"/>
    <w:rsid w:val="00F647AE"/>
    <w:rsid w:val="00F647DE"/>
    <w:rsid w:val="00F64809"/>
    <w:rsid w:val="00F649A7"/>
    <w:rsid w:val="00F64C2E"/>
    <w:rsid w:val="00F6573F"/>
    <w:rsid w:val="00F659DA"/>
    <w:rsid w:val="00F65B32"/>
    <w:rsid w:val="00F65C96"/>
    <w:rsid w:val="00F664BA"/>
    <w:rsid w:val="00F66B41"/>
    <w:rsid w:val="00F671C8"/>
    <w:rsid w:val="00F67BC3"/>
    <w:rsid w:val="00F67EBB"/>
    <w:rsid w:val="00F67F72"/>
    <w:rsid w:val="00F70045"/>
    <w:rsid w:val="00F703FF"/>
    <w:rsid w:val="00F7042E"/>
    <w:rsid w:val="00F704BB"/>
    <w:rsid w:val="00F70758"/>
    <w:rsid w:val="00F7079A"/>
    <w:rsid w:val="00F7079F"/>
    <w:rsid w:val="00F707EB"/>
    <w:rsid w:val="00F70AB4"/>
    <w:rsid w:val="00F70B7F"/>
    <w:rsid w:val="00F70BCD"/>
    <w:rsid w:val="00F70DDB"/>
    <w:rsid w:val="00F71009"/>
    <w:rsid w:val="00F7124F"/>
    <w:rsid w:val="00F7131C"/>
    <w:rsid w:val="00F71738"/>
    <w:rsid w:val="00F71767"/>
    <w:rsid w:val="00F72077"/>
    <w:rsid w:val="00F72407"/>
    <w:rsid w:val="00F72A37"/>
    <w:rsid w:val="00F73507"/>
    <w:rsid w:val="00F736B5"/>
    <w:rsid w:val="00F73ABB"/>
    <w:rsid w:val="00F73CCB"/>
    <w:rsid w:val="00F742F7"/>
    <w:rsid w:val="00F74DFA"/>
    <w:rsid w:val="00F754FE"/>
    <w:rsid w:val="00F75641"/>
    <w:rsid w:val="00F75B73"/>
    <w:rsid w:val="00F75D16"/>
    <w:rsid w:val="00F768B0"/>
    <w:rsid w:val="00F76A1F"/>
    <w:rsid w:val="00F76D26"/>
    <w:rsid w:val="00F7709E"/>
    <w:rsid w:val="00F770F8"/>
    <w:rsid w:val="00F77558"/>
    <w:rsid w:val="00F7762B"/>
    <w:rsid w:val="00F77B1B"/>
    <w:rsid w:val="00F77C5C"/>
    <w:rsid w:val="00F77C8E"/>
    <w:rsid w:val="00F77CA9"/>
    <w:rsid w:val="00F77EEF"/>
    <w:rsid w:val="00F806FD"/>
    <w:rsid w:val="00F80A62"/>
    <w:rsid w:val="00F80D2E"/>
    <w:rsid w:val="00F813BE"/>
    <w:rsid w:val="00F817A9"/>
    <w:rsid w:val="00F81836"/>
    <w:rsid w:val="00F8195E"/>
    <w:rsid w:val="00F81C10"/>
    <w:rsid w:val="00F81FAC"/>
    <w:rsid w:val="00F8221E"/>
    <w:rsid w:val="00F824A9"/>
    <w:rsid w:val="00F826F1"/>
    <w:rsid w:val="00F8333F"/>
    <w:rsid w:val="00F833C5"/>
    <w:rsid w:val="00F83585"/>
    <w:rsid w:val="00F8364E"/>
    <w:rsid w:val="00F836A6"/>
    <w:rsid w:val="00F83C5C"/>
    <w:rsid w:val="00F83C6F"/>
    <w:rsid w:val="00F84218"/>
    <w:rsid w:val="00F84250"/>
    <w:rsid w:val="00F84A82"/>
    <w:rsid w:val="00F851AB"/>
    <w:rsid w:val="00F85788"/>
    <w:rsid w:val="00F857B5"/>
    <w:rsid w:val="00F85994"/>
    <w:rsid w:val="00F861E7"/>
    <w:rsid w:val="00F86BEA"/>
    <w:rsid w:val="00F86E34"/>
    <w:rsid w:val="00F86F07"/>
    <w:rsid w:val="00F87215"/>
    <w:rsid w:val="00F8797A"/>
    <w:rsid w:val="00F87A4C"/>
    <w:rsid w:val="00F900FF"/>
    <w:rsid w:val="00F90258"/>
    <w:rsid w:val="00F903FD"/>
    <w:rsid w:val="00F9151E"/>
    <w:rsid w:val="00F91537"/>
    <w:rsid w:val="00F9166D"/>
    <w:rsid w:val="00F91B95"/>
    <w:rsid w:val="00F91DFA"/>
    <w:rsid w:val="00F92510"/>
    <w:rsid w:val="00F929B6"/>
    <w:rsid w:val="00F9352A"/>
    <w:rsid w:val="00F93574"/>
    <w:rsid w:val="00F936D8"/>
    <w:rsid w:val="00F9394A"/>
    <w:rsid w:val="00F93A1F"/>
    <w:rsid w:val="00F93B64"/>
    <w:rsid w:val="00F9404E"/>
    <w:rsid w:val="00F945AE"/>
    <w:rsid w:val="00F94C89"/>
    <w:rsid w:val="00F950E1"/>
    <w:rsid w:val="00F953F1"/>
    <w:rsid w:val="00F959FD"/>
    <w:rsid w:val="00F9698B"/>
    <w:rsid w:val="00F96A32"/>
    <w:rsid w:val="00F972E2"/>
    <w:rsid w:val="00F97571"/>
    <w:rsid w:val="00F978C7"/>
    <w:rsid w:val="00FA0157"/>
    <w:rsid w:val="00FA04E6"/>
    <w:rsid w:val="00FA13E8"/>
    <w:rsid w:val="00FA14AB"/>
    <w:rsid w:val="00FA1C56"/>
    <w:rsid w:val="00FA2417"/>
    <w:rsid w:val="00FA273E"/>
    <w:rsid w:val="00FA2760"/>
    <w:rsid w:val="00FA302A"/>
    <w:rsid w:val="00FA32E3"/>
    <w:rsid w:val="00FA350A"/>
    <w:rsid w:val="00FA3863"/>
    <w:rsid w:val="00FA3917"/>
    <w:rsid w:val="00FA39E4"/>
    <w:rsid w:val="00FA3A7D"/>
    <w:rsid w:val="00FA3CFB"/>
    <w:rsid w:val="00FA402E"/>
    <w:rsid w:val="00FA4359"/>
    <w:rsid w:val="00FA4887"/>
    <w:rsid w:val="00FA49D7"/>
    <w:rsid w:val="00FA4B52"/>
    <w:rsid w:val="00FA4DB6"/>
    <w:rsid w:val="00FA5820"/>
    <w:rsid w:val="00FA597F"/>
    <w:rsid w:val="00FA5CC1"/>
    <w:rsid w:val="00FA5ECD"/>
    <w:rsid w:val="00FA60C5"/>
    <w:rsid w:val="00FA63CF"/>
    <w:rsid w:val="00FA730B"/>
    <w:rsid w:val="00FA7895"/>
    <w:rsid w:val="00FA7F28"/>
    <w:rsid w:val="00FB0986"/>
    <w:rsid w:val="00FB0F24"/>
    <w:rsid w:val="00FB0F5E"/>
    <w:rsid w:val="00FB0F60"/>
    <w:rsid w:val="00FB1082"/>
    <w:rsid w:val="00FB12D6"/>
    <w:rsid w:val="00FB1625"/>
    <w:rsid w:val="00FB2044"/>
    <w:rsid w:val="00FB2310"/>
    <w:rsid w:val="00FB26FE"/>
    <w:rsid w:val="00FB2C3E"/>
    <w:rsid w:val="00FB2DE2"/>
    <w:rsid w:val="00FB320C"/>
    <w:rsid w:val="00FB3253"/>
    <w:rsid w:val="00FB35D0"/>
    <w:rsid w:val="00FB3B94"/>
    <w:rsid w:val="00FB3D31"/>
    <w:rsid w:val="00FB403A"/>
    <w:rsid w:val="00FB43B5"/>
    <w:rsid w:val="00FB472E"/>
    <w:rsid w:val="00FB4A31"/>
    <w:rsid w:val="00FB4EC7"/>
    <w:rsid w:val="00FB4FE5"/>
    <w:rsid w:val="00FB505D"/>
    <w:rsid w:val="00FB5C7B"/>
    <w:rsid w:val="00FB5ED3"/>
    <w:rsid w:val="00FB5F11"/>
    <w:rsid w:val="00FB6027"/>
    <w:rsid w:val="00FB6310"/>
    <w:rsid w:val="00FB692E"/>
    <w:rsid w:val="00FB69D4"/>
    <w:rsid w:val="00FB7205"/>
    <w:rsid w:val="00FB723B"/>
    <w:rsid w:val="00FB7275"/>
    <w:rsid w:val="00FB75E2"/>
    <w:rsid w:val="00FB7BCE"/>
    <w:rsid w:val="00FB7DD7"/>
    <w:rsid w:val="00FC0475"/>
    <w:rsid w:val="00FC04D0"/>
    <w:rsid w:val="00FC0A8F"/>
    <w:rsid w:val="00FC0AC2"/>
    <w:rsid w:val="00FC0AD2"/>
    <w:rsid w:val="00FC1B0F"/>
    <w:rsid w:val="00FC20EC"/>
    <w:rsid w:val="00FC2F5C"/>
    <w:rsid w:val="00FC3046"/>
    <w:rsid w:val="00FC354E"/>
    <w:rsid w:val="00FC3857"/>
    <w:rsid w:val="00FC3A9D"/>
    <w:rsid w:val="00FC3B00"/>
    <w:rsid w:val="00FC3CFD"/>
    <w:rsid w:val="00FC3E59"/>
    <w:rsid w:val="00FC4793"/>
    <w:rsid w:val="00FC4A6B"/>
    <w:rsid w:val="00FC5793"/>
    <w:rsid w:val="00FC5AA8"/>
    <w:rsid w:val="00FC5BA6"/>
    <w:rsid w:val="00FC5ED2"/>
    <w:rsid w:val="00FC5FDF"/>
    <w:rsid w:val="00FC6241"/>
    <w:rsid w:val="00FC6EBF"/>
    <w:rsid w:val="00FC7F30"/>
    <w:rsid w:val="00FD0360"/>
    <w:rsid w:val="00FD082B"/>
    <w:rsid w:val="00FD1F02"/>
    <w:rsid w:val="00FD2905"/>
    <w:rsid w:val="00FD2ACC"/>
    <w:rsid w:val="00FD2D20"/>
    <w:rsid w:val="00FD323D"/>
    <w:rsid w:val="00FD34E4"/>
    <w:rsid w:val="00FD390E"/>
    <w:rsid w:val="00FD398E"/>
    <w:rsid w:val="00FD3CD5"/>
    <w:rsid w:val="00FD3DB4"/>
    <w:rsid w:val="00FD473B"/>
    <w:rsid w:val="00FD5096"/>
    <w:rsid w:val="00FD5155"/>
    <w:rsid w:val="00FD542E"/>
    <w:rsid w:val="00FD565B"/>
    <w:rsid w:val="00FD5A4F"/>
    <w:rsid w:val="00FD5AA5"/>
    <w:rsid w:val="00FD60DE"/>
    <w:rsid w:val="00FD637A"/>
    <w:rsid w:val="00FD6FB9"/>
    <w:rsid w:val="00FD6FC7"/>
    <w:rsid w:val="00FD78C1"/>
    <w:rsid w:val="00FE00D8"/>
    <w:rsid w:val="00FE0771"/>
    <w:rsid w:val="00FE0C18"/>
    <w:rsid w:val="00FE1109"/>
    <w:rsid w:val="00FE12B5"/>
    <w:rsid w:val="00FE1753"/>
    <w:rsid w:val="00FE1ADE"/>
    <w:rsid w:val="00FE1FC0"/>
    <w:rsid w:val="00FE290A"/>
    <w:rsid w:val="00FE30A9"/>
    <w:rsid w:val="00FE339C"/>
    <w:rsid w:val="00FE38DC"/>
    <w:rsid w:val="00FE3BFC"/>
    <w:rsid w:val="00FE3C9E"/>
    <w:rsid w:val="00FE3E23"/>
    <w:rsid w:val="00FE4884"/>
    <w:rsid w:val="00FE5618"/>
    <w:rsid w:val="00FE568F"/>
    <w:rsid w:val="00FE56A5"/>
    <w:rsid w:val="00FE5863"/>
    <w:rsid w:val="00FE5BEF"/>
    <w:rsid w:val="00FE5CC9"/>
    <w:rsid w:val="00FE62EE"/>
    <w:rsid w:val="00FE64EE"/>
    <w:rsid w:val="00FE68A2"/>
    <w:rsid w:val="00FE6AD3"/>
    <w:rsid w:val="00FE6EAE"/>
    <w:rsid w:val="00FE72BB"/>
    <w:rsid w:val="00FE7437"/>
    <w:rsid w:val="00FE75F1"/>
    <w:rsid w:val="00FE7B82"/>
    <w:rsid w:val="00FE7EF1"/>
    <w:rsid w:val="00FF012D"/>
    <w:rsid w:val="00FF0D9D"/>
    <w:rsid w:val="00FF1274"/>
    <w:rsid w:val="00FF1D50"/>
    <w:rsid w:val="00FF1DC0"/>
    <w:rsid w:val="00FF1F05"/>
    <w:rsid w:val="00FF2585"/>
    <w:rsid w:val="00FF25DF"/>
    <w:rsid w:val="00FF3361"/>
    <w:rsid w:val="00FF34AA"/>
    <w:rsid w:val="00FF37FD"/>
    <w:rsid w:val="00FF3A4C"/>
    <w:rsid w:val="00FF3BAC"/>
    <w:rsid w:val="00FF42C2"/>
    <w:rsid w:val="00FF43E9"/>
    <w:rsid w:val="00FF4434"/>
    <w:rsid w:val="00FF45CD"/>
    <w:rsid w:val="00FF4B8E"/>
    <w:rsid w:val="00FF4FC0"/>
    <w:rsid w:val="00FF5154"/>
    <w:rsid w:val="00FF5314"/>
    <w:rsid w:val="00FF57D9"/>
    <w:rsid w:val="00FF5925"/>
    <w:rsid w:val="00FF6054"/>
    <w:rsid w:val="00FF6176"/>
    <w:rsid w:val="00FF6B2A"/>
    <w:rsid w:val="00FF6DC0"/>
    <w:rsid w:val="00FF6E5E"/>
    <w:rsid w:val="00FF7DA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4A1A035"/>
  <w15:docId w15:val="{3BB40C36-AFB1-434B-B3F8-15C4DA28CD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C71EA"/>
    <w:pPr>
      <w:widowControl w:val="0"/>
      <w:topLinePunct/>
    </w:pPr>
    <w:rPr>
      <w:rFonts w:asciiTheme="minorEastAsia" w:hAnsiTheme="minorEastAsia"/>
      <w:lang w:val="nl-NL"/>
    </w:rPr>
  </w:style>
  <w:style w:type="paragraph" w:styleId="1">
    <w:name w:val="heading 1"/>
    <w:basedOn w:val="a"/>
    <w:next w:val="a"/>
    <w:link w:val="10"/>
    <w:uiPriority w:val="9"/>
    <w:qFormat/>
    <w:rsid w:val="00E34E8B"/>
    <w:pPr>
      <w:keepNext/>
      <w:numPr>
        <w:numId w:val="31"/>
      </w:numPr>
      <w:outlineLvl w:val="0"/>
    </w:pPr>
    <w:rPr>
      <w:rFonts w:cstheme="majorBidi"/>
      <w:b/>
      <w:sz w:val="24"/>
      <w:szCs w:val="24"/>
    </w:rPr>
  </w:style>
  <w:style w:type="paragraph" w:styleId="2">
    <w:name w:val="heading 2"/>
    <w:basedOn w:val="a"/>
    <w:next w:val="a"/>
    <w:link w:val="20"/>
    <w:uiPriority w:val="9"/>
    <w:unhideWhenUsed/>
    <w:qFormat/>
    <w:rsid w:val="00C928CA"/>
    <w:pPr>
      <w:numPr>
        <w:ilvl w:val="1"/>
        <w:numId w:val="31"/>
      </w:numPr>
      <w:outlineLvl w:val="1"/>
    </w:pPr>
    <w:rPr>
      <w:rFonts w:hAnsiTheme="majorHAnsi" w:cstheme="majorBidi"/>
      <w:b/>
    </w:rPr>
  </w:style>
  <w:style w:type="paragraph" w:styleId="3">
    <w:name w:val="heading 3"/>
    <w:basedOn w:val="a"/>
    <w:next w:val="a"/>
    <w:link w:val="30"/>
    <w:uiPriority w:val="9"/>
    <w:unhideWhenUsed/>
    <w:qFormat/>
    <w:rsid w:val="00031411"/>
    <w:pPr>
      <w:numPr>
        <w:ilvl w:val="2"/>
        <w:numId w:val="31"/>
      </w:numPr>
      <w:ind w:left="993"/>
      <w:outlineLvl w:val="2"/>
    </w:pPr>
    <w:rPr>
      <w:rFonts w:eastAsia="ＭＳ 明朝" w:cstheme="majorBidi"/>
    </w:rPr>
  </w:style>
  <w:style w:type="paragraph" w:styleId="4">
    <w:name w:val="heading 4"/>
    <w:basedOn w:val="a"/>
    <w:next w:val="a"/>
    <w:link w:val="40"/>
    <w:uiPriority w:val="9"/>
    <w:unhideWhenUsed/>
    <w:qFormat/>
    <w:rsid w:val="00C867D9"/>
    <w:pPr>
      <w:numPr>
        <w:ilvl w:val="3"/>
        <w:numId w:val="31"/>
      </w:numPr>
      <w:outlineLvl w:val="3"/>
    </w:pPr>
    <w:rPr>
      <w:bCs/>
    </w:rPr>
  </w:style>
  <w:style w:type="paragraph" w:styleId="5">
    <w:name w:val="heading 5"/>
    <w:basedOn w:val="a"/>
    <w:next w:val="a"/>
    <w:link w:val="50"/>
    <w:uiPriority w:val="9"/>
    <w:unhideWhenUsed/>
    <w:qFormat/>
    <w:rsid w:val="003414BF"/>
    <w:pPr>
      <w:numPr>
        <w:numId w:val="14"/>
      </w:numPr>
      <w:ind w:left="1418" w:hanging="284"/>
      <w:outlineLvl w:val="4"/>
    </w:pPr>
    <w:rPr>
      <w:rFonts w:cstheme="majorBidi"/>
    </w:rPr>
  </w:style>
  <w:style w:type="paragraph" w:styleId="6">
    <w:name w:val="heading 6"/>
    <w:basedOn w:val="a"/>
    <w:next w:val="a"/>
    <w:link w:val="60"/>
    <w:uiPriority w:val="9"/>
    <w:semiHidden/>
    <w:unhideWhenUsed/>
    <w:qFormat/>
    <w:rsid w:val="002C18FA"/>
    <w:pPr>
      <w:keepNext/>
      <w:topLinePunct w:val="0"/>
      <w:ind w:left="2551" w:hanging="425"/>
      <w:jc w:val="both"/>
      <w:outlineLvl w:val="5"/>
    </w:pPr>
    <w:rPr>
      <w:rFonts w:ascii="ＭＳ 明朝" w:eastAsia="ＭＳ 明朝" w:hAnsiTheme="minorHAnsi"/>
      <w:b/>
      <w:bCs/>
      <w:lang w:val="en-US"/>
    </w:rPr>
  </w:style>
  <w:style w:type="paragraph" w:styleId="7">
    <w:name w:val="heading 7"/>
    <w:basedOn w:val="a"/>
    <w:next w:val="a"/>
    <w:link w:val="70"/>
    <w:uiPriority w:val="9"/>
    <w:semiHidden/>
    <w:unhideWhenUsed/>
    <w:qFormat/>
    <w:rsid w:val="002C18FA"/>
    <w:pPr>
      <w:keepNext/>
      <w:topLinePunct w:val="0"/>
      <w:ind w:left="2976" w:hanging="425"/>
      <w:jc w:val="both"/>
      <w:outlineLvl w:val="6"/>
    </w:pPr>
    <w:rPr>
      <w:rFonts w:ascii="ＭＳ 明朝" w:eastAsia="ＭＳ 明朝" w:hAnsiTheme="minorHAnsi"/>
      <w:lang w:val="en-US"/>
    </w:rPr>
  </w:style>
  <w:style w:type="paragraph" w:styleId="8">
    <w:name w:val="heading 8"/>
    <w:basedOn w:val="a"/>
    <w:next w:val="a"/>
    <w:link w:val="80"/>
    <w:uiPriority w:val="9"/>
    <w:semiHidden/>
    <w:unhideWhenUsed/>
    <w:qFormat/>
    <w:rsid w:val="002C18FA"/>
    <w:pPr>
      <w:keepNext/>
      <w:topLinePunct w:val="0"/>
      <w:ind w:left="3402" w:hanging="426"/>
      <w:jc w:val="both"/>
      <w:outlineLvl w:val="7"/>
    </w:pPr>
    <w:rPr>
      <w:rFonts w:ascii="ＭＳ 明朝" w:eastAsia="ＭＳ 明朝" w:hAnsiTheme="minorHAnsi"/>
      <w:lang w:val="en-US"/>
    </w:rPr>
  </w:style>
  <w:style w:type="paragraph" w:styleId="9">
    <w:name w:val="heading 9"/>
    <w:basedOn w:val="a"/>
    <w:next w:val="a"/>
    <w:link w:val="90"/>
    <w:uiPriority w:val="9"/>
    <w:semiHidden/>
    <w:unhideWhenUsed/>
    <w:qFormat/>
    <w:rsid w:val="002C18FA"/>
    <w:pPr>
      <w:keepNext/>
      <w:topLinePunct w:val="0"/>
      <w:ind w:left="3827" w:hanging="425"/>
      <w:jc w:val="both"/>
      <w:outlineLvl w:val="8"/>
    </w:pPr>
    <w:rPr>
      <w:rFonts w:ascii="ＭＳ 明朝" w:eastAsia="ＭＳ 明朝" w:hAnsiTheme="minorHAnsi"/>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rsid w:val="00831D04"/>
    <w:pPr>
      <w:tabs>
        <w:tab w:val="center" w:pos="4252"/>
        <w:tab w:val="right" w:pos="8504"/>
      </w:tabs>
      <w:snapToGrid w:val="0"/>
    </w:pPr>
    <w:rPr>
      <w:rFonts w:ascii="ＭＳ 明朝" w:eastAsia="ＭＳ 明朝"/>
    </w:rPr>
  </w:style>
  <w:style w:type="character" w:customStyle="1" w:styleId="a4">
    <w:name w:val="フッター (文字)"/>
    <w:basedOn w:val="a0"/>
    <w:link w:val="a3"/>
    <w:uiPriority w:val="99"/>
    <w:rsid w:val="00831D04"/>
    <w:rPr>
      <w:rFonts w:ascii="ＭＳ 明朝" w:eastAsia="ＭＳ 明朝"/>
    </w:rPr>
  </w:style>
  <w:style w:type="paragraph" w:styleId="a5">
    <w:name w:val="Balloon Text"/>
    <w:basedOn w:val="a"/>
    <w:link w:val="a6"/>
    <w:uiPriority w:val="99"/>
    <w:semiHidden/>
    <w:unhideWhenUsed/>
    <w:rsid w:val="00831D04"/>
    <w:rPr>
      <w:rFonts w:asciiTheme="majorHAnsi" w:eastAsiaTheme="majorEastAsia" w:hAnsiTheme="majorHAnsi" w:cstheme="majorBidi"/>
      <w:sz w:val="18"/>
      <w:szCs w:val="18"/>
    </w:rPr>
  </w:style>
  <w:style w:type="character" w:customStyle="1" w:styleId="a6">
    <w:name w:val="吹き出し (文字)"/>
    <w:basedOn w:val="a0"/>
    <w:link w:val="a5"/>
    <w:uiPriority w:val="99"/>
    <w:semiHidden/>
    <w:rsid w:val="00831D04"/>
    <w:rPr>
      <w:rFonts w:asciiTheme="majorHAnsi" w:eastAsiaTheme="majorEastAsia" w:hAnsiTheme="majorHAnsi" w:cstheme="majorBidi"/>
      <w:sz w:val="18"/>
      <w:szCs w:val="18"/>
    </w:rPr>
  </w:style>
  <w:style w:type="character" w:styleId="a7">
    <w:name w:val="Hyperlink"/>
    <w:basedOn w:val="a0"/>
    <w:uiPriority w:val="99"/>
    <w:unhideWhenUsed/>
    <w:rsid w:val="00710235"/>
    <w:rPr>
      <w:color w:val="0000FF" w:themeColor="hyperlink"/>
      <w:u w:val="single"/>
    </w:rPr>
  </w:style>
  <w:style w:type="paragraph" w:styleId="a8">
    <w:name w:val="List Paragraph"/>
    <w:basedOn w:val="a"/>
    <w:uiPriority w:val="34"/>
    <w:qFormat/>
    <w:rsid w:val="00615ECD"/>
    <w:pPr>
      <w:ind w:leftChars="400" w:left="840"/>
    </w:pPr>
  </w:style>
  <w:style w:type="paragraph" w:styleId="11">
    <w:name w:val="toc 1"/>
    <w:basedOn w:val="a"/>
    <w:next w:val="a"/>
    <w:link w:val="12"/>
    <w:autoRedefine/>
    <w:uiPriority w:val="39"/>
    <w:unhideWhenUsed/>
    <w:qFormat/>
    <w:rsid w:val="00E672CB"/>
    <w:pPr>
      <w:tabs>
        <w:tab w:val="right" w:leader="dot" w:pos="9061"/>
      </w:tabs>
    </w:pPr>
    <w:rPr>
      <w:rFonts w:cstheme="majorBidi"/>
      <w:noProof/>
    </w:rPr>
  </w:style>
  <w:style w:type="character" w:customStyle="1" w:styleId="10">
    <w:name w:val="見出し 1 (文字)"/>
    <w:basedOn w:val="a0"/>
    <w:link w:val="1"/>
    <w:uiPriority w:val="9"/>
    <w:rsid w:val="00E34E8B"/>
    <w:rPr>
      <w:rFonts w:asciiTheme="minorEastAsia" w:hAnsiTheme="minorEastAsia" w:cstheme="majorBidi"/>
      <w:b/>
      <w:sz w:val="24"/>
      <w:szCs w:val="24"/>
    </w:rPr>
  </w:style>
  <w:style w:type="paragraph" w:styleId="a9">
    <w:name w:val="header"/>
    <w:basedOn w:val="a"/>
    <w:link w:val="aa"/>
    <w:uiPriority w:val="99"/>
    <w:unhideWhenUsed/>
    <w:rsid w:val="006F65BC"/>
    <w:pPr>
      <w:tabs>
        <w:tab w:val="center" w:pos="4252"/>
        <w:tab w:val="right" w:pos="8504"/>
      </w:tabs>
      <w:snapToGrid w:val="0"/>
    </w:pPr>
  </w:style>
  <w:style w:type="character" w:customStyle="1" w:styleId="aa">
    <w:name w:val="ヘッダー (文字)"/>
    <w:basedOn w:val="a0"/>
    <w:link w:val="a9"/>
    <w:uiPriority w:val="99"/>
    <w:rsid w:val="006F65BC"/>
  </w:style>
  <w:style w:type="paragraph" w:customStyle="1" w:styleId="13">
    <w:name w:val="スタイル1"/>
    <w:basedOn w:val="1"/>
    <w:link w:val="14"/>
    <w:rsid w:val="00F945AE"/>
    <w:rPr>
      <w:b w:val="0"/>
    </w:rPr>
  </w:style>
  <w:style w:type="character" w:customStyle="1" w:styleId="14">
    <w:name w:val="スタイル1 (文字)"/>
    <w:basedOn w:val="10"/>
    <w:link w:val="13"/>
    <w:rsid w:val="00F945AE"/>
    <w:rPr>
      <w:rFonts w:asciiTheme="minorEastAsia" w:hAnsiTheme="minorEastAsia" w:cstheme="majorBidi"/>
      <w:b w:val="0"/>
      <w:sz w:val="24"/>
      <w:szCs w:val="24"/>
    </w:rPr>
  </w:style>
  <w:style w:type="paragraph" w:customStyle="1" w:styleId="21">
    <w:name w:val="スタイル2"/>
    <w:basedOn w:val="2"/>
    <w:link w:val="22"/>
    <w:rsid w:val="00F945AE"/>
    <w:pPr>
      <w:ind w:rightChars="100" w:right="210"/>
    </w:pPr>
    <w:rPr>
      <w:b w:val="0"/>
      <w:sz w:val="22"/>
    </w:rPr>
  </w:style>
  <w:style w:type="character" w:customStyle="1" w:styleId="22">
    <w:name w:val="スタイル2 (文字)"/>
    <w:basedOn w:val="20"/>
    <w:link w:val="21"/>
    <w:rsid w:val="00F945AE"/>
    <w:rPr>
      <w:rFonts w:asciiTheme="minorEastAsia" w:hAnsiTheme="majorHAnsi" w:cstheme="majorBidi"/>
      <w:b w:val="0"/>
      <w:sz w:val="22"/>
      <w:lang w:val="nl-NL"/>
    </w:rPr>
  </w:style>
  <w:style w:type="character" w:customStyle="1" w:styleId="20">
    <w:name w:val="見出し 2 (文字)"/>
    <w:basedOn w:val="a0"/>
    <w:link w:val="2"/>
    <w:uiPriority w:val="9"/>
    <w:rsid w:val="00C928CA"/>
    <w:rPr>
      <w:rFonts w:asciiTheme="minorEastAsia" w:hAnsiTheme="majorHAnsi" w:cstheme="majorBidi"/>
      <w:b/>
      <w:lang w:val="nl-NL"/>
    </w:rPr>
  </w:style>
  <w:style w:type="paragraph" w:customStyle="1" w:styleId="31">
    <w:name w:val="スタイル3"/>
    <w:basedOn w:val="3"/>
    <w:link w:val="32"/>
    <w:rsid w:val="00CA33E5"/>
    <w:pPr>
      <w:ind w:left="0"/>
    </w:pPr>
  </w:style>
  <w:style w:type="character" w:customStyle="1" w:styleId="32">
    <w:name w:val="スタイル3 (文字)"/>
    <w:basedOn w:val="30"/>
    <w:link w:val="31"/>
    <w:rsid w:val="00CA33E5"/>
    <w:rPr>
      <w:rFonts w:ascii="ＭＳ 明朝" w:eastAsia="ＭＳ 明朝" w:hAnsiTheme="majorHAnsi" w:cstheme="majorBidi"/>
      <w:noProof/>
      <w:lang w:val="nl-NL"/>
    </w:rPr>
  </w:style>
  <w:style w:type="character" w:customStyle="1" w:styleId="30">
    <w:name w:val="見出し 3 (文字)"/>
    <w:basedOn w:val="a0"/>
    <w:link w:val="3"/>
    <w:uiPriority w:val="9"/>
    <w:rsid w:val="00031411"/>
    <w:rPr>
      <w:rFonts w:asciiTheme="minorEastAsia" w:eastAsia="ＭＳ 明朝" w:hAnsiTheme="minorEastAsia" w:cstheme="majorBidi"/>
      <w:lang w:val="nl-NL"/>
    </w:rPr>
  </w:style>
  <w:style w:type="paragraph" w:styleId="ab">
    <w:name w:val="caption"/>
    <w:basedOn w:val="a"/>
    <w:next w:val="a"/>
    <w:link w:val="ac"/>
    <w:unhideWhenUsed/>
    <w:qFormat/>
    <w:rsid w:val="003E64A7"/>
    <w:pPr>
      <w:jc w:val="center"/>
    </w:pPr>
    <w:rPr>
      <w:b/>
      <w:bCs/>
      <w:szCs w:val="21"/>
    </w:rPr>
  </w:style>
  <w:style w:type="paragraph" w:styleId="23">
    <w:name w:val="toc 2"/>
    <w:basedOn w:val="a"/>
    <w:next w:val="a"/>
    <w:autoRedefine/>
    <w:uiPriority w:val="39"/>
    <w:unhideWhenUsed/>
    <w:rsid w:val="00C731B8"/>
    <w:pPr>
      <w:ind w:leftChars="100" w:left="210"/>
    </w:pPr>
  </w:style>
  <w:style w:type="character" w:customStyle="1" w:styleId="ac">
    <w:name w:val="図表番号 (文字)"/>
    <w:link w:val="ab"/>
    <w:rsid w:val="003E64A7"/>
    <w:rPr>
      <w:rFonts w:asciiTheme="minorEastAsia" w:hAnsiTheme="minorEastAsia"/>
      <w:b/>
      <w:bCs/>
      <w:szCs w:val="21"/>
    </w:rPr>
  </w:style>
  <w:style w:type="character" w:customStyle="1" w:styleId="40">
    <w:name w:val="見出し 4 (文字)"/>
    <w:basedOn w:val="a0"/>
    <w:link w:val="4"/>
    <w:uiPriority w:val="9"/>
    <w:rsid w:val="00C867D9"/>
    <w:rPr>
      <w:rFonts w:asciiTheme="minorEastAsia" w:hAnsiTheme="minorEastAsia"/>
      <w:bCs/>
      <w:lang w:val="nl-NL"/>
    </w:rPr>
  </w:style>
  <w:style w:type="character" w:styleId="ad">
    <w:name w:val="FollowedHyperlink"/>
    <w:basedOn w:val="a0"/>
    <w:uiPriority w:val="99"/>
    <w:semiHidden/>
    <w:unhideWhenUsed/>
    <w:rsid w:val="00817243"/>
    <w:rPr>
      <w:color w:val="800080" w:themeColor="followedHyperlink"/>
      <w:u w:val="single"/>
    </w:rPr>
  </w:style>
  <w:style w:type="numbering" w:customStyle="1" w:styleId="Excel">
    <w:name w:val="Excel家計簿"/>
    <w:basedOn w:val="a2"/>
    <w:rsid w:val="00526F4A"/>
    <w:pPr>
      <w:numPr>
        <w:numId w:val="1"/>
      </w:numPr>
    </w:pPr>
  </w:style>
  <w:style w:type="numbering" w:customStyle="1" w:styleId="Excel1">
    <w:name w:val="Excel家計簿1"/>
    <w:basedOn w:val="a2"/>
    <w:rsid w:val="00652F9F"/>
  </w:style>
  <w:style w:type="numbering" w:customStyle="1" w:styleId="Excel2">
    <w:name w:val="Excel家計簿2"/>
    <w:basedOn w:val="a2"/>
    <w:rsid w:val="00C42BD9"/>
  </w:style>
  <w:style w:type="numbering" w:customStyle="1" w:styleId="Excel3">
    <w:name w:val="Excel家計簿3"/>
    <w:basedOn w:val="a2"/>
    <w:rsid w:val="00A71353"/>
  </w:style>
  <w:style w:type="numbering" w:customStyle="1" w:styleId="Excel4">
    <w:name w:val="Excel家計簿4"/>
    <w:basedOn w:val="a2"/>
    <w:rsid w:val="008B78BF"/>
  </w:style>
  <w:style w:type="numbering" w:customStyle="1" w:styleId="Excel5">
    <w:name w:val="Excel家計簿5"/>
    <w:basedOn w:val="a2"/>
    <w:rsid w:val="002E00EB"/>
  </w:style>
  <w:style w:type="numbering" w:customStyle="1" w:styleId="Excel6">
    <w:name w:val="Excel家計簿6"/>
    <w:basedOn w:val="a2"/>
    <w:rsid w:val="00BF21CD"/>
  </w:style>
  <w:style w:type="paragraph" w:styleId="ae">
    <w:name w:val="Date"/>
    <w:basedOn w:val="a"/>
    <w:next w:val="a"/>
    <w:link w:val="af"/>
    <w:uiPriority w:val="99"/>
    <w:semiHidden/>
    <w:unhideWhenUsed/>
    <w:rsid w:val="00723EFD"/>
  </w:style>
  <w:style w:type="character" w:customStyle="1" w:styleId="af">
    <w:name w:val="日付 (文字)"/>
    <w:basedOn w:val="a0"/>
    <w:link w:val="ae"/>
    <w:uiPriority w:val="99"/>
    <w:semiHidden/>
    <w:rsid w:val="00723EFD"/>
  </w:style>
  <w:style w:type="paragraph" w:styleId="Web">
    <w:name w:val="Normal (Web)"/>
    <w:basedOn w:val="a"/>
    <w:uiPriority w:val="99"/>
    <w:semiHidden/>
    <w:unhideWhenUsed/>
    <w:rsid w:val="00DC62D9"/>
    <w:pPr>
      <w:widowControl/>
      <w:spacing w:before="100" w:beforeAutospacing="1" w:after="100" w:afterAutospacing="1"/>
    </w:pPr>
    <w:rPr>
      <w:rFonts w:ascii="ＭＳ Ｐゴシック" w:eastAsia="ＭＳ Ｐゴシック" w:hAnsi="ＭＳ Ｐゴシック" w:cs="ＭＳ Ｐゴシック"/>
      <w:kern w:val="0"/>
      <w:sz w:val="24"/>
      <w:szCs w:val="24"/>
    </w:rPr>
  </w:style>
  <w:style w:type="character" w:styleId="af0">
    <w:name w:val="Emphasis"/>
    <w:basedOn w:val="a0"/>
    <w:uiPriority w:val="20"/>
    <w:qFormat/>
    <w:rsid w:val="00615ECD"/>
    <w:rPr>
      <w:b/>
      <w:bCs/>
      <w:i w:val="0"/>
      <w:iCs w:val="0"/>
    </w:rPr>
  </w:style>
  <w:style w:type="character" w:customStyle="1" w:styleId="st1">
    <w:name w:val="st1"/>
    <w:basedOn w:val="a0"/>
    <w:rsid w:val="00074676"/>
  </w:style>
  <w:style w:type="numbering" w:customStyle="1" w:styleId="Excel7">
    <w:name w:val="Excel家計簿7"/>
    <w:basedOn w:val="a2"/>
    <w:rsid w:val="006D2AA1"/>
  </w:style>
  <w:style w:type="paragraph" w:styleId="33">
    <w:name w:val="toc 3"/>
    <w:basedOn w:val="a"/>
    <w:next w:val="a"/>
    <w:autoRedefine/>
    <w:uiPriority w:val="39"/>
    <w:unhideWhenUsed/>
    <w:rsid w:val="009F3C02"/>
    <w:pPr>
      <w:ind w:leftChars="200" w:left="420"/>
    </w:pPr>
  </w:style>
  <w:style w:type="paragraph" w:styleId="41">
    <w:name w:val="toc 4"/>
    <w:basedOn w:val="a"/>
    <w:next w:val="a"/>
    <w:autoRedefine/>
    <w:uiPriority w:val="39"/>
    <w:unhideWhenUsed/>
    <w:rsid w:val="009F3C02"/>
    <w:pPr>
      <w:ind w:leftChars="300" w:left="630"/>
    </w:pPr>
  </w:style>
  <w:style w:type="paragraph" w:styleId="51">
    <w:name w:val="toc 5"/>
    <w:basedOn w:val="a"/>
    <w:next w:val="a"/>
    <w:autoRedefine/>
    <w:uiPriority w:val="39"/>
    <w:unhideWhenUsed/>
    <w:rsid w:val="009F3C02"/>
    <w:pPr>
      <w:ind w:leftChars="400" w:left="840"/>
    </w:pPr>
  </w:style>
  <w:style w:type="paragraph" w:styleId="61">
    <w:name w:val="toc 6"/>
    <w:basedOn w:val="a"/>
    <w:next w:val="a"/>
    <w:autoRedefine/>
    <w:uiPriority w:val="39"/>
    <w:unhideWhenUsed/>
    <w:rsid w:val="009F3C02"/>
    <w:pPr>
      <w:ind w:leftChars="500" w:left="1050"/>
    </w:pPr>
  </w:style>
  <w:style w:type="paragraph" w:styleId="71">
    <w:name w:val="toc 7"/>
    <w:basedOn w:val="a"/>
    <w:next w:val="a"/>
    <w:autoRedefine/>
    <w:uiPriority w:val="39"/>
    <w:unhideWhenUsed/>
    <w:rsid w:val="009F3C02"/>
    <w:pPr>
      <w:ind w:leftChars="600" w:left="1260"/>
    </w:pPr>
  </w:style>
  <w:style w:type="paragraph" w:styleId="81">
    <w:name w:val="toc 8"/>
    <w:basedOn w:val="a"/>
    <w:next w:val="a"/>
    <w:autoRedefine/>
    <w:uiPriority w:val="39"/>
    <w:unhideWhenUsed/>
    <w:rsid w:val="009F3C02"/>
    <w:pPr>
      <w:ind w:leftChars="700" w:left="1470"/>
    </w:pPr>
  </w:style>
  <w:style w:type="paragraph" w:styleId="91">
    <w:name w:val="toc 9"/>
    <w:basedOn w:val="a"/>
    <w:next w:val="a"/>
    <w:autoRedefine/>
    <w:uiPriority w:val="39"/>
    <w:unhideWhenUsed/>
    <w:rsid w:val="009F3C02"/>
    <w:pPr>
      <w:ind w:leftChars="800" w:left="1680"/>
    </w:pPr>
  </w:style>
  <w:style w:type="numbering" w:customStyle="1" w:styleId="Excel8">
    <w:name w:val="Excel家計簿8"/>
    <w:basedOn w:val="a2"/>
    <w:rsid w:val="00FE290A"/>
  </w:style>
  <w:style w:type="numbering" w:customStyle="1" w:styleId="Excel9">
    <w:name w:val="Excel家計簿9"/>
    <w:basedOn w:val="a2"/>
    <w:rsid w:val="00BE2BAA"/>
  </w:style>
  <w:style w:type="character" w:customStyle="1" w:styleId="50">
    <w:name w:val="見出し 5 (文字)"/>
    <w:basedOn w:val="a0"/>
    <w:link w:val="5"/>
    <w:uiPriority w:val="9"/>
    <w:rsid w:val="003414BF"/>
    <w:rPr>
      <w:rFonts w:asciiTheme="minorEastAsia" w:hAnsiTheme="minorEastAsia" w:cstheme="majorBidi"/>
    </w:rPr>
  </w:style>
  <w:style w:type="numbering" w:customStyle="1" w:styleId="Excel10">
    <w:name w:val="Excel家計簿10"/>
    <w:basedOn w:val="a2"/>
    <w:rsid w:val="003736ED"/>
  </w:style>
  <w:style w:type="numbering" w:customStyle="1" w:styleId="Excel11">
    <w:name w:val="Excel家計簿11"/>
    <w:basedOn w:val="a2"/>
    <w:rsid w:val="00F72077"/>
  </w:style>
  <w:style w:type="character" w:styleId="af1">
    <w:name w:val="Unresolved Mention"/>
    <w:basedOn w:val="a0"/>
    <w:uiPriority w:val="99"/>
    <w:semiHidden/>
    <w:unhideWhenUsed/>
    <w:rsid w:val="00993802"/>
    <w:rPr>
      <w:color w:val="605E5C"/>
      <w:shd w:val="clear" w:color="auto" w:fill="E1DFDD"/>
    </w:rPr>
  </w:style>
  <w:style w:type="character" w:customStyle="1" w:styleId="12">
    <w:name w:val="目次 1 (文字)"/>
    <w:basedOn w:val="a0"/>
    <w:link w:val="11"/>
    <w:uiPriority w:val="39"/>
    <w:rsid w:val="00E672CB"/>
    <w:rPr>
      <w:rFonts w:asciiTheme="minorEastAsia" w:hAnsiTheme="minorEastAsia" w:cstheme="majorBidi"/>
      <w:noProof/>
    </w:rPr>
  </w:style>
  <w:style w:type="paragraph" w:customStyle="1" w:styleId="42">
    <w:name w:val="スタイル4"/>
    <w:basedOn w:val="4"/>
    <w:link w:val="43"/>
    <w:qFormat/>
    <w:rsid w:val="00EC3C48"/>
    <w:pPr>
      <w:keepNext/>
      <w:numPr>
        <w:ilvl w:val="0"/>
        <w:numId w:val="0"/>
      </w:numPr>
      <w:ind w:left="1247" w:hanging="283"/>
    </w:pPr>
  </w:style>
  <w:style w:type="character" w:customStyle="1" w:styleId="43">
    <w:name w:val="スタイル4 (文字)"/>
    <w:basedOn w:val="12"/>
    <w:link w:val="42"/>
    <w:rsid w:val="00EC3C48"/>
    <w:rPr>
      <w:rFonts w:asciiTheme="minorEastAsia" w:hAnsiTheme="minorEastAsia" w:cstheme="majorBidi"/>
      <w:bCs/>
      <w:noProof/>
    </w:rPr>
  </w:style>
  <w:style w:type="paragraph" w:customStyle="1" w:styleId="52">
    <w:name w:val="スタイル5"/>
    <w:basedOn w:val="11"/>
    <w:link w:val="53"/>
    <w:qFormat/>
    <w:rsid w:val="00EC3C48"/>
    <w:pPr>
      <w:tabs>
        <w:tab w:val="left" w:pos="630"/>
      </w:tabs>
      <w:jc w:val="center"/>
    </w:pPr>
    <w:rPr>
      <w:bCs/>
      <w:caps/>
      <w:sz w:val="22"/>
      <w:szCs w:val="28"/>
    </w:rPr>
  </w:style>
  <w:style w:type="character" w:customStyle="1" w:styleId="53">
    <w:name w:val="スタイル5 (文字)"/>
    <w:basedOn w:val="12"/>
    <w:link w:val="52"/>
    <w:rsid w:val="00EC3C48"/>
    <w:rPr>
      <w:rFonts w:asciiTheme="minorEastAsia" w:hAnsiTheme="minorEastAsia" w:cstheme="majorBidi"/>
      <w:bCs/>
      <w:caps/>
      <w:noProof/>
      <w:sz w:val="22"/>
      <w:szCs w:val="28"/>
    </w:rPr>
  </w:style>
  <w:style w:type="paragraph" w:styleId="af2">
    <w:name w:val="TOC Heading"/>
    <w:basedOn w:val="1"/>
    <w:next w:val="a"/>
    <w:uiPriority w:val="39"/>
    <w:unhideWhenUsed/>
    <w:qFormat/>
    <w:rsid w:val="00EC3C48"/>
    <w:pPr>
      <w:keepLines/>
      <w:widowControl/>
      <w:numPr>
        <w:numId w:val="0"/>
      </w:numPr>
      <w:topLinePunct w:val="0"/>
      <w:spacing w:before="240" w:line="259" w:lineRule="auto"/>
      <w:outlineLvl w:val="9"/>
    </w:pPr>
    <w:rPr>
      <w:rFonts w:asciiTheme="majorHAnsi" w:eastAsiaTheme="majorEastAsia" w:hAnsiTheme="majorHAnsi"/>
      <w:b w:val="0"/>
      <w:color w:val="365F91" w:themeColor="accent1" w:themeShade="BF"/>
      <w:kern w:val="0"/>
      <w:sz w:val="32"/>
      <w:szCs w:val="32"/>
    </w:rPr>
  </w:style>
  <w:style w:type="character" w:customStyle="1" w:styleId="60">
    <w:name w:val="見出し 6 (文字)"/>
    <w:basedOn w:val="a0"/>
    <w:link w:val="6"/>
    <w:uiPriority w:val="9"/>
    <w:semiHidden/>
    <w:rsid w:val="002C18FA"/>
    <w:rPr>
      <w:rFonts w:ascii="ＭＳ 明朝" w:eastAsia="ＭＳ 明朝"/>
      <w:b/>
      <w:bCs/>
    </w:rPr>
  </w:style>
  <w:style w:type="character" w:customStyle="1" w:styleId="70">
    <w:name w:val="見出し 7 (文字)"/>
    <w:basedOn w:val="a0"/>
    <w:link w:val="7"/>
    <w:uiPriority w:val="9"/>
    <w:semiHidden/>
    <w:rsid w:val="002C18FA"/>
    <w:rPr>
      <w:rFonts w:ascii="ＭＳ 明朝" w:eastAsia="ＭＳ 明朝"/>
    </w:rPr>
  </w:style>
  <w:style w:type="character" w:customStyle="1" w:styleId="80">
    <w:name w:val="見出し 8 (文字)"/>
    <w:basedOn w:val="a0"/>
    <w:link w:val="8"/>
    <w:uiPriority w:val="9"/>
    <w:semiHidden/>
    <w:rsid w:val="002C18FA"/>
    <w:rPr>
      <w:rFonts w:ascii="ＭＳ 明朝" w:eastAsia="ＭＳ 明朝"/>
    </w:rPr>
  </w:style>
  <w:style w:type="character" w:customStyle="1" w:styleId="90">
    <w:name w:val="見出し 9 (文字)"/>
    <w:basedOn w:val="a0"/>
    <w:link w:val="9"/>
    <w:uiPriority w:val="9"/>
    <w:semiHidden/>
    <w:rsid w:val="002C18FA"/>
    <w:rPr>
      <w:rFonts w:ascii="ＭＳ 明朝" w:eastAsia="ＭＳ 明朝"/>
    </w:rPr>
  </w:style>
  <w:style w:type="numbering" w:customStyle="1" w:styleId="15">
    <w:name w:val="リストなし1"/>
    <w:next w:val="a2"/>
    <w:uiPriority w:val="99"/>
    <w:semiHidden/>
    <w:unhideWhenUsed/>
    <w:rsid w:val="002C18FA"/>
  </w:style>
  <w:style w:type="paragraph" w:styleId="af3">
    <w:name w:val="No Spacing"/>
    <w:link w:val="af4"/>
    <w:uiPriority w:val="1"/>
    <w:qFormat/>
    <w:rsid w:val="002C18FA"/>
    <w:rPr>
      <w:rFonts w:ascii="ＭＳ 明朝" w:eastAsia="ＭＳ 明朝"/>
      <w:kern w:val="0"/>
      <w:sz w:val="22"/>
    </w:rPr>
  </w:style>
  <w:style w:type="character" w:customStyle="1" w:styleId="af4">
    <w:name w:val="行間詰め (文字)"/>
    <w:basedOn w:val="a0"/>
    <w:link w:val="af3"/>
    <w:uiPriority w:val="1"/>
    <w:rsid w:val="002C18FA"/>
    <w:rPr>
      <w:rFonts w:ascii="ＭＳ 明朝" w:eastAsia="ＭＳ 明朝"/>
      <w:kern w:val="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7550715">
      <w:bodyDiv w:val="1"/>
      <w:marLeft w:val="0"/>
      <w:marRight w:val="0"/>
      <w:marTop w:val="0"/>
      <w:marBottom w:val="0"/>
      <w:divBdr>
        <w:top w:val="none" w:sz="0" w:space="0" w:color="auto"/>
        <w:left w:val="none" w:sz="0" w:space="0" w:color="auto"/>
        <w:bottom w:val="none" w:sz="0" w:space="0" w:color="auto"/>
        <w:right w:val="none" w:sz="0" w:space="0" w:color="auto"/>
      </w:divBdr>
    </w:div>
    <w:div w:id="148250551">
      <w:bodyDiv w:val="1"/>
      <w:marLeft w:val="0"/>
      <w:marRight w:val="0"/>
      <w:marTop w:val="0"/>
      <w:marBottom w:val="0"/>
      <w:divBdr>
        <w:top w:val="none" w:sz="0" w:space="0" w:color="auto"/>
        <w:left w:val="none" w:sz="0" w:space="0" w:color="auto"/>
        <w:bottom w:val="none" w:sz="0" w:space="0" w:color="auto"/>
        <w:right w:val="none" w:sz="0" w:space="0" w:color="auto"/>
      </w:divBdr>
    </w:div>
    <w:div w:id="576591587">
      <w:bodyDiv w:val="1"/>
      <w:marLeft w:val="0"/>
      <w:marRight w:val="0"/>
      <w:marTop w:val="0"/>
      <w:marBottom w:val="0"/>
      <w:divBdr>
        <w:top w:val="none" w:sz="0" w:space="0" w:color="auto"/>
        <w:left w:val="none" w:sz="0" w:space="0" w:color="auto"/>
        <w:bottom w:val="none" w:sz="0" w:space="0" w:color="auto"/>
        <w:right w:val="none" w:sz="0" w:space="0" w:color="auto"/>
      </w:divBdr>
    </w:div>
    <w:div w:id="619537272">
      <w:bodyDiv w:val="1"/>
      <w:marLeft w:val="0"/>
      <w:marRight w:val="0"/>
      <w:marTop w:val="0"/>
      <w:marBottom w:val="0"/>
      <w:divBdr>
        <w:top w:val="none" w:sz="0" w:space="0" w:color="auto"/>
        <w:left w:val="none" w:sz="0" w:space="0" w:color="auto"/>
        <w:bottom w:val="none" w:sz="0" w:space="0" w:color="auto"/>
        <w:right w:val="none" w:sz="0" w:space="0" w:color="auto"/>
      </w:divBdr>
    </w:div>
    <w:div w:id="15271339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6.png"/><Relationship Id="rId26" Type="http://schemas.openxmlformats.org/officeDocument/2006/relationships/image" Target="media/image10.jpg"/><Relationship Id="rId39" Type="http://schemas.openxmlformats.org/officeDocument/2006/relationships/footer" Target="footer4.xml"/><Relationship Id="rId21" Type="http://schemas.openxmlformats.org/officeDocument/2006/relationships/image" Target="media/image12.jpeg"/><Relationship Id="rId34" Type="http://schemas.openxmlformats.org/officeDocument/2006/relationships/image" Target="media/image14.jp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jpg"/><Relationship Id="rId20" Type="http://schemas.openxmlformats.org/officeDocument/2006/relationships/image" Target="media/image7.jpg"/><Relationship Id="rId29" Type="http://schemas.openxmlformats.org/officeDocument/2006/relationships/image" Target="media/image20.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9.jpg"/><Relationship Id="rId32" Type="http://schemas.openxmlformats.org/officeDocument/2006/relationships/image" Target="media/image13.jpg"/><Relationship Id="rId37" Type="http://schemas.openxmlformats.org/officeDocument/2006/relationships/image" Target="media/image28.jpe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png"/><Relationship Id="rId28" Type="http://schemas.openxmlformats.org/officeDocument/2006/relationships/image" Target="media/image11.jpg"/><Relationship Id="rId36" Type="http://schemas.openxmlformats.org/officeDocument/2006/relationships/image" Target="media/image15.jpg"/><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image" Target="media/image22.jpe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4.jpg"/><Relationship Id="rId22" Type="http://schemas.openxmlformats.org/officeDocument/2006/relationships/image" Target="media/image8.png"/><Relationship Id="rId27" Type="http://schemas.openxmlformats.org/officeDocument/2006/relationships/image" Target="media/image18.jpeg"/><Relationship Id="rId30" Type="http://schemas.openxmlformats.org/officeDocument/2006/relationships/image" Target="media/image12.jpg"/><Relationship Id="rId35" Type="http://schemas.openxmlformats.org/officeDocument/2006/relationships/image" Target="media/image26.jpeg"/><Relationship Id="rId8"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image" Target="media/image24.jpeg"/><Relationship Id="rId38" Type="http://schemas.openxmlformats.org/officeDocument/2006/relationships/footer" Target="footer3.xml"/></Relationships>
</file>

<file path=word/_rels/settings.xml.rels><?xml version="1.0" encoding="UTF-8" standalone="yes"?>
<Relationships xmlns="http://schemas.openxmlformats.org/package/2006/relationships"><Relationship Id="rId1" Type="http://schemas.openxmlformats.org/officeDocument/2006/relationships/attachedTemplate" Target="file:///D:\&#12489;&#12461;&#12517;&#12513;&#12531;&#12488;\Office%20&#12398;&#12459;&#12473;&#12479;&#12512;%20&#12486;&#12531;&#12503;&#12524;&#12540;&#12488;\Word&#12486;&#12531;&#12503;&#12524;&#12540;&#12488;.dotx"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a:bodyPr/>
      <a:lstStyle/>
      <a:style>
        <a:lnRef idx="1">
          <a:schemeClr val="dk1"/>
        </a:lnRef>
        <a:fillRef idx="0">
          <a:schemeClr val="dk1"/>
        </a:fillRef>
        <a:effectRef idx="0">
          <a:schemeClr val="dk1"/>
        </a:effectRef>
        <a:fontRef idx="minor">
          <a:schemeClr val="tx1"/>
        </a:fontRef>
      </a:style>
    </a:lnDef>
    <a:txDef>
      <a:spPr>
        <a:solidFill>
          <a:schemeClr val="lt1"/>
        </a:solidFill>
        <a:ln w="6350">
          <a:solidFill>
            <a:prstClr val="black"/>
          </a:solidFill>
        </a:ln>
      </a:spPr>
      <a:bodyPr wrap="square" rtlCol="0"/>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33DF8D-65A5-4195-9508-52D1334644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Wordテンプレート.dotx</Template>
  <TotalTime>191</TotalTime>
  <Pages>18</Pages>
  <Words>3435</Words>
  <Characters>19586</Characters>
  <Application>Microsoft Office Word</Application>
  <DocSecurity>8</DocSecurity>
  <Lines>163</Lines>
  <Paragraphs>45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22976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tatsu sasaki</dc:creator>
  <cp:lastModifiedBy>tatsu sasaki</cp:lastModifiedBy>
  <cp:revision>23</cp:revision>
  <cp:lastPrinted>2025-05-24T02:25:00Z</cp:lastPrinted>
  <dcterms:created xsi:type="dcterms:W3CDTF">2026-01-21T11:20:00Z</dcterms:created>
  <dcterms:modified xsi:type="dcterms:W3CDTF">2026-01-22T13:30:00Z</dcterms:modified>
</cp:coreProperties>
</file>