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hAnsiTheme="minorHAnsi"/>
        </w:rPr>
        <w:id w:val="-687902827"/>
        <w:docPartObj>
          <w:docPartGallery w:val="Cover Pages"/>
          <w:docPartUnique/>
        </w:docPartObj>
      </w:sdtPr>
      <w:sdtEndPr>
        <w:rPr>
          <w:rFonts w:ascii="ＭＳ 明朝" w:eastAsia="ＭＳ 明朝"/>
        </w:rPr>
      </w:sdtEndPr>
      <w:sdtContent>
        <w:p w14:paraId="646D2FAC" w14:textId="77777777" w:rsidR="00333C4D" w:rsidRPr="00D03215" w:rsidRDefault="00333C4D" w:rsidP="00290F09">
          <w:pPr>
            <w:rPr>
              <w:rFonts w:asciiTheme="minorHAnsi" w:hAnsiTheme="minorHAnsi"/>
              <w:b/>
              <w:bCs/>
              <w:color w:val="0000FF"/>
              <w:sz w:val="28"/>
              <w:szCs w:val="28"/>
              <w:u w:val="double"/>
            </w:rPr>
          </w:pPr>
        </w:p>
        <w:p w14:paraId="4BCAC60E" w14:textId="77777777" w:rsidR="00E34E8B" w:rsidRPr="006C0D3F" w:rsidRDefault="00E34E8B" w:rsidP="00E34E8B">
          <w:pPr>
            <w:topLinePunct w:val="0"/>
            <w:rPr>
              <w:rFonts w:ascii="ＭＳ 明朝" w:eastAsia="ＭＳ 明朝" w:hAnsiTheme="minorHAnsi"/>
              <w:b/>
              <w:color w:val="FFFFFF" w:themeColor="background1"/>
              <w:sz w:val="23"/>
              <w:szCs w:val="23"/>
            </w:rPr>
          </w:pPr>
          <w:r w:rsidRPr="006C0D3F">
            <w:rPr>
              <w:rFonts w:ascii="ＭＳ 明朝" w:eastAsia="ＭＳ 明朝" w:hAnsiTheme="minorHAnsi" w:hint="eastAsia"/>
              <w:b/>
              <w:color w:val="FFFFFF" w:themeColor="background1"/>
              <w:sz w:val="23"/>
              <w:szCs w:val="23"/>
              <w:highlight w:val="red"/>
            </w:rPr>
            <w:t>スコアカードの打数を入力して試合の順位を計算する</w:t>
          </w:r>
          <w:r w:rsidR="006C0D3F" w:rsidRPr="006C0D3F">
            <w:rPr>
              <w:rFonts w:ascii="ＭＳ 明朝" w:eastAsia="ＭＳ 明朝" w:hAnsiTheme="minorHAnsi" w:hint="eastAsia"/>
              <w:b/>
              <w:color w:val="FFFFFF" w:themeColor="background1"/>
              <w:sz w:val="23"/>
              <w:szCs w:val="23"/>
              <w:highlight w:val="red"/>
            </w:rPr>
            <w:t>アドイン</w:t>
          </w:r>
          <w:r w:rsidR="006C0D3F">
            <w:rPr>
              <w:rFonts w:ascii="ＭＳ 明朝" w:eastAsia="ＭＳ 明朝" w:hAnsiTheme="minorHAnsi" w:hint="eastAsia"/>
              <w:b/>
              <w:color w:val="FFFFFF" w:themeColor="background1"/>
              <w:sz w:val="23"/>
              <w:szCs w:val="23"/>
              <w:highlight w:val="red"/>
            </w:rPr>
            <w:t>方</w:t>
          </w:r>
          <w:r w:rsidR="006C0D3F" w:rsidRPr="006C0D3F">
            <w:rPr>
              <w:rFonts w:ascii="ＭＳ 明朝" w:eastAsia="ＭＳ 明朝" w:hAnsiTheme="minorHAnsi" w:hint="eastAsia"/>
              <w:b/>
              <w:color w:val="FFFFFF" w:themeColor="background1"/>
              <w:sz w:val="23"/>
              <w:szCs w:val="23"/>
              <w:highlight w:val="red"/>
            </w:rPr>
            <w:t>式の</w:t>
          </w:r>
          <w:r w:rsidRPr="006C0D3F">
            <w:rPr>
              <w:rFonts w:ascii="ＭＳ 明朝" w:eastAsia="ＭＳ 明朝" w:hAnsiTheme="minorHAnsi" w:hint="eastAsia"/>
              <w:b/>
              <w:color w:val="FFFFFF" w:themeColor="background1"/>
              <w:sz w:val="23"/>
              <w:szCs w:val="23"/>
              <w:highlight w:val="red"/>
            </w:rPr>
            <w:t>プログラムです。</w:t>
          </w:r>
        </w:p>
        <w:p w14:paraId="3D1CE87E" w14:textId="77777777" w:rsidR="00E34E8B" w:rsidRPr="00D03215" w:rsidRDefault="00E34E8B" w:rsidP="00E34E8B">
          <w:pPr>
            <w:numPr>
              <w:ilvl w:val="0"/>
              <w:numId w:val="6"/>
            </w:numPr>
            <w:topLinePunct w:val="0"/>
            <w:ind w:leftChars="270" w:left="927"/>
            <w:rPr>
              <w:rFonts w:ascii="ＭＳ 明朝" w:eastAsia="ＭＳ 明朝" w:hAnsiTheme="minorHAnsi"/>
            </w:rPr>
          </w:pPr>
          <w:r w:rsidRPr="00D03215">
            <w:rPr>
              <w:rFonts w:ascii="ＭＳ 明朝" w:eastAsia="ＭＳ 明朝" w:hAnsiTheme="minorHAnsi" w:hint="eastAsia"/>
            </w:rPr>
            <w:t>2個のプログラムを収録しており、同梱の「XL_Z4_AR全試合スコア集計」をインストールする必要があります。本プログラムからデータを取り込み「年間、月間、週間…」を手入力なしで集計するプログラムです。</w:t>
          </w:r>
        </w:p>
      </w:sdtContent>
    </w:sdt>
    <w:p w14:paraId="191008B6" w14:textId="77777777" w:rsidR="00333C4D" w:rsidRPr="00D03215" w:rsidRDefault="00333C4D" w:rsidP="00E34E8B">
      <w:pPr>
        <w:widowControl/>
        <w:topLinePunct w:val="0"/>
        <w:rPr>
          <w:rFonts w:ascii="ＭＳ 明朝" w:eastAsia="ＭＳ 明朝" w:hAnsiTheme="minorHAnsi"/>
        </w:rPr>
      </w:pPr>
    </w:p>
    <w:p w14:paraId="172AE6EA" w14:textId="77777777" w:rsidR="00E34E8B" w:rsidRPr="00D03215" w:rsidRDefault="00E34E8B" w:rsidP="00E34E8B">
      <w:pPr>
        <w:widowControl/>
        <w:topLinePunct w:val="0"/>
        <w:rPr>
          <w:rFonts w:ascii="ＭＳ 明朝" w:eastAsia="ＭＳ 明朝" w:hAnsiTheme="minorHAnsi"/>
        </w:rPr>
      </w:pPr>
      <w:r w:rsidRPr="00D03215">
        <w:rPr>
          <w:rFonts w:asciiTheme="minorHAnsi" w:hAnsiTheme="minorHAnsi"/>
          <w:noProof/>
        </w:rPr>
        <mc:AlternateContent>
          <mc:Choice Requires="wps">
            <w:drawing>
              <wp:anchor distT="0" distB="0" distL="114300" distR="114300" simplePos="0" relativeHeight="251672576" behindDoc="0" locked="0" layoutInCell="1" allowOverlap="1" wp14:anchorId="356179D0" wp14:editId="778AF78D">
                <wp:simplePos x="0" y="0"/>
                <wp:positionH relativeFrom="column">
                  <wp:posOffset>247650</wp:posOffset>
                </wp:positionH>
                <wp:positionV relativeFrom="paragraph">
                  <wp:posOffset>212090</wp:posOffset>
                </wp:positionV>
                <wp:extent cx="5010785" cy="1206500"/>
                <wp:effectExtent l="0" t="0" r="0" b="0"/>
                <wp:wrapNone/>
                <wp:docPr id="162" name="テキスト ボックス 162"/>
                <wp:cNvGraphicFramePr/>
                <a:graphic xmlns:a="http://schemas.openxmlformats.org/drawingml/2006/main">
                  <a:graphicData uri="http://schemas.microsoft.com/office/word/2010/wordprocessingShape">
                    <wps:wsp>
                      <wps:cNvSpPr txBox="1"/>
                      <wps:spPr>
                        <a:xfrm>
                          <a:off x="0" y="0"/>
                          <a:ext cx="5010785" cy="1206500"/>
                        </a:xfrm>
                        <a:prstGeom prst="rect">
                          <a:avLst/>
                        </a:prstGeom>
                        <a:noFill/>
                        <a:ln>
                          <a:noFill/>
                        </a:ln>
                        <a:effectLst/>
                      </wps:spPr>
                      <wps:txbx>
                        <w:txbxContent>
                          <w:p w14:paraId="7884BE5F" w14:textId="77777777" w:rsidR="0033563C" w:rsidRPr="00D03215" w:rsidRDefault="0033563C" w:rsidP="00E34E8B">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03215">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XL_4R_グラウンドゴルフ集計</w:t>
                            </w:r>
                          </w:p>
                          <w:p w14:paraId="1788402B" w14:textId="77777777" w:rsidR="0033563C" w:rsidRPr="00D03215" w:rsidRDefault="0033563C" w:rsidP="00E34E8B">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03215">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プログラム説明書</w:t>
                            </w:r>
                          </w:p>
                        </w:txbxContent>
                      </wps:txbx>
                      <wps:bodyPr rot="0" spcFirstLastPara="0" vertOverflow="overflow" horzOverflow="overflow" vert="horz" wrap="square" lIns="74295" tIns="8890" rIns="74295" bIns="889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6179D0" id="_x0000_t202" coordsize="21600,21600" o:spt="202" path="m,l,21600r21600,l21600,xe">
                <v:stroke joinstyle="miter"/>
                <v:path gradientshapeok="t" o:connecttype="rect"/>
              </v:shapetype>
              <v:shape id="テキスト ボックス 162" o:spid="_x0000_s1026" type="#_x0000_t202" style="position:absolute;margin-left:19.5pt;margin-top:16.7pt;width:394.55pt;height: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" filled="f" stroked="f">
                <v:textbox inset="5.85pt,.7pt,5.85pt,.7pt">
                  <w:txbxContent>
                    <w:p w14:paraId="7884BE5F" w14:textId="77777777" w:rsidR="0033563C" w:rsidRPr="00D03215" w:rsidRDefault="0033563C" w:rsidP="00E34E8B">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03215">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XL_4R_グラウンドゴルフ集計</w:t>
                      </w:r>
                    </w:p>
                    <w:p w14:paraId="1788402B" w14:textId="77777777" w:rsidR="0033563C" w:rsidRPr="00D03215" w:rsidRDefault="0033563C" w:rsidP="00E34E8B">
                      <w:pPr>
                        <w:widowControl/>
                        <w:jc w:val="center"/>
                        <w:rPr>
                          <w:rFonts w:ascii="ＭＳ Ｐゴシック" w:eastAsia="ＭＳ Ｐゴシック" w:hAnsi="ＭＳ Ｐゴシック"/>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D03215">
                        <w:rPr>
                          <w:rFonts w:ascii="ＭＳ Ｐゴシック" w:eastAsia="ＭＳ Ｐゴシック" w:hAnsi="ＭＳ Ｐゴシック" w:hint="eastAsia"/>
                          <w:b/>
                          <w:color w:val="EEECE1" w:themeColor="background2"/>
                          <w:w w:val="7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プログラム説明書</w:t>
                      </w:r>
                    </w:p>
                  </w:txbxContent>
                </v:textbox>
              </v:shape>
            </w:pict>
          </mc:Fallback>
        </mc:AlternateContent>
      </w:r>
    </w:p>
    <w:p w14:paraId="63E96CB5" w14:textId="77777777" w:rsidR="00E34E8B" w:rsidRPr="00D03215" w:rsidRDefault="00E34E8B" w:rsidP="00E34E8B">
      <w:pPr>
        <w:widowControl/>
        <w:topLinePunct w:val="0"/>
        <w:rPr>
          <w:rFonts w:ascii="ＭＳ 明朝" w:eastAsia="ＭＳ 明朝" w:hAnsiTheme="minorHAnsi"/>
        </w:rPr>
      </w:pPr>
    </w:p>
    <w:p w14:paraId="0CFC4375" w14:textId="77777777" w:rsidR="00E34E8B" w:rsidRPr="00D03215" w:rsidRDefault="00E34E8B" w:rsidP="00E34E8B">
      <w:pPr>
        <w:widowControl/>
        <w:topLinePunct w:val="0"/>
        <w:rPr>
          <w:rFonts w:ascii="ＭＳ 明朝" w:eastAsia="ＭＳ 明朝" w:hAnsiTheme="minorHAnsi"/>
        </w:rPr>
      </w:pPr>
    </w:p>
    <w:p w14:paraId="44B4A1F7" w14:textId="77777777" w:rsidR="00E34E8B" w:rsidRPr="00D03215" w:rsidRDefault="00E34E8B" w:rsidP="00E34E8B">
      <w:pPr>
        <w:widowControl/>
        <w:topLinePunct w:val="0"/>
        <w:rPr>
          <w:rFonts w:ascii="ＭＳ 明朝" w:eastAsia="ＭＳ 明朝" w:hAnsiTheme="minorHAnsi"/>
        </w:rPr>
      </w:pPr>
    </w:p>
    <w:p w14:paraId="60B65EFD" w14:textId="77777777" w:rsidR="00E34E8B" w:rsidRPr="00D03215" w:rsidRDefault="00E34E8B" w:rsidP="00E34E8B">
      <w:pPr>
        <w:widowControl/>
        <w:topLinePunct w:val="0"/>
        <w:rPr>
          <w:rFonts w:ascii="ＭＳ 明朝" w:eastAsia="ＭＳ 明朝" w:hAnsiTheme="minorHAnsi"/>
        </w:rPr>
      </w:pPr>
    </w:p>
    <w:p w14:paraId="4F66FD14" w14:textId="77777777" w:rsidR="00E34E8B" w:rsidRPr="00D03215" w:rsidRDefault="00E34E8B" w:rsidP="00E34E8B">
      <w:pPr>
        <w:widowControl/>
        <w:topLinePunct w:val="0"/>
        <w:rPr>
          <w:rFonts w:ascii="ＭＳ 明朝" w:eastAsia="ＭＳ 明朝" w:hAnsiTheme="minorHAnsi"/>
        </w:rPr>
      </w:pPr>
    </w:p>
    <w:p w14:paraId="3D07DB0E" w14:textId="77777777" w:rsidR="001E29D3" w:rsidRPr="00D03215" w:rsidRDefault="001E29D3" w:rsidP="001E29D3">
      <w:pPr>
        <w:widowControl/>
        <w:topLinePunct w:val="0"/>
        <w:rPr>
          <w:rFonts w:ascii="ＭＳ 明朝" w:eastAsia="ＭＳ 明朝" w:hAnsiTheme="minorHAnsi"/>
        </w:rPr>
      </w:pPr>
    </w:p>
    <w:p w14:paraId="716B8C6A" w14:textId="77777777" w:rsidR="00F61270" w:rsidRDefault="00E34E8B" w:rsidP="00E34E8B">
      <w:pPr>
        <w:widowControl/>
        <w:topLinePunct w:val="0"/>
        <w:jc w:val="center"/>
        <w:rPr>
          <w:rFonts w:ascii="ＭＳ 明朝" w:eastAsia="ＭＳ 明朝" w:hAnsiTheme="minorHAnsi"/>
          <w:i/>
          <w:sz w:val="44"/>
          <w:szCs w:val="44"/>
        </w:rPr>
      </w:pPr>
      <w:r w:rsidRPr="00D03215">
        <w:rPr>
          <w:rFonts w:ascii="ＭＳ 明朝" w:eastAsia="ＭＳ 明朝" w:hAnsiTheme="minorHAnsi" w:hint="eastAsia"/>
          <w:i/>
          <w:sz w:val="44"/>
          <w:szCs w:val="44"/>
        </w:rPr>
        <w:t xml:space="preserve">Version　</w:t>
      </w:r>
      <w:r w:rsidR="0006013D">
        <w:rPr>
          <w:rFonts w:ascii="ＭＳ 明朝" w:eastAsia="ＭＳ 明朝" w:hAnsiTheme="minorHAnsi" w:hint="eastAsia"/>
          <w:i/>
          <w:sz w:val="44"/>
          <w:szCs w:val="44"/>
        </w:rPr>
        <w:t>14.01</w:t>
      </w:r>
    </w:p>
    <w:p w14:paraId="45F6A0AA" w14:textId="77777777" w:rsidR="00E34E8B" w:rsidRPr="00D03215" w:rsidRDefault="00E34E8B" w:rsidP="00E34E8B">
      <w:pPr>
        <w:widowControl/>
        <w:topLinePunct w:val="0"/>
        <w:jc w:val="center"/>
        <w:rPr>
          <w:rFonts w:ascii="ＭＳ 明朝" w:eastAsia="ＭＳ 明朝" w:hAnsiTheme="minorHAnsi"/>
        </w:rPr>
      </w:pPr>
      <w:r w:rsidRPr="00D03215">
        <w:rPr>
          <w:rFonts w:ascii="ＭＳ 明朝" w:hAnsi="ＭＳ 明朝" w:hint="eastAsia"/>
          <w:b/>
          <w:i/>
          <w:sz w:val="36"/>
          <w:szCs w:val="36"/>
        </w:rPr>
        <w:t xml:space="preserve">（Excel </w:t>
      </w:r>
      <w:r w:rsidR="00F62A91" w:rsidRPr="00D03215">
        <w:rPr>
          <w:rFonts w:ascii="ＭＳ 明朝" w:hAnsi="ＭＳ 明朝" w:hint="eastAsia"/>
          <w:b/>
          <w:i/>
          <w:sz w:val="36"/>
          <w:szCs w:val="36"/>
        </w:rPr>
        <w:t>2021，</w:t>
      </w:r>
      <w:r w:rsidRPr="00D03215">
        <w:rPr>
          <w:rFonts w:ascii="ＭＳ 明朝" w:hAnsi="ＭＳ 明朝" w:hint="eastAsia"/>
          <w:b/>
          <w:i/>
          <w:sz w:val="36"/>
          <w:szCs w:val="36"/>
        </w:rPr>
        <w:t>2016,2013,2010に対応）</w:t>
      </w:r>
    </w:p>
    <w:p w14:paraId="217E71CD" w14:textId="77777777" w:rsidR="002C369F" w:rsidRPr="00D03215" w:rsidRDefault="002C369F" w:rsidP="00E34E8B">
      <w:pPr>
        <w:widowControl/>
        <w:topLinePunct w:val="0"/>
        <w:rPr>
          <w:rFonts w:ascii="ＭＳ 明朝" w:eastAsia="ＭＳ 明朝" w:hAnsiTheme="minorHAnsi"/>
        </w:rPr>
      </w:pPr>
    </w:p>
    <w:p w14:paraId="0AE0895C" w14:textId="77777777" w:rsidR="002A4155" w:rsidRPr="002A4155" w:rsidRDefault="002A4155" w:rsidP="00333C4D">
      <w:pPr>
        <w:widowControl/>
        <w:topLinePunct w:val="0"/>
        <w:rPr>
          <w:rFonts w:ascii="ＭＳ 明朝" w:eastAsia="ＭＳ 明朝" w:hAnsiTheme="minorHAnsi"/>
          <w:b/>
          <w:bCs/>
        </w:rPr>
      </w:pPr>
    </w:p>
    <w:p w14:paraId="630257A0" w14:textId="77777777" w:rsidR="002A4155" w:rsidRPr="002A4155" w:rsidRDefault="002A4155" w:rsidP="00333C4D">
      <w:pPr>
        <w:widowControl/>
        <w:topLinePunct w:val="0"/>
        <w:rPr>
          <w:rFonts w:ascii="ＭＳ 明朝" w:eastAsia="ＭＳ 明朝" w:hAnsiTheme="minorHAnsi"/>
          <w:b/>
          <w:bCs/>
        </w:rPr>
      </w:pPr>
    </w:p>
    <w:p w14:paraId="6BE880B8" w14:textId="77777777" w:rsidR="002A4155" w:rsidRDefault="002A4155" w:rsidP="00333C4D">
      <w:pPr>
        <w:widowControl/>
        <w:topLinePunct w:val="0"/>
        <w:rPr>
          <w:rFonts w:ascii="ＭＳ 明朝" w:eastAsia="ＭＳ 明朝" w:hAnsiTheme="minorHAnsi"/>
          <w:b/>
          <w:bCs/>
        </w:rPr>
      </w:pPr>
    </w:p>
    <w:p w14:paraId="519F0CC0" w14:textId="77777777" w:rsidR="00CE13DD" w:rsidRDefault="00CE13DD" w:rsidP="00333C4D">
      <w:pPr>
        <w:widowControl/>
        <w:topLinePunct w:val="0"/>
        <w:rPr>
          <w:rFonts w:ascii="ＭＳ 明朝" w:eastAsia="ＭＳ 明朝" w:hAnsiTheme="minorHAnsi"/>
          <w:b/>
          <w:bCs/>
        </w:rPr>
      </w:pPr>
    </w:p>
    <w:p w14:paraId="5DB90FF8" w14:textId="77777777" w:rsidR="00372426" w:rsidRPr="002A4155" w:rsidRDefault="00372426" w:rsidP="00333C4D">
      <w:pPr>
        <w:widowControl/>
        <w:topLinePunct w:val="0"/>
        <w:rPr>
          <w:rFonts w:ascii="ＭＳ 明朝" w:eastAsia="ＭＳ 明朝" w:hAnsiTheme="minorHAnsi"/>
          <w:b/>
          <w:bCs/>
        </w:rPr>
      </w:pPr>
    </w:p>
    <w:p w14:paraId="1FA67E5A" w14:textId="77777777" w:rsidR="002A4155" w:rsidRDefault="002A4155" w:rsidP="00333C4D">
      <w:pPr>
        <w:widowControl/>
        <w:topLinePunct w:val="0"/>
        <w:rPr>
          <w:rFonts w:ascii="ＭＳ 明朝" w:eastAsia="ＭＳ 明朝" w:hAnsiTheme="minorHAnsi"/>
          <w:b/>
          <w:bCs/>
          <w:color w:val="ED0000"/>
        </w:rPr>
      </w:pPr>
    </w:p>
    <w:p w14:paraId="514A13B1" w14:textId="77777777" w:rsidR="002A4155" w:rsidRDefault="002A4155" w:rsidP="00333C4D">
      <w:pPr>
        <w:widowControl/>
        <w:topLinePunct w:val="0"/>
        <w:rPr>
          <w:rFonts w:ascii="ＭＳ 明朝" w:eastAsia="ＭＳ 明朝" w:hAnsiTheme="minorHAnsi"/>
          <w:b/>
          <w:bCs/>
          <w:color w:val="ED0000"/>
        </w:rPr>
      </w:pPr>
    </w:p>
    <w:p w14:paraId="21E254B4" w14:textId="77777777" w:rsidR="00863AF9" w:rsidRPr="005400E3" w:rsidRDefault="00863AF9" w:rsidP="00333C4D">
      <w:pPr>
        <w:widowControl/>
        <w:topLinePunct w:val="0"/>
        <w:rPr>
          <w:rFonts w:ascii="ＭＳ 明朝" w:eastAsia="ＭＳ 明朝" w:hAnsiTheme="minorHAnsi"/>
          <w:b/>
          <w:bCs/>
          <w:color w:val="ED0000"/>
        </w:rPr>
      </w:pPr>
    </w:p>
    <w:p w14:paraId="02D84A59" w14:textId="77777777" w:rsidR="00E34E8B" w:rsidRPr="009329BA" w:rsidRDefault="00E34E8B" w:rsidP="00E34E8B">
      <w:pPr>
        <w:widowControl/>
        <w:topLinePunct w:val="0"/>
        <w:snapToGrid w:val="0"/>
        <w:jc w:val="center"/>
        <w:rPr>
          <w:rFonts w:ascii="ＭＳ 明朝" w:eastAsia="ＭＳ 明朝" w:hAnsiTheme="minorHAnsi"/>
          <w:b/>
          <w:i/>
          <w:sz w:val="44"/>
          <w:szCs w:val="44"/>
        </w:rPr>
      </w:pPr>
      <w:r w:rsidRPr="009329BA">
        <w:rPr>
          <w:rFonts w:ascii="ＭＳ 明朝" w:eastAsia="ＭＳ 明朝" w:hAnsiTheme="minorHAnsi" w:hint="eastAsia"/>
          <w:b/>
          <w:i/>
          <w:sz w:val="44"/>
          <w:szCs w:val="44"/>
        </w:rPr>
        <w:t>202</w:t>
      </w:r>
      <w:r w:rsidR="0006013D" w:rsidRPr="009329BA">
        <w:rPr>
          <w:rFonts w:ascii="ＭＳ 明朝" w:eastAsia="ＭＳ 明朝" w:hAnsiTheme="minorHAnsi" w:hint="eastAsia"/>
          <w:b/>
          <w:i/>
          <w:sz w:val="44"/>
          <w:szCs w:val="44"/>
        </w:rPr>
        <w:t>6</w:t>
      </w:r>
      <w:r w:rsidRPr="009329BA">
        <w:rPr>
          <w:rFonts w:ascii="ＭＳ 明朝" w:eastAsia="ＭＳ 明朝" w:hAnsiTheme="minorHAnsi" w:hint="eastAsia"/>
          <w:b/>
          <w:i/>
          <w:sz w:val="44"/>
          <w:szCs w:val="44"/>
        </w:rPr>
        <w:t>.</w:t>
      </w:r>
      <w:r w:rsidR="009048B1" w:rsidRPr="009329BA">
        <w:rPr>
          <w:rFonts w:ascii="ＭＳ 明朝" w:eastAsia="ＭＳ 明朝" w:hAnsiTheme="minorHAnsi" w:hint="eastAsia"/>
          <w:b/>
          <w:i/>
          <w:sz w:val="44"/>
          <w:szCs w:val="44"/>
        </w:rPr>
        <w:t>0</w:t>
      </w:r>
      <w:r w:rsidR="0006013D" w:rsidRPr="009329BA">
        <w:rPr>
          <w:rFonts w:ascii="ＭＳ 明朝" w:eastAsia="ＭＳ 明朝" w:hAnsiTheme="minorHAnsi" w:hint="eastAsia"/>
          <w:b/>
          <w:i/>
          <w:sz w:val="44"/>
          <w:szCs w:val="44"/>
        </w:rPr>
        <w:t>1</w:t>
      </w:r>
      <w:r w:rsidRPr="009329BA">
        <w:rPr>
          <w:rFonts w:ascii="ＭＳ 明朝" w:eastAsia="ＭＳ 明朝" w:hAnsiTheme="minorHAnsi" w:hint="eastAsia"/>
          <w:b/>
          <w:i/>
          <w:sz w:val="44"/>
          <w:szCs w:val="44"/>
        </w:rPr>
        <w:t>.</w:t>
      </w:r>
      <w:r w:rsidR="00877ABA">
        <w:rPr>
          <w:rFonts w:ascii="ＭＳ 明朝" w:eastAsia="ＭＳ 明朝" w:hAnsiTheme="minorHAnsi" w:hint="eastAsia"/>
          <w:b/>
          <w:i/>
          <w:sz w:val="44"/>
          <w:szCs w:val="44"/>
        </w:rPr>
        <w:t>1</w:t>
      </w:r>
      <w:r w:rsidR="007C3064">
        <w:rPr>
          <w:rFonts w:ascii="ＭＳ 明朝" w:eastAsia="ＭＳ 明朝" w:hAnsiTheme="minorHAnsi" w:hint="eastAsia"/>
          <w:b/>
          <w:i/>
          <w:sz w:val="44"/>
          <w:szCs w:val="44"/>
        </w:rPr>
        <w:t>8</w:t>
      </w:r>
    </w:p>
    <w:p w14:paraId="3EA8DA5A" w14:textId="77777777" w:rsidR="00E34E8B" w:rsidRPr="00D03215" w:rsidRDefault="00E34E8B" w:rsidP="00E34E8B">
      <w:pPr>
        <w:widowControl/>
        <w:topLinePunct w:val="0"/>
        <w:snapToGrid w:val="0"/>
        <w:jc w:val="center"/>
        <w:rPr>
          <w:rFonts w:ascii="ＭＳ 明朝" w:eastAsia="ＭＳ 明朝" w:hAnsiTheme="minorHAnsi"/>
          <w:b/>
          <w:i/>
          <w:sz w:val="36"/>
          <w:szCs w:val="36"/>
        </w:rPr>
      </w:pPr>
    </w:p>
    <w:p w14:paraId="6ECD7401" w14:textId="77777777" w:rsidR="00E34E8B" w:rsidRPr="00D03215" w:rsidRDefault="00E34E8B" w:rsidP="00E34E8B">
      <w:pPr>
        <w:widowControl/>
        <w:topLinePunct w:val="0"/>
        <w:snapToGrid w:val="0"/>
        <w:jc w:val="center"/>
        <w:rPr>
          <w:rFonts w:ascii="ＭＳ 明朝" w:eastAsia="ＭＳ 明朝" w:hAnsiTheme="minorHAnsi"/>
          <w:b/>
          <w:i/>
          <w:sz w:val="36"/>
          <w:szCs w:val="36"/>
        </w:rPr>
      </w:pPr>
      <w:r w:rsidRPr="00D03215">
        <w:rPr>
          <w:rFonts w:ascii="ＭＳ 明朝" w:eastAsia="ＭＳ 明朝" w:hAnsiTheme="minorHAnsi" w:hint="eastAsia"/>
          <w:b/>
          <w:i/>
          <w:sz w:val="36"/>
          <w:szCs w:val="36"/>
        </w:rPr>
        <w:t>By Tatsu</w:t>
      </w:r>
    </w:p>
    <w:p w14:paraId="5AE83BE1" w14:textId="77777777" w:rsidR="00333C4D" w:rsidRPr="00D03215" w:rsidRDefault="00333C4D" w:rsidP="00E34E8B">
      <w:pPr>
        <w:widowControl/>
        <w:topLinePunct w:val="0"/>
        <w:snapToGrid w:val="0"/>
        <w:jc w:val="center"/>
        <w:rPr>
          <w:rFonts w:ascii="ＭＳ 明朝" w:eastAsia="ＭＳ 明朝" w:hAnsiTheme="minorHAnsi"/>
          <w:b/>
          <w:i/>
          <w:sz w:val="36"/>
          <w:szCs w:val="36"/>
        </w:rPr>
      </w:pPr>
    </w:p>
    <w:p w14:paraId="1A4E07C6" w14:textId="77777777" w:rsidR="00E34E8B" w:rsidRPr="00D03215" w:rsidRDefault="00E34E8B" w:rsidP="00E34E8B">
      <w:pPr>
        <w:widowControl/>
        <w:topLinePunct w:val="0"/>
        <w:snapToGrid w:val="0"/>
        <w:rPr>
          <w:rFonts w:ascii="ＭＳ 明朝" w:eastAsia="ＭＳ 明朝" w:hAnsiTheme="minorHAnsi"/>
          <w:sz w:val="36"/>
          <w:szCs w:val="36"/>
        </w:rPr>
      </w:pPr>
    </w:p>
    <w:p w14:paraId="3E8CF306" w14:textId="77777777" w:rsidR="00E34E8B" w:rsidRPr="00D03215" w:rsidRDefault="00E34E8B" w:rsidP="00E34E8B">
      <w:pPr>
        <w:widowControl/>
        <w:topLinePunct w:val="0"/>
        <w:snapToGrid w:val="0"/>
        <w:rPr>
          <w:rFonts w:ascii="ＭＳ 明朝" w:eastAsia="ＭＳ 明朝" w:hAnsiTheme="minorHAnsi"/>
          <w:sz w:val="28"/>
          <w:szCs w:val="28"/>
        </w:rPr>
      </w:pPr>
      <w:r w:rsidRPr="00D03215">
        <w:rPr>
          <w:rFonts w:ascii="ＭＳ 明朝" w:eastAsia="ＭＳ 明朝" w:hAnsiTheme="minorHAnsi" w:hint="eastAsia"/>
          <w:sz w:val="28"/>
          <w:szCs w:val="28"/>
        </w:rPr>
        <w:t>著作権：　　　 著作権は本プログラムの作成者にあります。</w:t>
      </w:r>
    </w:p>
    <w:p w14:paraId="4053FA95" w14:textId="77777777" w:rsidR="00E34E8B" w:rsidRPr="00D03215" w:rsidRDefault="00E34E8B" w:rsidP="00E34E8B">
      <w:pPr>
        <w:widowControl/>
        <w:topLinePunct w:val="0"/>
        <w:snapToGrid w:val="0"/>
        <w:rPr>
          <w:rFonts w:ascii="ＭＳ 明朝" w:eastAsia="ＭＳ 明朝" w:hAnsiTheme="minorHAnsi"/>
          <w:sz w:val="28"/>
          <w:szCs w:val="28"/>
        </w:rPr>
      </w:pPr>
      <w:r w:rsidRPr="00D03215">
        <w:rPr>
          <w:rFonts w:ascii="ＭＳ 明朝" w:eastAsia="ＭＳ 明朝" w:hAnsiTheme="minorHAnsi" w:hint="eastAsia"/>
          <w:sz w:val="28"/>
          <w:szCs w:val="28"/>
        </w:rPr>
        <w:t>配布・転載：　 プログラムの配布、転載等は一切お断りします。</w:t>
      </w:r>
    </w:p>
    <w:p w14:paraId="70C0F1F4" w14:textId="77777777" w:rsidR="00302D3F" w:rsidRDefault="00302D3F">
      <w:pPr>
        <w:widowControl/>
        <w:topLinePunct w:val="0"/>
      </w:pPr>
      <w:r>
        <w:br w:type="page"/>
      </w:r>
    </w:p>
    <w:p w14:paraId="1EF0451E" w14:textId="77777777" w:rsidR="00E672CB" w:rsidRPr="00D03215" w:rsidRDefault="00E672CB" w:rsidP="00245F57">
      <w:pPr>
        <w:jc w:val="center"/>
        <w:rPr>
          <w:b/>
          <w:bCs/>
          <w:sz w:val="28"/>
          <w:szCs w:val="28"/>
        </w:rPr>
      </w:pPr>
      <w:bookmarkStart w:id="0" w:name="_Hlk47423208"/>
      <w:bookmarkStart w:id="1" w:name="_Toc484530234"/>
      <w:r w:rsidRPr="00D03215">
        <w:rPr>
          <w:rFonts w:hint="eastAsia"/>
          <w:b/>
          <w:bCs/>
          <w:sz w:val="28"/>
          <w:szCs w:val="28"/>
        </w:rPr>
        <w:lastRenderedPageBreak/>
        <w:t>目　　次</w:t>
      </w:r>
      <w:bookmarkEnd w:id="0"/>
    </w:p>
    <w:p w14:paraId="02984567" w14:textId="77777777" w:rsidR="00E672CB" w:rsidRPr="00D03215" w:rsidRDefault="00E672CB" w:rsidP="00AC71EA">
      <w:bookmarkStart w:id="2" w:name="_Hlk53856841"/>
    </w:p>
    <w:bookmarkStart w:id="3" w:name="_Hlk47379326"/>
    <w:p w14:paraId="1FE4FE2F" w14:textId="0521F42D" w:rsidR="00577CA1" w:rsidRDefault="00E672CB">
      <w:pPr>
        <w:pStyle w:val="11"/>
        <w:rPr>
          <w:rFonts w:asciiTheme="minorHAnsi" w:hAnsiTheme="minorHAnsi" w:cstheme="minorBidi"/>
          <w:szCs w:val="24"/>
          <w:lang w:val="en-US"/>
          <w14:ligatures w14:val="standardContextual"/>
        </w:rPr>
      </w:pPr>
      <w:r w:rsidRPr="00D03215">
        <w:rPr>
          <w:rFonts w:asciiTheme="minorHAnsi" w:hAnsiTheme="minorHAnsi"/>
          <w:noProof w:val="0"/>
          <w:sz w:val="22"/>
          <w:szCs w:val="28"/>
        </w:rPr>
        <w:fldChar w:fldCharType="begin"/>
      </w:r>
      <w:r w:rsidRPr="00D03215">
        <w:rPr>
          <w:rFonts w:asciiTheme="minorHAnsi" w:hAnsiTheme="minorHAnsi"/>
          <w:noProof w:val="0"/>
          <w:sz w:val="22"/>
          <w:szCs w:val="28"/>
        </w:rPr>
        <w:instrText xml:space="preserve"> TOC \o "1-2" \h \z \u </w:instrText>
      </w:r>
      <w:r w:rsidRPr="00D03215">
        <w:rPr>
          <w:rFonts w:asciiTheme="minorHAnsi" w:hAnsiTheme="minorHAnsi"/>
          <w:noProof w:val="0"/>
          <w:sz w:val="22"/>
          <w:szCs w:val="28"/>
        </w:rPr>
        <w:fldChar w:fldCharType="separate"/>
      </w:r>
      <w:hyperlink w:anchor="_Toc220058813" w:history="1">
        <w:r w:rsidR="00577CA1" w:rsidRPr="00B512E7">
          <w:rPr>
            <w:rStyle w:val="a7"/>
            <w:lang w:val="en-US"/>
          </w:rPr>
          <w:t>１</w:t>
        </w:r>
        <w:r w:rsidR="00577CA1" w:rsidRPr="00B512E7">
          <w:rPr>
            <w:rStyle w:val="a7"/>
          </w:rPr>
          <w:t xml:space="preserve"> この説明書の使用方法</w:t>
        </w:r>
        <w:r w:rsidR="00577CA1">
          <w:rPr>
            <w:webHidden/>
          </w:rPr>
          <w:tab/>
        </w:r>
        <w:r w:rsidR="00577CA1">
          <w:rPr>
            <w:webHidden/>
          </w:rPr>
          <w:fldChar w:fldCharType="begin"/>
        </w:r>
        <w:r w:rsidR="00577CA1">
          <w:rPr>
            <w:webHidden/>
          </w:rPr>
          <w:instrText xml:space="preserve"> PAGEREF _Toc220058813 \h </w:instrText>
        </w:r>
        <w:r w:rsidR="00577CA1">
          <w:rPr>
            <w:webHidden/>
          </w:rPr>
        </w:r>
        <w:r w:rsidR="00577CA1">
          <w:rPr>
            <w:webHidden/>
          </w:rPr>
          <w:fldChar w:fldCharType="separate"/>
        </w:r>
        <w:r w:rsidR="00577CA1">
          <w:rPr>
            <w:webHidden/>
          </w:rPr>
          <w:t>- 1 -</w:t>
        </w:r>
        <w:r w:rsidR="00577CA1">
          <w:rPr>
            <w:webHidden/>
          </w:rPr>
          <w:fldChar w:fldCharType="end"/>
        </w:r>
      </w:hyperlink>
    </w:p>
    <w:p w14:paraId="2EF801B4" w14:textId="761490BF" w:rsidR="00577CA1" w:rsidRDefault="00577CA1">
      <w:pPr>
        <w:pStyle w:val="23"/>
        <w:tabs>
          <w:tab w:val="right" w:leader="dot" w:pos="9061"/>
        </w:tabs>
        <w:rPr>
          <w:rFonts w:asciiTheme="minorHAnsi" w:hAnsiTheme="minorHAnsi"/>
          <w:noProof/>
          <w:szCs w:val="24"/>
          <w:lang w:val="en-US"/>
          <w14:ligatures w14:val="standardContextual"/>
        </w:rPr>
      </w:pPr>
      <w:hyperlink w:anchor="_Toc220058814" w:history="1">
        <w:r w:rsidRPr="00B512E7">
          <w:rPr>
            <w:rStyle w:val="a7"/>
            <w:noProof/>
          </w:rPr>
          <w:t>(1) ペーパーレスで使用すると図や説明文の参照が簡単になります。</w:t>
        </w:r>
        <w:r>
          <w:rPr>
            <w:noProof/>
            <w:webHidden/>
          </w:rPr>
          <w:tab/>
        </w:r>
        <w:r>
          <w:rPr>
            <w:noProof/>
            <w:webHidden/>
          </w:rPr>
          <w:fldChar w:fldCharType="begin"/>
        </w:r>
        <w:r>
          <w:rPr>
            <w:noProof/>
            <w:webHidden/>
          </w:rPr>
          <w:instrText xml:space="preserve"> PAGEREF _Toc220058814 \h </w:instrText>
        </w:r>
        <w:r>
          <w:rPr>
            <w:noProof/>
            <w:webHidden/>
          </w:rPr>
        </w:r>
        <w:r>
          <w:rPr>
            <w:noProof/>
            <w:webHidden/>
          </w:rPr>
          <w:fldChar w:fldCharType="separate"/>
        </w:r>
        <w:r>
          <w:rPr>
            <w:noProof/>
            <w:webHidden/>
          </w:rPr>
          <w:t>- 1 -</w:t>
        </w:r>
        <w:r>
          <w:rPr>
            <w:noProof/>
            <w:webHidden/>
          </w:rPr>
          <w:fldChar w:fldCharType="end"/>
        </w:r>
      </w:hyperlink>
    </w:p>
    <w:p w14:paraId="7B662BCE" w14:textId="7BD87686" w:rsidR="00577CA1" w:rsidRDefault="00577CA1">
      <w:pPr>
        <w:pStyle w:val="23"/>
        <w:tabs>
          <w:tab w:val="right" w:leader="dot" w:pos="9061"/>
        </w:tabs>
        <w:rPr>
          <w:rFonts w:asciiTheme="minorHAnsi" w:hAnsiTheme="minorHAnsi"/>
          <w:noProof/>
          <w:szCs w:val="24"/>
          <w:lang w:val="en-US"/>
          <w14:ligatures w14:val="standardContextual"/>
        </w:rPr>
      </w:pPr>
      <w:hyperlink w:anchor="_Toc220058815" w:history="1">
        <w:r w:rsidRPr="00B512E7">
          <w:rPr>
            <w:rStyle w:val="a7"/>
            <w:noProof/>
          </w:rPr>
          <w:t>(2) Wordの「戻る」、「進む」ボタンを表示する方法：</w:t>
        </w:r>
        <w:r>
          <w:rPr>
            <w:noProof/>
            <w:webHidden/>
          </w:rPr>
          <w:tab/>
        </w:r>
        <w:r>
          <w:rPr>
            <w:noProof/>
            <w:webHidden/>
          </w:rPr>
          <w:fldChar w:fldCharType="begin"/>
        </w:r>
        <w:r>
          <w:rPr>
            <w:noProof/>
            <w:webHidden/>
          </w:rPr>
          <w:instrText xml:space="preserve"> PAGEREF _Toc220058815 \h </w:instrText>
        </w:r>
        <w:r>
          <w:rPr>
            <w:noProof/>
            <w:webHidden/>
          </w:rPr>
        </w:r>
        <w:r>
          <w:rPr>
            <w:noProof/>
            <w:webHidden/>
          </w:rPr>
          <w:fldChar w:fldCharType="separate"/>
        </w:r>
        <w:r>
          <w:rPr>
            <w:noProof/>
            <w:webHidden/>
          </w:rPr>
          <w:t>- 2 -</w:t>
        </w:r>
        <w:r>
          <w:rPr>
            <w:noProof/>
            <w:webHidden/>
          </w:rPr>
          <w:fldChar w:fldCharType="end"/>
        </w:r>
      </w:hyperlink>
    </w:p>
    <w:p w14:paraId="19AB80BD" w14:textId="74940167" w:rsidR="00577CA1" w:rsidRDefault="00577CA1">
      <w:pPr>
        <w:pStyle w:val="23"/>
        <w:tabs>
          <w:tab w:val="right" w:leader="dot" w:pos="9061"/>
        </w:tabs>
        <w:rPr>
          <w:rFonts w:asciiTheme="minorHAnsi" w:hAnsiTheme="minorHAnsi"/>
          <w:noProof/>
          <w:szCs w:val="24"/>
          <w:lang w:val="en-US"/>
          <w14:ligatures w14:val="standardContextual"/>
        </w:rPr>
      </w:pPr>
      <w:hyperlink w:anchor="_Toc220058816" w:history="1">
        <w:r w:rsidRPr="00B512E7">
          <w:rPr>
            <w:rStyle w:val="a7"/>
            <w:noProof/>
          </w:rPr>
          <w:t>(3) 図の文字が小さくて読めない場合は次のようにしてください。</w:t>
        </w:r>
        <w:r>
          <w:rPr>
            <w:noProof/>
            <w:webHidden/>
          </w:rPr>
          <w:tab/>
        </w:r>
        <w:r>
          <w:rPr>
            <w:noProof/>
            <w:webHidden/>
          </w:rPr>
          <w:fldChar w:fldCharType="begin"/>
        </w:r>
        <w:r>
          <w:rPr>
            <w:noProof/>
            <w:webHidden/>
          </w:rPr>
          <w:instrText xml:space="preserve"> PAGEREF _Toc220058816 \h </w:instrText>
        </w:r>
        <w:r>
          <w:rPr>
            <w:noProof/>
            <w:webHidden/>
          </w:rPr>
        </w:r>
        <w:r>
          <w:rPr>
            <w:noProof/>
            <w:webHidden/>
          </w:rPr>
          <w:fldChar w:fldCharType="separate"/>
        </w:r>
        <w:r>
          <w:rPr>
            <w:noProof/>
            <w:webHidden/>
          </w:rPr>
          <w:t>- 2 -</w:t>
        </w:r>
        <w:r>
          <w:rPr>
            <w:noProof/>
            <w:webHidden/>
          </w:rPr>
          <w:fldChar w:fldCharType="end"/>
        </w:r>
      </w:hyperlink>
    </w:p>
    <w:p w14:paraId="637692B9" w14:textId="35050E34" w:rsidR="00577CA1" w:rsidRDefault="00577CA1">
      <w:pPr>
        <w:pStyle w:val="23"/>
        <w:tabs>
          <w:tab w:val="right" w:leader="dot" w:pos="9061"/>
        </w:tabs>
        <w:rPr>
          <w:rFonts w:asciiTheme="minorHAnsi" w:hAnsiTheme="minorHAnsi"/>
          <w:noProof/>
          <w:szCs w:val="24"/>
          <w:lang w:val="en-US"/>
          <w14:ligatures w14:val="standardContextual"/>
        </w:rPr>
      </w:pPr>
      <w:hyperlink w:anchor="_Toc220058817" w:history="1">
        <w:r w:rsidRPr="00B512E7">
          <w:rPr>
            <w:rStyle w:val="a7"/>
            <w:noProof/>
          </w:rPr>
          <w:t>(4) この説明書の文字を検索する場合は次のようになります。</w:t>
        </w:r>
        <w:r>
          <w:rPr>
            <w:noProof/>
            <w:webHidden/>
          </w:rPr>
          <w:tab/>
        </w:r>
        <w:r>
          <w:rPr>
            <w:noProof/>
            <w:webHidden/>
          </w:rPr>
          <w:fldChar w:fldCharType="begin"/>
        </w:r>
        <w:r>
          <w:rPr>
            <w:noProof/>
            <w:webHidden/>
          </w:rPr>
          <w:instrText xml:space="preserve"> PAGEREF _Toc220058817 \h </w:instrText>
        </w:r>
        <w:r>
          <w:rPr>
            <w:noProof/>
            <w:webHidden/>
          </w:rPr>
        </w:r>
        <w:r>
          <w:rPr>
            <w:noProof/>
            <w:webHidden/>
          </w:rPr>
          <w:fldChar w:fldCharType="separate"/>
        </w:r>
        <w:r>
          <w:rPr>
            <w:noProof/>
            <w:webHidden/>
          </w:rPr>
          <w:t>- 2 -</w:t>
        </w:r>
        <w:r>
          <w:rPr>
            <w:noProof/>
            <w:webHidden/>
          </w:rPr>
          <w:fldChar w:fldCharType="end"/>
        </w:r>
      </w:hyperlink>
    </w:p>
    <w:p w14:paraId="56E7A8A9" w14:textId="4CF01067" w:rsidR="00577CA1" w:rsidRDefault="00577CA1">
      <w:pPr>
        <w:pStyle w:val="23"/>
        <w:tabs>
          <w:tab w:val="right" w:leader="dot" w:pos="9061"/>
        </w:tabs>
        <w:rPr>
          <w:rFonts w:asciiTheme="minorHAnsi" w:hAnsiTheme="minorHAnsi"/>
          <w:noProof/>
          <w:szCs w:val="24"/>
          <w:lang w:val="en-US"/>
          <w14:ligatures w14:val="standardContextual"/>
        </w:rPr>
      </w:pPr>
      <w:hyperlink w:anchor="_Toc220058818" w:history="1">
        <w:r w:rsidRPr="00B512E7">
          <w:rPr>
            <w:rStyle w:val="a7"/>
            <w:noProof/>
          </w:rPr>
          <w:t>(5) プログラムの使用にあたってのご注意</w:t>
        </w:r>
        <w:r>
          <w:rPr>
            <w:noProof/>
            <w:webHidden/>
          </w:rPr>
          <w:tab/>
        </w:r>
        <w:r>
          <w:rPr>
            <w:noProof/>
            <w:webHidden/>
          </w:rPr>
          <w:fldChar w:fldCharType="begin"/>
        </w:r>
        <w:r>
          <w:rPr>
            <w:noProof/>
            <w:webHidden/>
          </w:rPr>
          <w:instrText xml:space="preserve"> PAGEREF _Toc220058818 \h </w:instrText>
        </w:r>
        <w:r>
          <w:rPr>
            <w:noProof/>
            <w:webHidden/>
          </w:rPr>
        </w:r>
        <w:r>
          <w:rPr>
            <w:noProof/>
            <w:webHidden/>
          </w:rPr>
          <w:fldChar w:fldCharType="separate"/>
        </w:r>
        <w:r>
          <w:rPr>
            <w:noProof/>
            <w:webHidden/>
          </w:rPr>
          <w:t>- 2 -</w:t>
        </w:r>
        <w:r>
          <w:rPr>
            <w:noProof/>
            <w:webHidden/>
          </w:rPr>
          <w:fldChar w:fldCharType="end"/>
        </w:r>
      </w:hyperlink>
    </w:p>
    <w:p w14:paraId="103E32FD" w14:textId="3CBBFC6C" w:rsidR="00577CA1" w:rsidRDefault="00577CA1">
      <w:pPr>
        <w:pStyle w:val="11"/>
        <w:rPr>
          <w:rFonts w:asciiTheme="minorHAnsi" w:hAnsiTheme="minorHAnsi" w:cstheme="minorBidi"/>
          <w:szCs w:val="24"/>
          <w:lang w:val="en-US"/>
          <w14:ligatures w14:val="standardContextual"/>
        </w:rPr>
      </w:pPr>
      <w:hyperlink w:anchor="_Toc220058819" w:history="1">
        <w:r w:rsidRPr="00B512E7">
          <w:rPr>
            <w:rStyle w:val="a7"/>
            <w:lang w:val="en-US"/>
          </w:rPr>
          <w:t>２</w:t>
        </w:r>
        <w:r w:rsidRPr="00B512E7">
          <w:rPr>
            <w:rStyle w:val="a7"/>
          </w:rPr>
          <w:t xml:space="preserve"> 概要・特徴など</w:t>
        </w:r>
        <w:r>
          <w:rPr>
            <w:webHidden/>
          </w:rPr>
          <w:tab/>
        </w:r>
        <w:r>
          <w:rPr>
            <w:webHidden/>
          </w:rPr>
          <w:fldChar w:fldCharType="begin"/>
        </w:r>
        <w:r>
          <w:rPr>
            <w:webHidden/>
          </w:rPr>
          <w:instrText xml:space="preserve"> PAGEREF _Toc220058819 \h </w:instrText>
        </w:r>
        <w:r>
          <w:rPr>
            <w:webHidden/>
          </w:rPr>
        </w:r>
        <w:r>
          <w:rPr>
            <w:webHidden/>
          </w:rPr>
          <w:fldChar w:fldCharType="separate"/>
        </w:r>
        <w:r>
          <w:rPr>
            <w:webHidden/>
          </w:rPr>
          <w:t>- 4 -</w:t>
        </w:r>
        <w:r>
          <w:rPr>
            <w:webHidden/>
          </w:rPr>
          <w:fldChar w:fldCharType="end"/>
        </w:r>
      </w:hyperlink>
    </w:p>
    <w:p w14:paraId="3D36D459" w14:textId="4193C032" w:rsidR="00577CA1" w:rsidRDefault="00577CA1">
      <w:pPr>
        <w:pStyle w:val="11"/>
        <w:rPr>
          <w:rFonts w:asciiTheme="minorHAnsi" w:hAnsiTheme="minorHAnsi" w:cstheme="minorBidi"/>
          <w:szCs w:val="24"/>
          <w:lang w:val="en-US"/>
          <w14:ligatures w14:val="standardContextual"/>
        </w:rPr>
      </w:pPr>
      <w:hyperlink w:anchor="_Toc220058820" w:history="1">
        <w:r w:rsidRPr="00B512E7">
          <w:rPr>
            <w:rStyle w:val="a7"/>
            <w:lang w:val="en-US"/>
          </w:rPr>
          <w:t>３</w:t>
        </w:r>
        <w:r w:rsidRPr="00B512E7">
          <w:rPr>
            <w:rStyle w:val="a7"/>
          </w:rPr>
          <w:t xml:space="preserve"> 配布用ファイルの説明とインストール・アンインストール</w:t>
        </w:r>
        <w:r>
          <w:rPr>
            <w:webHidden/>
          </w:rPr>
          <w:tab/>
        </w:r>
        <w:r>
          <w:rPr>
            <w:webHidden/>
          </w:rPr>
          <w:fldChar w:fldCharType="begin"/>
        </w:r>
        <w:r>
          <w:rPr>
            <w:webHidden/>
          </w:rPr>
          <w:instrText xml:space="preserve"> PAGEREF _Toc220058820 \h </w:instrText>
        </w:r>
        <w:r>
          <w:rPr>
            <w:webHidden/>
          </w:rPr>
        </w:r>
        <w:r>
          <w:rPr>
            <w:webHidden/>
          </w:rPr>
          <w:fldChar w:fldCharType="separate"/>
        </w:r>
        <w:r>
          <w:rPr>
            <w:webHidden/>
          </w:rPr>
          <w:t>- 12 -</w:t>
        </w:r>
        <w:r>
          <w:rPr>
            <w:webHidden/>
          </w:rPr>
          <w:fldChar w:fldCharType="end"/>
        </w:r>
      </w:hyperlink>
    </w:p>
    <w:p w14:paraId="7B7D3C43" w14:textId="45968ED1" w:rsidR="00577CA1" w:rsidRDefault="00577CA1">
      <w:pPr>
        <w:pStyle w:val="23"/>
        <w:tabs>
          <w:tab w:val="right" w:leader="dot" w:pos="9061"/>
        </w:tabs>
        <w:rPr>
          <w:rFonts w:asciiTheme="minorHAnsi" w:hAnsiTheme="minorHAnsi"/>
          <w:noProof/>
          <w:szCs w:val="24"/>
          <w:lang w:val="en-US"/>
          <w14:ligatures w14:val="standardContextual"/>
        </w:rPr>
      </w:pPr>
      <w:hyperlink w:anchor="_Toc220058821" w:history="1">
        <w:r w:rsidRPr="00B512E7">
          <w:rPr>
            <w:rStyle w:val="a7"/>
            <w:noProof/>
          </w:rPr>
          <w:t>(1) 配布用ファイルの説明</w:t>
        </w:r>
        <w:r>
          <w:rPr>
            <w:noProof/>
            <w:webHidden/>
          </w:rPr>
          <w:tab/>
        </w:r>
        <w:r>
          <w:rPr>
            <w:noProof/>
            <w:webHidden/>
          </w:rPr>
          <w:fldChar w:fldCharType="begin"/>
        </w:r>
        <w:r>
          <w:rPr>
            <w:noProof/>
            <w:webHidden/>
          </w:rPr>
          <w:instrText xml:space="preserve"> PAGEREF _Toc220058821 \h </w:instrText>
        </w:r>
        <w:r>
          <w:rPr>
            <w:noProof/>
            <w:webHidden/>
          </w:rPr>
        </w:r>
        <w:r>
          <w:rPr>
            <w:noProof/>
            <w:webHidden/>
          </w:rPr>
          <w:fldChar w:fldCharType="separate"/>
        </w:r>
        <w:r>
          <w:rPr>
            <w:noProof/>
            <w:webHidden/>
          </w:rPr>
          <w:t>- 13 -</w:t>
        </w:r>
        <w:r>
          <w:rPr>
            <w:noProof/>
            <w:webHidden/>
          </w:rPr>
          <w:fldChar w:fldCharType="end"/>
        </w:r>
      </w:hyperlink>
    </w:p>
    <w:p w14:paraId="0E7DBFB1" w14:textId="4213EB5D" w:rsidR="00577CA1" w:rsidRDefault="00577CA1">
      <w:pPr>
        <w:pStyle w:val="23"/>
        <w:tabs>
          <w:tab w:val="right" w:leader="dot" w:pos="9061"/>
        </w:tabs>
        <w:rPr>
          <w:rFonts w:asciiTheme="minorHAnsi" w:hAnsiTheme="minorHAnsi"/>
          <w:noProof/>
          <w:szCs w:val="24"/>
          <w:lang w:val="en-US"/>
          <w14:ligatures w14:val="standardContextual"/>
        </w:rPr>
      </w:pPr>
      <w:hyperlink w:anchor="_Toc220058822" w:history="1">
        <w:r w:rsidRPr="00B512E7">
          <w:rPr>
            <w:rStyle w:val="a7"/>
            <w:noProof/>
          </w:rPr>
          <w:t>(2) インストール前の注意事項 （重要）</w:t>
        </w:r>
        <w:r>
          <w:rPr>
            <w:noProof/>
            <w:webHidden/>
          </w:rPr>
          <w:tab/>
        </w:r>
        <w:r>
          <w:rPr>
            <w:noProof/>
            <w:webHidden/>
          </w:rPr>
          <w:fldChar w:fldCharType="begin"/>
        </w:r>
        <w:r>
          <w:rPr>
            <w:noProof/>
            <w:webHidden/>
          </w:rPr>
          <w:instrText xml:space="preserve"> PAGEREF _Toc220058822 \h </w:instrText>
        </w:r>
        <w:r>
          <w:rPr>
            <w:noProof/>
            <w:webHidden/>
          </w:rPr>
        </w:r>
        <w:r>
          <w:rPr>
            <w:noProof/>
            <w:webHidden/>
          </w:rPr>
          <w:fldChar w:fldCharType="separate"/>
        </w:r>
        <w:r>
          <w:rPr>
            <w:noProof/>
            <w:webHidden/>
          </w:rPr>
          <w:t>- 15 -</w:t>
        </w:r>
        <w:r>
          <w:rPr>
            <w:noProof/>
            <w:webHidden/>
          </w:rPr>
          <w:fldChar w:fldCharType="end"/>
        </w:r>
      </w:hyperlink>
    </w:p>
    <w:p w14:paraId="092FABC4" w14:textId="55DBB632" w:rsidR="00577CA1" w:rsidRDefault="00577CA1">
      <w:pPr>
        <w:pStyle w:val="23"/>
        <w:tabs>
          <w:tab w:val="right" w:leader="dot" w:pos="9061"/>
        </w:tabs>
        <w:rPr>
          <w:rFonts w:asciiTheme="minorHAnsi" w:hAnsiTheme="minorHAnsi"/>
          <w:noProof/>
          <w:szCs w:val="24"/>
          <w:lang w:val="en-US"/>
          <w14:ligatures w14:val="standardContextual"/>
        </w:rPr>
      </w:pPr>
      <w:hyperlink w:anchor="_Toc220058823" w:history="1">
        <w:r w:rsidRPr="00B512E7">
          <w:rPr>
            <w:rStyle w:val="a7"/>
            <w:noProof/>
          </w:rPr>
          <w:t>(3) インストール</w:t>
        </w:r>
        <w:r>
          <w:rPr>
            <w:noProof/>
            <w:webHidden/>
          </w:rPr>
          <w:tab/>
        </w:r>
        <w:r>
          <w:rPr>
            <w:noProof/>
            <w:webHidden/>
          </w:rPr>
          <w:fldChar w:fldCharType="begin"/>
        </w:r>
        <w:r>
          <w:rPr>
            <w:noProof/>
            <w:webHidden/>
          </w:rPr>
          <w:instrText xml:space="preserve"> PAGEREF _Toc220058823 \h </w:instrText>
        </w:r>
        <w:r>
          <w:rPr>
            <w:noProof/>
            <w:webHidden/>
          </w:rPr>
        </w:r>
        <w:r>
          <w:rPr>
            <w:noProof/>
            <w:webHidden/>
          </w:rPr>
          <w:fldChar w:fldCharType="separate"/>
        </w:r>
        <w:r>
          <w:rPr>
            <w:noProof/>
            <w:webHidden/>
          </w:rPr>
          <w:t>- 16 -</w:t>
        </w:r>
        <w:r>
          <w:rPr>
            <w:noProof/>
            <w:webHidden/>
          </w:rPr>
          <w:fldChar w:fldCharType="end"/>
        </w:r>
      </w:hyperlink>
    </w:p>
    <w:p w14:paraId="04DD361B" w14:textId="629CB0CA" w:rsidR="00577CA1" w:rsidRDefault="00577CA1">
      <w:pPr>
        <w:pStyle w:val="23"/>
        <w:tabs>
          <w:tab w:val="right" w:leader="dot" w:pos="9061"/>
        </w:tabs>
        <w:rPr>
          <w:rFonts w:asciiTheme="minorHAnsi" w:hAnsiTheme="minorHAnsi"/>
          <w:noProof/>
          <w:szCs w:val="24"/>
          <w:lang w:val="en-US"/>
          <w14:ligatures w14:val="standardContextual"/>
        </w:rPr>
      </w:pPr>
      <w:hyperlink w:anchor="_Toc220058824" w:history="1">
        <w:r w:rsidRPr="00B512E7">
          <w:rPr>
            <w:rStyle w:val="a7"/>
            <w:noProof/>
          </w:rPr>
          <w:t>(4) アンインストール</w:t>
        </w:r>
        <w:r>
          <w:rPr>
            <w:noProof/>
            <w:webHidden/>
          </w:rPr>
          <w:tab/>
        </w:r>
        <w:r>
          <w:rPr>
            <w:noProof/>
            <w:webHidden/>
          </w:rPr>
          <w:fldChar w:fldCharType="begin"/>
        </w:r>
        <w:r>
          <w:rPr>
            <w:noProof/>
            <w:webHidden/>
          </w:rPr>
          <w:instrText xml:space="preserve"> PAGEREF _Toc220058824 \h </w:instrText>
        </w:r>
        <w:r>
          <w:rPr>
            <w:noProof/>
            <w:webHidden/>
          </w:rPr>
        </w:r>
        <w:r>
          <w:rPr>
            <w:noProof/>
            <w:webHidden/>
          </w:rPr>
          <w:fldChar w:fldCharType="separate"/>
        </w:r>
        <w:r>
          <w:rPr>
            <w:noProof/>
            <w:webHidden/>
          </w:rPr>
          <w:t>- 17 -</w:t>
        </w:r>
        <w:r>
          <w:rPr>
            <w:noProof/>
            <w:webHidden/>
          </w:rPr>
          <w:fldChar w:fldCharType="end"/>
        </w:r>
      </w:hyperlink>
    </w:p>
    <w:p w14:paraId="35714A41" w14:textId="4B9A8C04" w:rsidR="00577CA1" w:rsidRDefault="00577CA1">
      <w:pPr>
        <w:pStyle w:val="23"/>
        <w:tabs>
          <w:tab w:val="right" w:leader="dot" w:pos="9061"/>
        </w:tabs>
        <w:rPr>
          <w:rFonts w:asciiTheme="minorHAnsi" w:hAnsiTheme="minorHAnsi"/>
          <w:noProof/>
          <w:szCs w:val="24"/>
          <w:lang w:val="en-US"/>
          <w14:ligatures w14:val="standardContextual"/>
        </w:rPr>
      </w:pPr>
      <w:hyperlink w:anchor="_Toc220058825" w:history="1">
        <w:r w:rsidRPr="00B512E7">
          <w:rPr>
            <w:rStyle w:val="a7"/>
            <w:noProof/>
          </w:rPr>
          <w:t>(5) 新バージョンに更新する場合</w:t>
        </w:r>
        <w:r>
          <w:rPr>
            <w:noProof/>
            <w:webHidden/>
          </w:rPr>
          <w:tab/>
        </w:r>
        <w:r>
          <w:rPr>
            <w:noProof/>
            <w:webHidden/>
          </w:rPr>
          <w:fldChar w:fldCharType="begin"/>
        </w:r>
        <w:r>
          <w:rPr>
            <w:noProof/>
            <w:webHidden/>
          </w:rPr>
          <w:instrText xml:space="preserve"> PAGEREF _Toc220058825 \h </w:instrText>
        </w:r>
        <w:r>
          <w:rPr>
            <w:noProof/>
            <w:webHidden/>
          </w:rPr>
        </w:r>
        <w:r>
          <w:rPr>
            <w:noProof/>
            <w:webHidden/>
          </w:rPr>
          <w:fldChar w:fldCharType="separate"/>
        </w:r>
        <w:r>
          <w:rPr>
            <w:noProof/>
            <w:webHidden/>
          </w:rPr>
          <w:t>- 17 -</w:t>
        </w:r>
        <w:r>
          <w:rPr>
            <w:noProof/>
            <w:webHidden/>
          </w:rPr>
          <w:fldChar w:fldCharType="end"/>
        </w:r>
      </w:hyperlink>
    </w:p>
    <w:p w14:paraId="563A6C0A" w14:textId="58E034FC" w:rsidR="00577CA1" w:rsidRDefault="00577CA1">
      <w:pPr>
        <w:pStyle w:val="23"/>
        <w:tabs>
          <w:tab w:val="right" w:leader="dot" w:pos="9061"/>
        </w:tabs>
        <w:rPr>
          <w:rFonts w:asciiTheme="minorHAnsi" w:hAnsiTheme="minorHAnsi"/>
          <w:noProof/>
          <w:szCs w:val="24"/>
          <w:lang w:val="en-US"/>
          <w14:ligatures w14:val="standardContextual"/>
        </w:rPr>
      </w:pPr>
      <w:hyperlink w:anchor="_Toc220058826" w:history="1">
        <w:r w:rsidRPr="00B512E7">
          <w:rPr>
            <w:rStyle w:val="a7"/>
            <w:noProof/>
          </w:rPr>
          <w:t>(6) ユーザー用の試合集計用フォルダの作り方</w:t>
        </w:r>
        <w:r>
          <w:rPr>
            <w:noProof/>
            <w:webHidden/>
          </w:rPr>
          <w:tab/>
        </w:r>
        <w:r>
          <w:rPr>
            <w:noProof/>
            <w:webHidden/>
          </w:rPr>
          <w:fldChar w:fldCharType="begin"/>
        </w:r>
        <w:r>
          <w:rPr>
            <w:noProof/>
            <w:webHidden/>
          </w:rPr>
          <w:instrText xml:space="preserve"> PAGEREF _Toc220058826 \h </w:instrText>
        </w:r>
        <w:r>
          <w:rPr>
            <w:noProof/>
            <w:webHidden/>
          </w:rPr>
        </w:r>
        <w:r>
          <w:rPr>
            <w:noProof/>
            <w:webHidden/>
          </w:rPr>
          <w:fldChar w:fldCharType="separate"/>
        </w:r>
        <w:r>
          <w:rPr>
            <w:noProof/>
            <w:webHidden/>
          </w:rPr>
          <w:t>- 18 -</w:t>
        </w:r>
        <w:r>
          <w:rPr>
            <w:noProof/>
            <w:webHidden/>
          </w:rPr>
          <w:fldChar w:fldCharType="end"/>
        </w:r>
      </w:hyperlink>
    </w:p>
    <w:p w14:paraId="1A4F9FF7" w14:textId="1BA3CB59" w:rsidR="00577CA1" w:rsidRDefault="00577CA1">
      <w:pPr>
        <w:pStyle w:val="11"/>
        <w:rPr>
          <w:rFonts w:asciiTheme="minorHAnsi" w:hAnsiTheme="minorHAnsi" w:cstheme="minorBidi"/>
          <w:szCs w:val="24"/>
          <w:lang w:val="en-US"/>
          <w14:ligatures w14:val="standardContextual"/>
        </w:rPr>
      </w:pPr>
      <w:hyperlink w:anchor="_Toc220058827" w:history="1">
        <w:r w:rsidRPr="00B512E7">
          <w:rPr>
            <w:rStyle w:val="a7"/>
            <w:lang w:val="en-US"/>
          </w:rPr>
          <w:t>４</w:t>
        </w:r>
        <w:r w:rsidRPr="00B512E7">
          <w:rPr>
            <w:rStyle w:val="a7"/>
          </w:rPr>
          <w:t xml:space="preserve"> 「グラウンドゴルフ集計サンプル」の使用方法</w:t>
        </w:r>
        <w:r>
          <w:rPr>
            <w:webHidden/>
          </w:rPr>
          <w:tab/>
        </w:r>
        <w:r>
          <w:rPr>
            <w:webHidden/>
          </w:rPr>
          <w:fldChar w:fldCharType="begin"/>
        </w:r>
        <w:r>
          <w:rPr>
            <w:webHidden/>
          </w:rPr>
          <w:instrText xml:space="preserve"> PAGEREF _Toc220058827 \h </w:instrText>
        </w:r>
        <w:r>
          <w:rPr>
            <w:webHidden/>
          </w:rPr>
        </w:r>
        <w:r>
          <w:rPr>
            <w:webHidden/>
          </w:rPr>
          <w:fldChar w:fldCharType="separate"/>
        </w:r>
        <w:r>
          <w:rPr>
            <w:webHidden/>
          </w:rPr>
          <w:t>- 20 -</w:t>
        </w:r>
        <w:r>
          <w:rPr>
            <w:webHidden/>
          </w:rPr>
          <w:fldChar w:fldCharType="end"/>
        </w:r>
      </w:hyperlink>
    </w:p>
    <w:p w14:paraId="7BB88285" w14:textId="67AF9084" w:rsidR="00577CA1" w:rsidRDefault="00577CA1">
      <w:pPr>
        <w:pStyle w:val="23"/>
        <w:tabs>
          <w:tab w:val="right" w:leader="dot" w:pos="9061"/>
        </w:tabs>
        <w:rPr>
          <w:rFonts w:asciiTheme="minorHAnsi" w:hAnsiTheme="minorHAnsi"/>
          <w:noProof/>
          <w:szCs w:val="24"/>
          <w:lang w:val="en-US"/>
          <w14:ligatures w14:val="standardContextual"/>
        </w:rPr>
      </w:pPr>
      <w:hyperlink w:anchor="_Toc220058828" w:history="1">
        <w:r w:rsidRPr="00B512E7">
          <w:rPr>
            <w:rStyle w:val="a7"/>
            <w:noProof/>
          </w:rPr>
          <w:t>(1) 本プログラム専用のグラウンドゴルフタブについて</w:t>
        </w:r>
        <w:r>
          <w:rPr>
            <w:noProof/>
            <w:webHidden/>
          </w:rPr>
          <w:tab/>
        </w:r>
        <w:r>
          <w:rPr>
            <w:noProof/>
            <w:webHidden/>
          </w:rPr>
          <w:fldChar w:fldCharType="begin"/>
        </w:r>
        <w:r>
          <w:rPr>
            <w:noProof/>
            <w:webHidden/>
          </w:rPr>
          <w:instrText xml:space="preserve"> PAGEREF _Toc220058828 \h </w:instrText>
        </w:r>
        <w:r>
          <w:rPr>
            <w:noProof/>
            <w:webHidden/>
          </w:rPr>
        </w:r>
        <w:r>
          <w:rPr>
            <w:noProof/>
            <w:webHidden/>
          </w:rPr>
          <w:fldChar w:fldCharType="separate"/>
        </w:r>
        <w:r>
          <w:rPr>
            <w:noProof/>
            <w:webHidden/>
          </w:rPr>
          <w:t>- 20 -</w:t>
        </w:r>
        <w:r>
          <w:rPr>
            <w:noProof/>
            <w:webHidden/>
          </w:rPr>
          <w:fldChar w:fldCharType="end"/>
        </w:r>
      </w:hyperlink>
    </w:p>
    <w:p w14:paraId="70742691" w14:textId="44758605" w:rsidR="00577CA1" w:rsidRDefault="00577CA1">
      <w:pPr>
        <w:pStyle w:val="23"/>
        <w:tabs>
          <w:tab w:val="right" w:leader="dot" w:pos="9061"/>
        </w:tabs>
        <w:rPr>
          <w:rFonts w:asciiTheme="minorHAnsi" w:hAnsiTheme="minorHAnsi"/>
          <w:noProof/>
          <w:szCs w:val="24"/>
          <w:lang w:val="en-US"/>
          <w14:ligatures w14:val="standardContextual"/>
        </w:rPr>
      </w:pPr>
      <w:hyperlink w:anchor="_Toc220058829" w:history="1">
        <w:r w:rsidRPr="00B512E7">
          <w:rPr>
            <w:rStyle w:val="a7"/>
            <w:noProof/>
          </w:rPr>
          <w:t>(2) ユーザー用第１回目の競技集計用ファイルを作る場合</w:t>
        </w:r>
        <w:r>
          <w:rPr>
            <w:noProof/>
            <w:webHidden/>
          </w:rPr>
          <w:tab/>
        </w:r>
        <w:r>
          <w:rPr>
            <w:noProof/>
            <w:webHidden/>
          </w:rPr>
          <w:fldChar w:fldCharType="begin"/>
        </w:r>
        <w:r>
          <w:rPr>
            <w:noProof/>
            <w:webHidden/>
          </w:rPr>
          <w:instrText xml:space="preserve"> PAGEREF _Toc220058829 \h </w:instrText>
        </w:r>
        <w:r>
          <w:rPr>
            <w:noProof/>
            <w:webHidden/>
          </w:rPr>
        </w:r>
        <w:r>
          <w:rPr>
            <w:noProof/>
            <w:webHidden/>
          </w:rPr>
          <w:fldChar w:fldCharType="separate"/>
        </w:r>
        <w:r>
          <w:rPr>
            <w:noProof/>
            <w:webHidden/>
          </w:rPr>
          <w:t>- 20 -</w:t>
        </w:r>
        <w:r>
          <w:rPr>
            <w:noProof/>
            <w:webHidden/>
          </w:rPr>
          <w:fldChar w:fldCharType="end"/>
        </w:r>
      </w:hyperlink>
    </w:p>
    <w:p w14:paraId="32F88B6D" w14:textId="73EF3375" w:rsidR="00577CA1" w:rsidRDefault="00577CA1">
      <w:pPr>
        <w:pStyle w:val="23"/>
        <w:tabs>
          <w:tab w:val="right" w:leader="dot" w:pos="9061"/>
        </w:tabs>
        <w:rPr>
          <w:rFonts w:asciiTheme="minorHAnsi" w:hAnsiTheme="minorHAnsi"/>
          <w:noProof/>
          <w:szCs w:val="24"/>
          <w:lang w:val="en-US"/>
          <w14:ligatures w14:val="standardContextual"/>
        </w:rPr>
      </w:pPr>
      <w:hyperlink w:anchor="_Toc220058830" w:history="1">
        <w:r w:rsidRPr="00B512E7">
          <w:rPr>
            <w:rStyle w:val="a7"/>
            <w:noProof/>
          </w:rPr>
          <w:t>(3) ユーザー用第2回目の競技以降の集計用ファイルを作る場合</w:t>
        </w:r>
        <w:r>
          <w:rPr>
            <w:noProof/>
            <w:webHidden/>
          </w:rPr>
          <w:tab/>
        </w:r>
        <w:r>
          <w:rPr>
            <w:noProof/>
            <w:webHidden/>
          </w:rPr>
          <w:fldChar w:fldCharType="begin"/>
        </w:r>
        <w:r>
          <w:rPr>
            <w:noProof/>
            <w:webHidden/>
          </w:rPr>
          <w:instrText xml:space="preserve"> PAGEREF _Toc220058830 \h </w:instrText>
        </w:r>
        <w:r>
          <w:rPr>
            <w:noProof/>
            <w:webHidden/>
          </w:rPr>
        </w:r>
        <w:r>
          <w:rPr>
            <w:noProof/>
            <w:webHidden/>
          </w:rPr>
          <w:fldChar w:fldCharType="separate"/>
        </w:r>
        <w:r>
          <w:rPr>
            <w:noProof/>
            <w:webHidden/>
          </w:rPr>
          <w:t>- 23 -</w:t>
        </w:r>
        <w:r>
          <w:rPr>
            <w:noProof/>
            <w:webHidden/>
          </w:rPr>
          <w:fldChar w:fldCharType="end"/>
        </w:r>
      </w:hyperlink>
    </w:p>
    <w:p w14:paraId="0409AD18" w14:textId="271C8493" w:rsidR="00577CA1" w:rsidRDefault="00577CA1">
      <w:pPr>
        <w:pStyle w:val="23"/>
        <w:tabs>
          <w:tab w:val="right" w:leader="dot" w:pos="9061"/>
        </w:tabs>
        <w:rPr>
          <w:rFonts w:asciiTheme="minorHAnsi" w:hAnsiTheme="minorHAnsi"/>
          <w:noProof/>
          <w:szCs w:val="24"/>
          <w:lang w:val="en-US"/>
          <w14:ligatures w14:val="standardContextual"/>
        </w:rPr>
      </w:pPr>
      <w:hyperlink w:anchor="_Toc220058831" w:history="1">
        <w:r w:rsidRPr="00B512E7">
          <w:rPr>
            <w:rStyle w:val="a7"/>
            <w:noProof/>
          </w:rPr>
          <w:t>(4)</w:t>
        </w:r>
        <w:r w:rsidRPr="00B512E7">
          <w:rPr>
            <w:rStyle w:val="a7"/>
            <w:noProof/>
            <w:lang w:val="ja-JP"/>
          </w:rPr>
          <w:t xml:space="preserve"> </w:t>
        </w:r>
        <w:r w:rsidRPr="00B512E7">
          <w:rPr>
            <w:rStyle w:val="a7"/>
            <w:noProof/>
          </w:rPr>
          <w:t>年度更新をする場合</w:t>
        </w:r>
        <w:r>
          <w:rPr>
            <w:noProof/>
            <w:webHidden/>
          </w:rPr>
          <w:tab/>
        </w:r>
        <w:r>
          <w:rPr>
            <w:noProof/>
            <w:webHidden/>
          </w:rPr>
          <w:fldChar w:fldCharType="begin"/>
        </w:r>
        <w:r>
          <w:rPr>
            <w:noProof/>
            <w:webHidden/>
          </w:rPr>
          <w:instrText xml:space="preserve"> PAGEREF _Toc220058831 \h </w:instrText>
        </w:r>
        <w:r>
          <w:rPr>
            <w:noProof/>
            <w:webHidden/>
          </w:rPr>
        </w:r>
        <w:r>
          <w:rPr>
            <w:noProof/>
            <w:webHidden/>
          </w:rPr>
          <w:fldChar w:fldCharType="separate"/>
        </w:r>
        <w:r>
          <w:rPr>
            <w:noProof/>
            <w:webHidden/>
          </w:rPr>
          <w:t>- 24 -</w:t>
        </w:r>
        <w:r>
          <w:rPr>
            <w:noProof/>
            <w:webHidden/>
          </w:rPr>
          <w:fldChar w:fldCharType="end"/>
        </w:r>
      </w:hyperlink>
    </w:p>
    <w:p w14:paraId="024212B1" w14:textId="61E8A9BD" w:rsidR="00577CA1" w:rsidRDefault="00577CA1">
      <w:pPr>
        <w:pStyle w:val="23"/>
        <w:tabs>
          <w:tab w:val="right" w:leader="dot" w:pos="9061"/>
        </w:tabs>
        <w:rPr>
          <w:rFonts w:asciiTheme="minorHAnsi" w:hAnsiTheme="minorHAnsi"/>
          <w:noProof/>
          <w:szCs w:val="24"/>
          <w:lang w:val="en-US"/>
          <w14:ligatures w14:val="standardContextual"/>
        </w:rPr>
      </w:pPr>
      <w:hyperlink w:anchor="_Toc220058832" w:history="1">
        <w:r w:rsidRPr="00B512E7">
          <w:rPr>
            <w:rStyle w:val="a7"/>
            <w:noProof/>
          </w:rPr>
          <w:t>(5) 「毎回入力データ」または「集計入力データ」シートへ氏名などを取り込む</w:t>
        </w:r>
        <w:r>
          <w:rPr>
            <w:noProof/>
            <w:webHidden/>
          </w:rPr>
          <w:tab/>
        </w:r>
        <w:r>
          <w:rPr>
            <w:noProof/>
            <w:webHidden/>
          </w:rPr>
          <w:fldChar w:fldCharType="begin"/>
        </w:r>
        <w:r>
          <w:rPr>
            <w:noProof/>
            <w:webHidden/>
          </w:rPr>
          <w:instrText xml:space="preserve"> PAGEREF _Toc220058832 \h </w:instrText>
        </w:r>
        <w:r>
          <w:rPr>
            <w:noProof/>
            <w:webHidden/>
          </w:rPr>
        </w:r>
        <w:r>
          <w:rPr>
            <w:noProof/>
            <w:webHidden/>
          </w:rPr>
          <w:fldChar w:fldCharType="separate"/>
        </w:r>
        <w:r>
          <w:rPr>
            <w:noProof/>
            <w:webHidden/>
          </w:rPr>
          <w:t>- 24 -</w:t>
        </w:r>
        <w:r>
          <w:rPr>
            <w:noProof/>
            <w:webHidden/>
          </w:rPr>
          <w:fldChar w:fldCharType="end"/>
        </w:r>
      </w:hyperlink>
    </w:p>
    <w:p w14:paraId="3BD3C0C8" w14:textId="53677224" w:rsidR="00577CA1" w:rsidRDefault="00577CA1">
      <w:pPr>
        <w:pStyle w:val="23"/>
        <w:tabs>
          <w:tab w:val="right" w:leader="dot" w:pos="9061"/>
        </w:tabs>
        <w:rPr>
          <w:rFonts w:asciiTheme="minorHAnsi" w:hAnsiTheme="minorHAnsi"/>
          <w:noProof/>
          <w:szCs w:val="24"/>
          <w:lang w:val="en-US"/>
          <w14:ligatures w14:val="standardContextual"/>
        </w:rPr>
      </w:pPr>
      <w:hyperlink w:anchor="_Toc220058833" w:history="1">
        <w:r w:rsidRPr="00B512E7">
          <w:rPr>
            <w:rStyle w:val="a7"/>
            <w:noProof/>
          </w:rPr>
          <w:t>(6) 「メンバー編集」シートの</w:t>
        </w:r>
        <w:r w:rsidRPr="00B512E7">
          <w:rPr>
            <w:rStyle w:val="a7"/>
            <w:rFonts w:eastAsia="ＭＳ 明朝"/>
            <w:noProof/>
          </w:rPr>
          <w:t>概要説明</w:t>
        </w:r>
        <w:r>
          <w:rPr>
            <w:noProof/>
            <w:webHidden/>
          </w:rPr>
          <w:tab/>
        </w:r>
        <w:r>
          <w:rPr>
            <w:noProof/>
            <w:webHidden/>
          </w:rPr>
          <w:fldChar w:fldCharType="begin"/>
        </w:r>
        <w:r>
          <w:rPr>
            <w:noProof/>
            <w:webHidden/>
          </w:rPr>
          <w:instrText xml:space="preserve"> PAGEREF _Toc220058833 \h </w:instrText>
        </w:r>
        <w:r>
          <w:rPr>
            <w:noProof/>
            <w:webHidden/>
          </w:rPr>
        </w:r>
        <w:r>
          <w:rPr>
            <w:noProof/>
            <w:webHidden/>
          </w:rPr>
          <w:fldChar w:fldCharType="separate"/>
        </w:r>
        <w:r>
          <w:rPr>
            <w:noProof/>
            <w:webHidden/>
          </w:rPr>
          <w:t>- 25 -</w:t>
        </w:r>
        <w:r>
          <w:rPr>
            <w:noProof/>
            <w:webHidden/>
          </w:rPr>
          <w:fldChar w:fldCharType="end"/>
        </w:r>
      </w:hyperlink>
    </w:p>
    <w:p w14:paraId="45978024" w14:textId="127D8D7B" w:rsidR="00577CA1" w:rsidRDefault="00577CA1">
      <w:pPr>
        <w:pStyle w:val="23"/>
        <w:tabs>
          <w:tab w:val="right" w:leader="dot" w:pos="9061"/>
        </w:tabs>
        <w:rPr>
          <w:rFonts w:asciiTheme="minorHAnsi" w:hAnsiTheme="minorHAnsi"/>
          <w:noProof/>
          <w:szCs w:val="24"/>
          <w:lang w:val="en-US"/>
          <w14:ligatures w14:val="standardContextual"/>
        </w:rPr>
      </w:pPr>
      <w:hyperlink w:anchor="_Toc220058834" w:history="1">
        <w:r w:rsidRPr="00B512E7">
          <w:rPr>
            <w:rStyle w:val="a7"/>
            <w:noProof/>
          </w:rPr>
          <w:t>(7) 「メンバー編集」シートで競技者順位を編集</w:t>
        </w:r>
        <w:r>
          <w:rPr>
            <w:noProof/>
            <w:webHidden/>
          </w:rPr>
          <w:tab/>
        </w:r>
        <w:r>
          <w:rPr>
            <w:noProof/>
            <w:webHidden/>
          </w:rPr>
          <w:fldChar w:fldCharType="begin"/>
        </w:r>
        <w:r>
          <w:rPr>
            <w:noProof/>
            <w:webHidden/>
          </w:rPr>
          <w:instrText xml:space="preserve"> PAGEREF _Toc220058834 \h </w:instrText>
        </w:r>
        <w:r>
          <w:rPr>
            <w:noProof/>
            <w:webHidden/>
          </w:rPr>
        </w:r>
        <w:r>
          <w:rPr>
            <w:noProof/>
            <w:webHidden/>
          </w:rPr>
          <w:fldChar w:fldCharType="separate"/>
        </w:r>
        <w:r>
          <w:rPr>
            <w:noProof/>
            <w:webHidden/>
          </w:rPr>
          <w:t>- 25 -</w:t>
        </w:r>
        <w:r>
          <w:rPr>
            <w:noProof/>
            <w:webHidden/>
          </w:rPr>
          <w:fldChar w:fldCharType="end"/>
        </w:r>
      </w:hyperlink>
    </w:p>
    <w:p w14:paraId="601BBA7F" w14:textId="7FAD47F2" w:rsidR="00577CA1" w:rsidRDefault="00577CA1">
      <w:pPr>
        <w:pStyle w:val="23"/>
        <w:tabs>
          <w:tab w:val="right" w:leader="dot" w:pos="9061"/>
        </w:tabs>
        <w:rPr>
          <w:rFonts w:asciiTheme="minorHAnsi" w:hAnsiTheme="minorHAnsi"/>
          <w:noProof/>
          <w:szCs w:val="24"/>
          <w:lang w:val="en-US"/>
          <w14:ligatures w14:val="standardContextual"/>
        </w:rPr>
      </w:pPr>
      <w:hyperlink w:anchor="_Toc220058835" w:history="1">
        <w:r w:rsidRPr="00B512E7">
          <w:rPr>
            <w:rStyle w:val="a7"/>
            <w:noProof/>
          </w:rPr>
          <w:t>(8) 「メンバー編集」グループスタートホール編集</w:t>
        </w:r>
        <w:r>
          <w:rPr>
            <w:noProof/>
            <w:webHidden/>
          </w:rPr>
          <w:tab/>
        </w:r>
        <w:r>
          <w:rPr>
            <w:noProof/>
            <w:webHidden/>
          </w:rPr>
          <w:fldChar w:fldCharType="begin"/>
        </w:r>
        <w:r>
          <w:rPr>
            <w:noProof/>
            <w:webHidden/>
          </w:rPr>
          <w:instrText xml:space="preserve"> PAGEREF _Toc220058835 \h </w:instrText>
        </w:r>
        <w:r>
          <w:rPr>
            <w:noProof/>
            <w:webHidden/>
          </w:rPr>
        </w:r>
        <w:r>
          <w:rPr>
            <w:noProof/>
            <w:webHidden/>
          </w:rPr>
          <w:fldChar w:fldCharType="separate"/>
        </w:r>
        <w:r>
          <w:rPr>
            <w:noProof/>
            <w:webHidden/>
          </w:rPr>
          <w:t>- 27 -</w:t>
        </w:r>
        <w:r>
          <w:rPr>
            <w:noProof/>
            <w:webHidden/>
          </w:rPr>
          <w:fldChar w:fldCharType="end"/>
        </w:r>
      </w:hyperlink>
    </w:p>
    <w:p w14:paraId="22CE76AD" w14:textId="73C5A9C7" w:rsidR="00577CA1" w:rsidRDefault="00577CA1">
      <w:pPr>
        <w:pStyle w:val="23"/>
        <w:tabs>
          <w:tab w:val="right" w:leader="dot" w:pos="9061"/>
        </w:tabs>
        <w:rPr>
          <w:rFonts w:asciiTheme="minorHAnsi" w:hAnsiTheme="minorHAnsi"/>
          <w:noProof/>
          <w:szCs w:val="24"/>
          <w:lang w:val="en-US"/>
          <w14:ligatures w14:val="standardContextual"/>
        </w:rPr>
      </w:pPr>
      <w:hyperlink w:anchor="_Toc220058836" w:history="1">
        <w:r w:rsidRPr="00B512E7">
          <w:rPr>
            <w:rStyle w:val="a7"/>
            <w:noProof/>
          </w:rPr>
          <w:t>(9) 「メンバー編集」 グループSTH_氏名編集「大大会用メンバー」の編集</w:t>
        </w:r>
        <w:r>
          <w:rPr>
            <w:noProof/>
            <w:webHidden/>
          </w:rPr>
          <w:tab/>
        </w:r>
        <w:r>
          <w:rPr>
            <w:noProof/>
            <w:webHidden/>
          </w:rPr>
          <w:fldChar w:fldCharType="begin"/>
        </w:r>
        <w:r>
          <w:rPr>
            <w:noProof/>
            <w:webHidden/>
          </w:rPr>
          <w:instrText xml:space="preserve"> PAGEREF _Toc220058836 \h </w:instrText>
        </w:r>
        <w:r>
          <w:rPr>
            <w:noProof/>
            <w:webHidden/>
          </w:rPr>
        </w:r>
        <w:r>
          <w:rPr>
            <w:noProof/>
            <w:webHidden/>
          </w:rPr>
          <w:fldChar w:fldCharType="separate"/>
        </w:r>
        <w:r>
          <w:rPr>
            <w:noProof/>
            <w:webHidden/>
          </w:rPr>
          <w:t>- 29 -</w:t>
        </w:r>
        <w:r>
          <w:rPr>
            <w:noProof/>
            <w:webHidden/>
          </w:rPr>
          <w:fldChar w:fldCharType="end"/>
        </w:r>
      </w:hyperlink>
    </w:p>
    <w:p w14:paraId="65AB8AD6" w14:textId="3E0209C8" w:rsidR="00577CA1" w:rsidRDefault="00577CA1">
      <w:pPr>
        <w:pStyle w:val="23"/>
        <w:tabs>
          <w:tab w:val="right" w:leader="dot" w:pos="9061"/>
        </w:tabs>
        <w:rPr>
          <w:rFonts w:asciiTheme="minorHAnsi" w:hAnsiTheme="minorHAnsi"/>
          <w:noProof/>
          <w:szCs w:val="24"/>
          <w:lang w:val="en-US"/>
          <w14:ligatures w14:val="standardContextual"/>
        </w:rPr>
      </w:pPr>
      <w:hyperlink w:anchor="_Toc220058837" w:history="1">
        <w:r w:rsidRPr="00B512E7">
          <w:rPr>
            <w:rStyle w:val="a7"/>
            <w:noProof/>
          </w:rPr>
          <w:t>(10) 「メンバー編集」 グループSTH_氏名編集「中大会用メンバー」の編集</w:t>
        </w:r>
        <w:r>
          <w:rPr>
            <w:noProof/>
            <w:webHidden/>
          </w:rPr>
          <w:tab/>
        </w:r>
        <w:r>
          <w:rPr>
            <w:noProof/>
            <w:webHidden/>
          </w:rPr>
          <w:fldChar w:fldCharType="begin"/>
        </w:r>
        <w:r>
          <w:rPr>
            <w:noProof/>
            <w:webHidden/>
          </w:rPr>
          <w:instrText xml:space="preserve"> PAGEREF _Toc220058837 \h </w:instrText>
        </w:r>
        <w:r>
          <w:rPr>
            <w:noProof/>
            <w:webHidden/>
          </w:rPr>
        </w:r>
        <w:r>
          <w:rPr>
            <w:noProof/>
            <w:webHidden/>
          </w:rPr>
          <w:fldChar w:fldCharType="separate"/>
        </w:r>
        <w:r>
          <w:rPr>
            <w:noProof/>
            <w:webHidden/>
          </w:rPr>
          <w:t>- 30 -</w:t>
        </w:r>
        <w:r>
          <w:rPr>
            <w:noProof/>
            <w:webHidden/>
          </w:rPr>
          <w:fldChar w:fldCharType="end"/>
        </w:r>
      </w:hyperlink>
    </w:p>
    <w:p w14:paraId="00FA123B" w14:textId="3A0FF7AE" w:rsidR="00577CA1" w:rsidRDefault="00577CA1">
      <w:pPr>
        <w:pStyle w:val="23"/>
        <w:tabs>
          <w:tab w:val="right" w:leader="dot" w:pos="9061"/>
        </w:tabs>
        <w:rPr>
          <w:rFonts w:asciiTheme="minorHAnsi" w:hAnsiTheme="minorHAnsi"/>
          <w:noProof/>
          <w:szCs w:val="24"/>
          <w:lang w:val="en-US"/>
          <w14:ligatures w14:val="standardContextual"/>
        </w:rPr>
      </w:pPr>
      <w:hyperlink w:anchor="_Toc220058838" w:history="1">
        <w:r w:rsidRPr="00B512E7">
          <w:rPr>
            <w:rStyle w:val="a7"/>
            <w:noProof/>
          </w:rPr>
          <w:t>(11) 「メンバー編集」 スタートホール番号記入</w:t>
        </w:r>
        <w:r>
          <w:rPr>
            <w:noProof/>
            <w:webHidden/>
          </w:rPr>
          <w:tab/>
        </w:r>
        <w:r>
          <w:rPr>
            <w:noProof/>
            <w:webHidden/>
          </w:rPr>
          <w:fldChar w:fldCharType="begin"/>
        </w:r>
        <w:r>
          <w:rPr>
            <w:noProof/>
            <w:webHidden/>
          </w:rPr>
          <w:instrText xml:space="preserve"> PAGEREF _Toc220058838 \h </w:instrText>
        </w:r>
        <w:r>
          <w:rPr>
            <w:noProof/>
            <w:webHidden/>
          </w:rPr>
        </w:r>
        <w:r>
          <w:rPr>
            <w:noProof/>
            <w:webHidden/>
          </w:rPr>
          <w:fldChar w:fldCharType="separate"/>
        </w:r>
        <w:r>
          <w:rPr>
            <w:noProof/>
            <w:webHidden/>
          </w:rPr>
          <w:t>- 32 -</w:t>
        </w:r>
        <w:r>
          <w:rPr>
            <w:noProof/>
            <w:webHidden/>
          </w:rPr>
          <w:fldChar w:fldCharType="end"/>
        </w:r>
      </w:hyperlink>
    </w:p>
    <w:p w14:paraId="149A16C9" w14:textId="69923D64" w:rsidR="00577CA1" w:rsidRDefault="00577CA1">
      <w:pPr>
        <w:pStyle w:val="23"/>
        <w:tabs>
          <w:tab w:val="right" w:leader="dot" w:pos="9061"/>
        </w:tabs>
        <w:rPr>
          <w:rFonts w:asciiTheme="minorHAnsi" w:hAnsiTheme="minorHAnsi"/>
          <w:noProof/>
          <w:szCs w:val="24"/>
          <w:lang w:val="en-US"/>
          <w14:ligatures w14:val="standardContextual"/>
        </w:rPr>
      </w:pPr>
      <w:hyperlink w:anchor="_Toc220058839" w:history="1">
        <w:r w:rsidRPr="00B512E7">
          <w:rPr>
            <w:rStyle w:val="a7"/>
            <w:noProof/>
          </w:rPr>
          <w:t>(12) 「メンバー編集」シートの取り込み</w:t>
        </w:r>
        <w:r>
          <w:rPr>
            <w:noProof/>
            <w:webHidden/>
          </w:rPr>
          <w:tab/>
        </w:r>
        <w:r>
          <w:rPr>
            <w:noProof/>
            <w:webHidden/>
          </w:rPr>
          <w:fldChar w:fldCharType="begin"/>
        </w:r>
        <w:r>
          <w:rPr>
            <w:noProof/>
            <w:webHidden/>
          </w:rPr>
          <w:instrText xml:space="preserve"> PAGEREF _Toc220058839 \h </w:instrText>
        </w:r>
        <w:r>
          <w:rPr>
            <w:noProof/>
            <w:webHidden/>
          </w:rPr>
        </w:r>
        <w:r>
          <w:rPr>
            <w:noProof/>
            <w:webHidden/>
          </w:rPr>
          <w:fldChar w:fldCharType="separate"/>
        </w:r>
        <w:r>
          <w:rPr>
            <w:noProof/>
            <w:webHidden/>
          </w:rPr>
          <w:t>- 32 -</w:t>
        </w:r>
        <w:r>
          <w:rPr>
            <w:noProof/>
            <w:webHidden/>
          </w:rPr>
          <w:fldChar w:fldCharType="end"/>
        </w:r>
      </w:hyperlink>
    </w:p>
    <w:p w14:paraId="7668DD15" w14:textId="76D7035F" w:rsidR="00577CA1" w:rsidRDefault="00577CA1">
      <w:pPr>
        <w:pStyle w:val="23"/>
        <w:tabs>
          <w:tab w:val="right" w:leader="dot" w:pos="9061"/>
        </w:tabs>
        <w:rPr>
          <w:rFonts w:asciiTheme="minorHAnsi" w:hAnsiTheme="minorHAnsi"/>
          <w:noProof/>
          <w:szCs w:val="24"/>
          <w:lang w:val="en-US"/>
          <w14:ligatures w14:val="standardContextual"/>
        </w:rPr>
      </w:pPr>
      <w:hyperlink w:anchor="_Toc220058840" w:history="1">
        <w:r w:rsidRPr="00B512E7">
          <w:rPr>
            <w:rStyle w:val="a7"/>
            <w:noProof/>
          </w:rPr>
          <w:t>(13) 「メンバー編集」 氏名の書き出し</w:t>
        </w:r>
        <w:r>
          <w:rPr>
            <w:noProof/>
            <w:webHidden/>
          </w:rPr>
          <w:tab/>
        </w:r>
        <w:r>
          <w:rPr>
            <w:noProof/>
            <w:webHidden/>
          </w:rPr>
          <w:fldChar w:fldCharType="begin"/>
        </w:r>
        <w:r>
          <w:rPr>
            <w:noProof/>
            <w:webHidden/>
          </w:rPr>
          <w:instrText xml:space="preserve"> PAGEREF _Toc220058840 \h </w:instrText>
        </w:r>
        <w:r>
          <w:rPr>
            <w:noProof/>
            <w:webHidden/>
          </w:rPr>
        </w:r>
        <w:r>
          <w:rPr>
            <w:noProof/>
            <w:webHidden/>
          </w:rPr>
          <w:fldChar w:fldCharType="separate"/>
        </w:r>
        <w:r>
          <w:rPr>
            <w:noProof/>
            <w:webHidden/>
          </w:rPr>
          <w:t>- 32 -</w:t>
        </w:r>
        <w:r>
          <w:rPr>
            <w:noProof/>
            <w:webHidden/>
          </w:rPr>
          <w:fldChar w:fldCharType="end"/>
        </w:r>
      </w:hyperlink>
    </w:p>
    <w:p w14:paraId="2FF65F96" w14:textId="47E66643" w:rsidR="00577CA1" w:rsidRDefault="00577CA1">
      <w:pPr>
        <w:pStyle w:val="23"/>
        <w:tabs>
          <w:tab w:val="right" w:leader="dot" w:pos="9061"/>
        </w:tabs>
        <w:rPr>
          <w:rFonts w:asciiTheme="minorHAnsi" w:hAnsiTheme="minorHAnsi"/>
          <w:noProof/>
          <w:szCs w:val="24"/>
          <w:lang w:val="en-US"/>
          <w14:ligatures w14:val="standardContextual"/>
        </w:rPr>
      </w:pPr>
      <w:hyperlink w:anchor="_Toc220058841" w:history="1">
        <w:r w:rsidRPr="00B512E7">
          <w:rPr>
            <w:rStyle w:val="a7"/>
            <w:noProof/>
          </w:rPr>
          <w:t>(14) 「メンバー編集」 メンバーシート書き出し</w:t>
        </w:r>
        <w:r>
          <w:rPr>
            <w:noProof/>
            <w:webHidden/>
          </w:rPr>
          <w:tab/>
        </w:r>
        <w:r>
          <w:rPr>
            <w:noProof/>
            <w:webHidden/>
          </w:rPr>
          <w:fldChar w:fldCharType="begin"/>
        </w:r>
        <w:r>
          <w:rPr>
            <w:noProof/>
            <w:webHidden/>
          </w:rPr>
          <w:instrText xml:space="preserve"> PAGEREF _Toc220058841 \h </w:instrText>
        </w:r>
        <w:r>
          <w:rPr>
            <w:noProof/>
            <w:webHidden/>
          </w:rPr>
        </w:r>
        <w:r>
          <w:rPr>
            <w:noProof/>
            <w:webHidden/>
          </w:rPr>
          <w:fldChar w:fldCharType="separate"/>
        </w:r>
        <w:r>
          <w:rPr>
            <w:noProof/>
            <w:webHidden/>
          </w:rPr>
          <w:t>- 32 -</w:t>
        </w:r>
        <w:r>
          <w:rPr>
            <w:noProof/>
            <w:webHidden/>
          </w:rPr>
          <w:fldChar w:fldCharType="end"/>
        </w:r>
      </w:hyperlink>
    </w:p>
    <w:p w14:paraId="19BDBD69" w14:textId="7F9BBE70" w:rsidR="00577CA1" w:rsidRDefault="00577CA1">
      <w:pPr>
        <w:pStyle w:val="23"/>
        <w:tabs>
          <w:tab w:val="right" w:leader="dot" w:pos="9061"/>
        </w:tabs>
        <w:rPr>
          <w:rFonts w:asciiTheme="minorHAnsi" w:hAnsiTheme="minorHAnsi"/>
          <w:noProof/>
          <w:szCs w:val="24"/>
          <w:lang w:val="en-US"/>
          <w14:ligatures w14:val="standardContextual"/>
        </w:rPr>
      </w:pPr>
      <w:hyperlink w:anchor="_Toc220058842" w:history="1">
        <w:r w:rsidRPr="00B512E7">
          <w:rPr>
            <w:rStyle w:val="a7"/>
            <w:noProof/>
          </w:rPr>
          <w:t>(15) 「メンバー編集」 スコアカードへ転記</w:t>
        </w:r>
        <w:r>
          <w:rPr>
            <w:noProof/>
            <w:webHidden/>
          </w:rPr>
          <w:tab/>
        </w:r>
        <w:r>
          <w:rPr>
            <w:noProof/>
            <w:webHidden/>
          </w:rPr>
          <w:fldChar w:fldCharType="begin"/>
        </w:r>
        <w:r>
          <w:rPr>
            <w:noProof/>
            <w:webHidden/>
          </w:rPr>
          <w:instrText xml:space="preserve"> PAGEREF _Toc220058842 \h </w:instrText>
        </w:r>
        <w:r>
          <w:rPr>
            <w:noProof/>
            <w:webHidden/>
          </w:rPr>
        </w:r>
        <w:r>
          <w:rPr>
            <w:noProof/>
            <w:webHidden/>
          </w:rPr>
          <w:fldChar w:fldCharType="separate"/>
        </w:r>
        <w:r>
          <w:rPr>
            <w:noProof/>
            <w:webHidden/>
          </w:rPr>
          <w:t>- 33 -</w:t>
        </w:r>
        <w:r>
          <w:rPr>
            <w:noProof/>
            <w:webHidden/>
          </w:rPr>
          <w:fldChar w:fldCharType="end"/>
        </w:r>
      </w:hyperlink>
    </w:p>
    <w:p w14:paraId="1F18164D" w14:textId="516C797C" w:rsidR="00577CA1" w:rsidRDefault="00577CA1">
      <w:pPr>
        <w:pStyle w:val="23"/>
        <w:tabs>
          <w:tab w:val="right" w:leader="dot" w:pos="9061"/>
        </w:tabs>
        <w:rPr>
          <w:rFonts w:asciiTheme="minorHAnsi" w:hAnsiTheme="minorHAnsi"/>
          <w:noProof/>
          <w:szCs w:val="24"/>
          <w:lang w:val="en-US"/>
          <w14:ligatures w14:val="standardContextual"/>
        </w:rPr>
      </w:pPr>
      <w:hyperlink w:anchor="_Toc220058843" w:history="1">
        <w:r w:rsidRPr="00B512E7">
          <w:rPr>
            <w:rStyle w:val="a7"/>
            <w:noProof/>
          </w:rPr>
          <w:t>(16)</w:t>
        </w:r>
        <w:r w:rsidRPr="00B512E7">
          <w:rPr>
            <w:rStyle w:val="a7"/>
            <w:strike/>
            <w:noProof/>
          </w:rPr>
          <w:t xml:space="preserve"> </w:t>
        </w:r>
        <w:r w:rsidRPr="00B512E7">
          <w:rPr>
            <w:rStyle w:val="a7"/>
            <w:noProof/>
          </w:rPr>
          <w:t>「毎回入力データ」ダイアログボックスを使用した「打数」の入力</w:t>
        </w:r>
        <w:r>
          <w:rPr>
            <w:noProof/>
            <w:webHidden/>
          </w:rPr>
          <w:tab/>
        </w:r>
        <w:r>
          <w:rPr>
            <w:noProof/>
            <w:webHidden/>
          </w:rPr>
          <w:fldChar w:fldCharType="begin"/>
        </w:r>
        <w:r>
          <w:rPr>
            <w:noProof/>
            <w:webHidden/>
          </w:rPr>
          <w:instrText xml:space="preserve"> PAGEREF _Toc220058843 \h </w:instrText>
        </w:r>
        <w:r>
          <w:rPr>
            <w:noProof/>
            <w:webHidden/>
          </w:rPr>
        </w:r>
        <w:r>
          <w:rPr>
            <w:noProof/>
            <w:webHidden/>
          </w:rPr>
          <w:fldChar w:fldCharType="separate"/>
        </w:r>
        <w:r>
          <w:rPr>
            <w:noProof/>
            <w:webHidden/>
          </w:rPr>
          <w:t>- 35 -</w:t>
        </w:r>
        <w:r>
          <w:rPr>
            <w:noProof/>
            <w:webHidden/>
          </w:rPr>
          <w:fldChar w:fldCharType="end"/>
        </w:r>
      </w:hyperlink>
    </w:p>
    <w:p w14:paraId="7A1C4170" w14:textId="6C539747" w:rsidR="00577CA1" w:rsidRDefault="00577CA1">
      <w:pPr>
        <w:pStyle w:val="23"/>
        <w:tabs>
          <w:tab w:val="right" w:leader="dot" w:pos="9061"/>
        </w:tabs>
        <w:rPr>
          <w:rFonts w:asciiTheme="minorHAnsi" w:hAnsiTheme="minorHAnsi"/>
          <w:noProof/>
          <w:szCs w:val="24"/>
          <w:lang w:val="en-US"/>
          <w14:ligatures w14:val="standardContextual"/>
        </w:rPr>
      </w:pPr>
      <w:hyperlink w:anchor="_Toc220058844" w:history="1">
        <w:r w:rsidRPr="00B512E7">
          <w:rPr>
            <w:rStyle w:val="a7"/>
            <w:noProof/>
          </w:rPr>
          <w:t>(17) 「毎回入力データ」「データ入力」コマンド ダイアログボックス説明</w:t>
        </w:r>
        <w:r>
          <w:rPr>
            <w:noProof/>
            <w:webHidden/>
          </w:rPr>
          <w:tab/>
        </w:r>
        <w:r>
          <w:rPr>
            <w:noProof/>
            <w:webHidden/>
          </w:rPr>
          <w:fldChar w:fldCharType="begin"/>
        </w:r>
        <w:r>
          <w:rPr>
            <w:noProof/>
            <w:webHidden/>
          </w:rPr>
          <w:instrText xml:space="preserve"> PAGEREF _Toc220058844 \h </w:instrText>
        </w:r>
        <w:r>
          <w:rPr>
            <w:noProof/>
            <w:webHidden/>
          </w:rPr>
        </w:r>
        <w:r>
          <w:rPr>
            <w:noProof/>
            <w:webHidden/>
          </w:rPr>
          <w:fldChar w:fldCharType="separate"/>
        </w:r>
        <w:r>
          <w:rPr>
            <w:noProof/>
            <w:webHidden/>
          </w:rPr>
          <w:t>- 37 -</w:t>
        </w:r>
        <w:r>
          <w:rPr>
            <w:noProof/>
            <w:webHidden/>
          </w:rPr>
          <w:fldChar w:fldCharType="end"/>
        </w:r>
      </w:hyperlink>
    </w:p>
    <w:p w14:paraId="2907721B" w14:textId="61237973" w:rsidR="00577CA1" w:rsidRDefault="00577CA1">
      <w:pPr>
        <w:pStyle w:val="23"/>
        <w:tabs>
          <w:tab w:val="right" w:leader="dot" w:pos="9061"/>
        </w:tabs>
        <w:rPr>
          <w:rFonts w:asciiTheme="minorHAnsi" w:hAnsiTheme="minorHAnsi"/>
          <w:noProof/>
          <w:szCs w:val="24"/>
          <w:lang w:val="en-US"/>
          <w14:ligatures w14:val="standardContextual"/>
        </w:rPr>
      </w:pPr>
      <w:hyperlink w:anchor="_Toc220058845" w:history="1">
        <w:r w:rsidRPr="00B512E7">
          <w:rPr>
            <w:rStyle w:val="a7"/>
            <w:noProof/>
          </w:rPr>
          <w:t>(18) 「毎回入力データ」ダイアログボックスのショートカットキー等の説明</w:t>
        </w:r>
        <w:r>
          <w:rPr>
            <w:noProof/>
            <w:webHidden/>
          </w:rPr>
          <w:tab/>
        </w:r>
        <w:r>
          <w:rPr>
            <w:noProof/>
            <w:webHidden/>
          </w:rPr>
          <w:fldChar w:fldCharType="begin"/>
        </w:r>
        <w:r>
          <w:rPr>
            <w:noProof/>
            <w:webHidden/>
          </w:rPr>
          <w:instrText xml:space="preserve"> PAGEREF _Toc220058845 \h </w:instrText>
        </w:r>
        <w:r>
          <w:rPr>
            <w:noProof/>
            <w:webHidden/>
          </w:rPr>
        </w:r>
        <w:r>
          <w:rPr>
            <w:noProof/>
            <w:webHidden/>
          </w:rPr>
          <w:fldChar w:fldCharType="separate"/>
        </w:r>
        <w:r>
          <w:rPr>
            <w:noProof/>
            <w:webHidden/>
          </w:rPr>
          <w:t>- 38 -</w:t>
        </w:r>
        <w:r>
          <w:rPr>
            <w:noProof/>
            <w:webHidden/>
          </w:rPr>
          <w:fldChar w:fldCharType="end"/>
        </w:r>
      </w:hyperlink>
    </w:p>
    <w:p w14:paraId="1DB13892" w14:textId="2B252121" w:rsidR="00577CA1" w:rsidRDefault="00577CA1">
      <w:pPr>
        <w:pStyle w:val="23"/>
        <w:tabs>
          <w:tab w:val="right" w:leader="dot" w:pos="9061"/>
        </w:tabs>
        <w:rPr>
          <w:rFonts w:asciiTheme="minorHAnsi" w:hAnsiTheme="minorHAnsi"/>
          <w:noProof/>
          <w:szCs w:val="24"/>
          <w:lang w:val="en-US"/>
          <w14:ligatures w14:val="standardContextual"/>
        </w:rPr>
      </w:pPr>
      <w:hyperlink w:anchor="_Toc220058846" w:history="1">
        <w:r w:rsidRPr="00B512E7">
          <w:rPr>
            <w:rStyle w:val="a7"/>
            <w:noProof/>
          </w:rPr>
          <w:t>(19) 「集計入力データ」ダイアログボックスを使用した「打数」の入力</w:t>
        </w:r>
        <w:r>
          <w:rPr>
            <w:noProof/>
            <w:webHidden/>
          </w:rPr>
          <w:tab/>
        </w:r>
        <w:r>
          <w:rPr>
            <w:noProof/>
            <w:webHidden/>
          </w:rPr>
          <w:fldChar w:fldCharType="begin"/>
        </w:r>
        <w:r>
          <w:rPr>
            <w:noProof/>
            <w:webHidden/>
          </w:rPr>
          <w:instrText xml:space="preserve"> PAGEREF _Toc220058846 \h </w:instrText>
        </w:r>
        <w:r>
          <w:rPr>
            <w:noProof/>
            <w:webHidden/>
          </w:rPr>
        </w:r>
        <w:r>
          <w:rPr>
            <w:noProof/>
            <w:webHidden/>
          </w:rPr>
          <w:fldChar w:fldCharType="separate"/>
        </w:r>
        <w:r>
          <w:rPr>
            <w:noProof/>
            <w:webHidden/>
          </w:rPr>
          <w:t>- 38 -</w:t>
        </w:r>
        <w:r>
          <w:rPr>
            <w:noProof/>
            <w:webHidden/>
          </w:rPr>
          <w:fldChar w:fldCharType="end"/>
        </w:r>
      </w:hyperlink>
    </w:p>
    <w:p w14:paraId="32D40CCF" w14:textId="7A2742C4" w:rsidR="00577CA1" w:rsidRDefault="00577CA1">
      <w:pPr>
        <w:pStyle w:val="23"/>
        <w:tabs>
          <w:tab w:val="right" w:leader="dot" w:pos="9061"/>
        </w:tabs>
        <w:rPr>
          <w:rFonts w:asciiTheme="minorHAnsi" w:hAnsiTheme="minorHAnsi"/>
          <w:noProof/>
          <w:szCs w:val="24"/>
          <w:lang w:val="en-US"/>
          <w14:ligatures w14:val="standardContextual"/>
        </w:rPr>
      </w:pPr>
      <w:hyperlink w:anchor="_Toc220058847" w:history="1">
        <w:r w:rsidRPr="00B512E7">
          <w:rPr>
            <w:rStyle w:val="a7"/>
            <w:noProof/>
          </w:rPr>
          <w:t>(20) 「集計入力データ」「データ入力」コマンド ダイアログボックス説明</w:t>
        </w:r>
        <w:r>
          <w:rPr>
            <w:noProof/>
            <w:webHidden/>
          </w:rPr>
          <w:tab/>
        </w:r>
        <w:r>
          <w:rPr>
            <w:noProof/>
            <w:webHidden/>
          </w:rPr>
          <w:fldChar w:fldCharType="begin"/>
        </w:r>
        <w:r>
          <w:rPr>
            <w:noProof/>
            <w:webHidden/>
          </w:rPr>
          <w:instrText xml:space="preserve"> PAGEREF _Toc220058847 \h </w:instrText>
        </w:r>
        <w:r>
          <w:rPr>
            <w:noProof/>
            <w:webHidden/>
          </w:rPr>
        </w:r>
        <w:r>
          <w:rPr>
            <w:noProof/>
            <w:webHidden/>
          </w:rPr>
          <w:fldChar w:fldCharType="separate"/>
        </w:r>
        <w:r>
          <w:rPr>
            <w:noProof/>
            <w:webHidden/>
          </w:rPr>
          <w:t>- 39 -</w:t>
        </w:r>
        <w:r>
          <w:rPr>
            <w:noProof/>
            <w:webHidden/>
          </w:rPr>
          <w:fldChar w:fldCharType="end"/>
        </w:r>
      </w:hyperlink>
    </w:p>
    <w:p w14:paraId="0BFC3DE4" w14:textId="65EB5F51" w:rsidR="00577CA1" w:rsidRDefault="00577CA1">
      <w:pPr>
        <w:pStyle w:val="23"/>
        <w:tabs>
          <w:tab w:val="right" w:leader="dot" w:pos="9061"/>
        </w:tabs>
        <w:rPr>
          <w:rFonts w:asciiTheme="minorHAnsi" w:hAnsiTheme="minorHAnsi"/>
          <w:noProof/>
          <w:szCs w:val="24"/>
          <w:lang w:val="en-US"/>
          <w14:ligatures w14:val="standardContextual"/>
        </w:rPr>
      </w:pPr>
      <w:hyperlink w:anchor="_Toc220058848" w:history="1">
        <w:r w:rsidRPr="00B512E7">
          <w:rPr>
            <w:rStyle w:val="a7"/>
            <w:noProof/>
          </w:rPr>
          <w:t>(21) 行の挿入と削除</w:t>
        </w:r>
        <w:r>
          <w:rPr>
            <w:noProof/>
            <w:webHidden/>
          </w:rPr>
          <w:tab/>
        </w:r>
        <w:r>
          <w:rPr>
            <w:noProof/>
            <w:webHidden/>
          </w:rPr>
          <w:fldChar w:fldCharType="begin"/>
        </w:r>
        <w:r>
          <w:rPr>
            <w:noProof/>
            <w:webHidden/>
          </w:rPr>
          <w:instrText xml:space="preserve"> PAGEREF _Toc220058848 \h </w:instrText>
        </w:r>
        <w:r>
          <w:rPr>
            <w:noProof/>
            <w:webHidden/>
          </w:rPr>
        </w:r>
        <w:r>
          <w:rPr>
            <w:noProof/>
            <w:webHidden/>
          </w:rPr>
          <w:fldChar w:fldCharType="separate"/>
        </w:r>
        <w:r>
          <w:rPr>
            <w:noProof/>
            <w:webHidden/>
          </w:rPr>
          <w:t>- 39 -</w:t>
        </w:r>
        <w:r>
          <w:rPr>
            <w:noProof/>
            <w:webHidden/>
          </w:rPr>
          <w:fldChar w:fldCharType="end"/>
        </w:r>
      </w:hyperlink>
    </w:p>
    <w:p w14:paraId="66DEFB63" w14:textId="58277A27" w:rsidR="00577CA1" w:rsidRDefault="00577CA1">
      <w:pPr>
        <w:pStyle w:val="23"/>
        <w:tabs>
          <w:tab w:val="right" w:leader="dot" w:pos="9061"/>
        </w:tabs>
        <w:rPr>
          <w:rFonts w:asciiTheme="minorHAnsi" w:hAnsiTheme="minorHAnsi"/>
          <w:noProof/>
          <w:szCs w:val="24"/>
          <w:lang w:val="en-US"/>
          <w14:ligatures w14:val="standardContextual"/>
        </w:rPr>
      </w:pPr>
      <w:hyperlink w:anchor="_Toc220058849" w:history="1">
        <w:r w:rsidRPr="00B512E7">
          <w:rPr>
            <w:rStyle w:val="a7"/>
            <w:noProof/>
          </w:rPr>
          <w:t>(22) 集計順位を計算して表示するには</w:t>
        </w:r>
        <w:r>
          <w:rPr>
            <w:noProof/>
            <w:webHidden/>
          </w:rPr>
          <w:tab/>
        </w:r>
        <w:r>
          <w:rPr>
            <w:noProof/>
            <w:webHidden/>
          </w:rPr>
          <w:fldChar w:fldCharType="begin"/>
        </w:r>
        <w:r>
          <w:rPr>
            <w:noProof/>
            <w:webHidden/>
          </w:rPr>
          <w:instrText xml:space="preserve"> PAGEREF _Toc220058849 \h </w:instrText>
        </w:r>
        <w:r>
          <w:rPr>
            <w:noProof/>
            <w:webHidden/>
          </w:rPr>
        </w:r>
        <w:r>
          <w:rPr>
            <w:noProof/>
            <w:webHidden/>
          </w:rPr>
          <w:fldChar w:fldCharType="separate"/>
        </w:r>
        <w:r>
          <w:rPr>
            <w:noProof/>
            <w:webHidden/>
          </w:rPr>
          <w:t>- 40 -</w:t>
        </w:r>
        <w:r>
          <w:rPr>
            <w:noProof/>
            <w:webHidden/>
          </w:rPr>
          <w:fldChar w:fldCharType="end"/>
        </w:r>
      </w:hyperlink>
    </w:p>
    <w:p w14:paraId="135F0193" w14:textId="1CAA4BFE" w:rsidR="00577CA1" w:rsidRDefault="00577CA1">
      <w:pPr>
        <w:pStyle w:val="23"/>
        <w:tabs>
          <w:tab w:val="right" w:leader="dot" w:pos="9061"/>
        </w:tabs>
        <w:rPr>
          <w:rFonts w:asciiTheme="minorHAnsi" w:hAnsiTheme="minorHAnsi"/>
          <w:noProof/>
          <w:szCs w:val="24"/>
          <w:lang w:val="en-US"/>
          <w14:ligatures w14:val="standardContextual"/>
        </w:rPr>
      </w:pPr>
      <w:hyperlink w:anchor="_Toc220058850" w:history="1">
        <w:r w:rsidRPr="00B512E7">
          <w:rPr>
            <w:rStyle w:val="a7"/>
            <w:noProof/>
          </w:rPr>
          <w:t>(23) 「点数順集計表」シートに同順位が発生した場合</w:t>
        </w:r>
        <w:r>
          <w:rPr>
            <w:noProof/>
            <w:webHidden/>
          </w:rPr>
          <w:tab/>
        </w:r>
        <w:r>
          <w:rPr>
            <w:noProof/>
            <w:webHidden/>
          </w:rPr>
          <w:fldChar w:fldCharType="begin"/>
        </w:r>
        <w:r>
          <w:rPr>
            <w:noProof/>
            <w:webHidden/>
          </w:rPr>
          <w:instrText xml:space="preserve"> PAGEREF _Toc220058850 \h </w:instrText>
        </w:r>
        <w:r>
          <w:rPr>
            <w:noProof/>
            <w:webHidden/>
          </w:rPr>
        </w:r>
        <w:r>
          <w:rPr>
            <w:noProof/>
            <w:webHidden/>
          </w:rPr>
          <w:fldChar w:fldCharType="separate"/>
        </w:r>
        <w:r>
          <w:rPr>
            <w:noProof/>
            <w:webHidden/>
          </w:rPr>
          <w:t>- 40 -</w:t>
        </w:r>
        <w:r>
          <w:rPr>
            <w:noProof/>
            <w:webHidden/>
          </w:rPr>
          <w:fldChar w:fldCharType="end"/>
        </w:r>
      </w:hyperlink>
    </w:p>
    <w:p w14:paraId="3ECC1A80" w14:textId="361ECBBC" w:rsidR="00577CA1" w:rsidRDefault="00577CA1">
      <w:pPr>
        <w:pStyle w:val="23"/>
        <w:tabs>
          <w:tab w:val="right" w:leader="dot" w:pos="9061"/>
        </w:tabs>
        <w:rPr>
          <w:rFonts w:asciiTheme="minorHAnsi" w:hAnsiTheme="minorHAnsi"/>
          <w:noProof/>
          <w:szCs w:val="24"/>
          <w:lang w:val="en-US"/>
          <w14:ligatures w14:val="standardContextual"/>
        </w:rPr>
      </w:pPr>
      <w:hyperlink w:anchor="_Toc220058851" w:history="1">
        <w:r w:rsidRPr="00B512E7">
          <w:rPr>
            <w:rStyle w:val="a7"/>
            <w:noProof/>
          </w:rPr>
          <w:t>(24) 印刷</w:t>
        </w:r>
        <w:r>
          <w:rPr>
            <w:noProof/>
            <w:webHidden/>
          </w:rPr>
          <w:tab/>
        </w:r>
        <w:r>
          <w:rPr>
            <w:noProof/>
            <w:webHidden/>
          </w:rPr>
          <w:fldChar w:fldCharType="begin"/>
        </w:r>
        <w:r>
          <w:rPr>
            <w:noProof/>
            <w:webHidden/>
          </w:rPr>
          <w:instrText xml:space="preserve"> PAGEREF _Toc220058851 \h </w:instrText>
        </w:r>
        <w:r>
          <w:rPr>
            <w:noProof/>
            <w:webHidden/>
          </w:rPr>
        </w:r>
        <w:r>
          <w:rPr>
            <w:noProof/>
            <w:webHidden/>
          </w:rPr>
          <w:fldChar w:fldCharType="separate"/>
        </w:r>
        <w:r>
          <w:rPr>
            <w:noProof/>
            <w:webHidden/>
          </w:rPr>
          <w:t>- 43 -</w:t>
        </w:r>
        <w:r>
          <w:rPr>
            <w:noProof/>
            <w:webHidden/>
          </w:rPr>
          <w:fldChar w:fldCharType="end"/>
        </w:r>
      </w:hyperlink>
    </w:p>
    <w:p w14:paraId="37217FE2" w14:textId="3AAB1246" w:rsidR="00577CA1" w:rsidRDefault="00577CA1">
      <w:pPr>
        <w:pStyle w:val="23"/>
        <w:tabs>
          <w:tab w:val="right" w:leader="dot" w:pos="9061"/>
        </w:tabs>
        <w:rPr>
          <w:rFonts w:asciiTheme="minorHAnsi" w:hAnsiTheme="minorHAnsi"/>
          <w:noProof/>
          <w:szCs w:val="24"/>
          <w:lang w:val="en-US"/>
          <w14:ligatures w14:val="standardContextual"/>
        </w:rPr>
      </w:pPr>
      <w:hyperlink w:anchor="_Toc220058852" w:history="1">
        <w:r w:rsidRPr="00B512E7">
          <w:rPr>
            <w:rStyle w:val="a7"/>
            <w:noProof/>
          </w:rPr>
          <w:t>(25) Z4全試合スコア集計</w:t>
        </w:r>
        <w:r>
          <w:rPr>
            <w:noProof/>
            <w:webHidden/>
          </w:rPr>
          <w:tab/>
        </w:r>
        <w:r>
          <w:rPr>
            <w:noProof/>
            <w:webHidden/>
          </w:rPr>
          <w:fldChar w:fldCharType="begin"/>
        </w:r>
        <w:r>
          <w:rPr>
            <w:noProof/>
            <w:webHidden/>
          </w:rPr>
          <w:instrText xml:space="preserve"> PAGEREF _Toc220058852 \h </w:instrText>
        </w:r>
        <w:r>
          <w:rPr>
            <w:noProof/>
            <w:webHidden/>
          </w:rPr>
        </w:r>
        <w:r>
          <w:rPr>
            <w:noProof/>
            <w:webHidden/>
          </w:rPr>
          <w:fldChar w:fldCharType="separate"/>
        </w:r>
        <w:r>
          <w:rPr>
            <w:noProof/>
            <w:webHidden/>
          </w:rPr>
          <w:t>- 44 -</w:t>
        </w:r>
        <w:r>
          <w:rPr>
            <w:noProof/>
            <w:webHidden/>
          </w:rPr>
          <w:fldChar w:fldCharType="end"/>
        </w:r>
      </w:hyperlink>
    </w:p>
    <w:p w14:paraId="1B33E3B6" w14:textId="31C100A4" w:rsidR="00577CA1" w:rsidRDefault="00577CA1">
      <w:pPr>
        <w:pStyle w:val="23"/>
        <w:tabs>
          <w:tab w:val="right" w:leader="dot" w:pos="9061"/>
        </w:tabs>
        <w:rPr>
          <w:rFonts w:asciiTheme="minorHAnsi" w:hAnsiTheme="minorHAnsi"/>
          <w:noProof/>
          <w:szCs w:val="24"/>
          <w:lang w:val="en-US"/>
          <w14:ligatures w14:val="standardContextual"/>
        </w:rPr>
      </w:pPr>
      <w:hyperlink w:anchor="_Toc220058853" w:history="1">
        <w:r w:rsidRPr="00B512E7">
          <w:rPr>
            <w:rStyle w:val="a7"/>
            <w:noProof/>
          </w:rPr>
          <w:t>(26) 多人数による大会での集計方法</w:t>
        </w:r>
        <w:r>
          <w:rPr>
            <w:noProof/>
            <w:webHidden/>
          </w:rPr>
          <w:tab/>
        </w:r>
        <w:r>
          <w:rPr>
            <w:noProof/>
            <w:webHidden/>
          </w:rPr>
          <w:fldChar w:fldCharType="begin"/>
        </w:r>
        <w:r>
          <w:rPr>
            <w:noProof/>
            <w:webHidden/>
          </w:rPr>
          <w:instrText xml:space="preserve"> PAGEREF _Toc220058853 \h </w:instrText>
        </w:r>
        <w:r>
          <w:rPr>
            <w:noProof/>
            <w:webHidden/>
          </w:rPr>
        </w:r>
        <w:r>
          <w:rPr>
            <w:noProof/>
            <w:webHidden/>
          </w:rPr>
          <w:fldChar w:fldCharType="separate"/>
        </w:r>
        <w:r>
          <w:rPr>
            <w:noProof/>
            <w:webHidden/>
          </w:rPr>
          <w:t>- 44 -</w:t>
        </w:r>
        <w:r>
          <w:rPr>
            <w:noProof/>
            <w:webHidden/>
          </w:rPr>
          <w:fldChar w:fldCharType="end"/>
        </w:r>
      </w:hyperlink>
    </w:p>
    <w:p w14:paraId="30B37218" w14:textId="0F955FC7" w:rsidR="00577CA1" w:rsidRDefault="00577CA1">
      <w:pPr>
        <w:pStyle w:val="11"/>
        <w:rPr>
          <w:rFonts w:asciiTheme="minorHAnsi" w:hAnsiTheme="minorHAnsi" w:cstheme="minorBidi"/>
          <w:szCs w:val="24"/>
          <w:lang w:val="en-US"/>
          <w14:ligatures w14:val="standardContextual"/>
        </w:rPr>
      </w:pPr>
      <w:hyperlink w:anchor="_Toc220058854" w:history="1">
        <w:r w:rsidRPr="00B512E7">
          <w:rPr>
            <w:rStyle w:val="a7"/>
            <w:lang w:val="en-US"/>
          </w:rPr>
          <w:t>５</w:t>
        </w:r>
        <w:r w:rsidRPr="00B512E7">
          <w:rPr>
            <w:rStyle w:val="a7"/>
          </w:rPr>
          <w:t xml:space="preserve"> その他の機能について</w:t>
        </w:r>
        <w:r>
          <w:rPr>
            <w:webHidden/>
          </w:rPr>
          <w:tab/>
        </w:r>
        <w:r>
          <w:rPr>
            <w:webHidden/>
          </w:rPr>
          <w:fldChar w:fldCharType="begin"/>
        </w:r>
        <w:r>
          <w:rPr>
            <w:webHidden/>
          </w:rPr>
          <w:instrText xml:space="preserve"> PAGEREF _Toc220058854 \h </w:instrText>
        </w:r>
        <w:r>
          <w:rPr>
            <w:webHidden/>
          </w:rPr>
        </w:r>
        <w:r>
          <w:rPr>
            <w:webHidden/>
          </w:rPr>
          <w:fldChar w:fldCharType="separate"/>
        </w:r>
        <w:r>
          <w:rPr>
            <w:webHidden/>
          </w:rPr>
          <w:t>- 48 -</w:t>
        </w:r>
        <w:r>
          <w:rPr>
            <w:webHidden/>
          </w:rPr>
          <w:fldChar w:fldCharType="end"/>
        </w:r>
      </w:hyperlink>
    </w:p>
    <w:p w14:paraId="6F2CC64D" w14:textId="2C32D158" w:rsidR="00577CA1" w:rsidRDefault="00577CA1">
      <w:pPr>
        <w:pStyle w:val="23"/>
        <w:tabs>
          <w:tab w:val="right" w:leader="dot" w:pos="9061"/>
        </w:tabs>
        <w:rPr>
          <w:rFonts w:asciiTheme="minorHAnsi" w:hAnsiTheme="minorHAnsi"/>
          <w:noProof/>
          <w:szCs w:val="24"/>
          <w:lang w:val="en-US"/>
          <w14:ligatures w14:val="standardContextual"/>
        </w:rPr>
      </w:pPr>
      <w:hyperlink w:anchor="_Toc220058855" w:history="1">
        <w:r w:rsidRPr="00B512E7">
          <w:rPr>
            <w:rStyle w:val="a7"/>
            <w:noProof/>
          </w:rPr>
          <w:t>(1) 新規開始／追加／変更</w:t>
        </w:r>
        <w:r>
          <w:rPr>
            <w:noProof/>
            <w:webHidden/>
          </w:rPr>
          <w:tab/>
        </w:r>
        <w:r>
          <w:rPr>
            <w:noProof/>
            <w:webHidden/>
          </w:rPr>
          <w:fldChar w:fldCharType="begin"/>
        </w:r>
        <w:r>
          <w:rPr>
            <w:noProof/>
            <w:webHidden/>
          </w:rPr>
          <w:instrText xml:space="preserve"> PAGEREF _Toc220058855 \h </w:instrText>
        </w:r>
        <w:r>
          <w:rPr>
            <w:noProof/>
            <w:webHidden/>
          </w:rPr>
        </w:r>
        <w:r>
          <w:rPr>
            <w:noProof/>
            <w:webHidden/>
          </w:rPr>
          <w:fldChar w:fldCharType="separate"/>
        </w:r>
        <w:r>
          <w:rPr>
            <w:noProof/>
            <w:webHidden/>
          </w:rPr>
          <w:t>- 48 -</w:t>
        </w:r>
        <w:r>
          <w:rPr>
            <w:noProof/>
            <w:webHidden/>
          </w:rPr>
          <w:fldChar w:fldCharType="end"/>
        </w:r>
      </w:hyperlink>
    </w:p>
    <w:p w14:paraId="23C07208" w14:textId="785832CC" w:rsidR="00577CA1" w:rsidRDefault="00577CA1">
      <w:pPr>
        <w:pStyle w:val="23"/>
        <w:tabs>
          <w:tab w:val="right" w:leader="dot" w:pos="9061"/>
        </w:tabs>
        <w:rPr>
          <w:rFonts w:asciiTheme="minorHAnsi" w:hAnsiTheme="minorHAnsi"/>
          <w:noProof/>
          <w:szCs w:val="24"/>
          <w:lang w:val="en-US"/>
          <w14:ligatures w14:val="standardContextual"/>
        </w:rPr>
      </w:pPr>
      <w:hyperlink w:anchor="_Toc220058856" w:history="1">
        <w:r w:rsidRPr="00B512E7">
          <w:rPr>
            <w:rStyle w:val="a7"/>
            <w:noProof/>
          </w:rPr>
          <w:t>(2) 字幕と罫線引き</w:t>
        </w:r>
        <w:r>
          <w:rPr>
            <w:noProof/>
            <w:webHidden/>
          </w:rPr>
          <w:tab/>
        </w:r>
        <w:r>
          <w:rPr>
            <w:noProof/>
            <w:webHidden/>
          </w:rPr>
          <w:fldChar w:fldCharType="begin"/>
        </w:r>
        <w:r>
          <w:rPr>
            <w:noProof/>
            <w:webHidden/>
          </w:rPr>
          <w:instrText xml:space="preserve"> PAGEREF _Toc220058856 \h </w:instrText>
        </w:r>
        <w:r>
          <w:rPr>
            <w:noProof/>
            <w:webHidden/>
          </w:rPr>
        </w:r>
        <w:r>
          <w:rPr>
            <w:noProof/>
            <w:webHidden/>
          </w:rPr>
          <w:fldChar w:fldCharType="separate"/>
        </w:r>
        <w:r>
          <w:rPr>
            <w:noProof/>
            <w:webHidden/>
          </w:rPr>
          <w:t>- 49 -</w:t>
        </w:r>
        <w:r>
          <w:rPr>
            <w:noProof/>
            <w:webHidden/>
          </w:rPr>
          <w:fldChar w:fldCharType="end"/>
        </w:r>
      </w:hyperlink>
    </w:p>
    <w:p w14:paraId="28E372B3" w14:textId="5B4EC8F6" w:rsidR="00577CA1" w:rsidRDefault="00577CA1">
      <w:pPr>
        <w:pStyle w:val="23"/>
        <w:tabs>
          <w:tab w:val="right" w:leader="dot" w:pos="9061"/>
        </w:tabs>
        <w:rPr>
          <w:rFonts w:asciiTheme="minorHAnsi" w:hAnsiTheme="minorHAnsi"/>
          <w:noProof/>
          <w:szCs w:val="24"/>
          <w:lang w:val="en-US"/>
          <w14:ligatures w14:val="standardContextual"/>
        </w:rPr>
      </w:pPr>
      <w:hyperlink w:anchor="_Toc220058857" w:history="1">
        <w:r w:rsidRPr="00B512E7">
          <w:rPr>
            <w:rStyle w:val="a7"/>
            <w:noProof/>
          </w:rPr>
          <w:t>(3) Noの記入</w:t>
        </w:r>
        <w:r>
          <w:rPr>
            <w:noProof/>
            <w:webHidden/>
          </w:rPr>
          <w:tab/>
        </w:r>
        <w:r>
          <w:rPr>
            <w:noProof/>
            <w:webHidden/>
          </w:rPr>
          <w:fldChar w:fldCharType="begin"/>
        </w:r>
        <w:r>
          <w:rPr>
            <w:noProof/>
            <w:webHidden/>
          </w:rPr>
          <w:instrText xml:space="preserve"> PAGEREF _Toc220058857 \h </w:instrText>
        </w:r>
        <w:r>
          <w:rPr>
            <w:noProof/>
            <w:webHidden/>
          </w:rPr>
        </w:r>
        <w:r>
          <w:rPr>
            <w:noProof/>
            <w:webHidden/>
          </w:rPr>
          <w:fldChar w:fldCharType="separate"/>
        </w:r>
        <w:r>
          <w:rPr>
            <w:noProof/>
            <w:webHidden/>
          </w:rPr>
          <w:t>- 49 -</w:t>
        </w:r>
        <w:r>
          <w:rPr>
            <w:noProof/>
            <w:webHidden/>
          </w:rPr>
          <w:fldChar w:fldCharType="end"/>
        </w:r>
      </w:hyperlink>
    </w:p>
    <w:p w14:paraId="38B4160B" w14:textId="71CE0F08" w:rsidR="00577CA1" w:rsidRDefault="00577CA1">
      <w:pPr>
        <w:pStyle w:val="23"/>
        <w:tabs>
          <w:tab w:val="right" w:leader="dot" w:pos="9061"/>
        </w:tabs>
        <w:rPr>
          <w:rFonts w:asciiTheme="minorHAnsi" w:hAnsiTheme="minorHAnsi"/>
          <w:noProof/>
          <w:szCs w:val="24"/>
          <w:lang w:val="en-US"/>
          <w14:ligatures w14:val="standardContextual"/>
        </w:rPr>
      </w:pPr>
      <w:hyperlink w:anchor="_Toc220058858" w:history="1">
        <w:r w:rsidRPr="00B512E7">
          <w:rPr>
            <w:rStyle w:val="a7"/>
            <w:noProof/>
          </w:rPr>
          <w:t>(4) Noの列で昇順並べ替え</w:t>
        </w:r>
        <w:r>
          <w:rPr>
            <w:noProof/>
            <w:webHidden/>
          </w:rPr>
          <w:tab/>
        </w:r>
        <w:r>
          <w:rPr>
            <w:noProof/>
            <w:webHidden/>
          </w:rPr>
          <w:fldChar w:fldCharType="begin"/>
        </w:r>
        <w:r>
          <w:rPr>
            <w:noProof/>
            <w:webHidden/>
          </w:rPr>
          <w:instrText xml:space="preserve"> PAGEREF _Toc220058858 \h </w:instrText>
        </w:r>
        <w:r>
          <w:rPr>
            <w:noProof/>
            <w:webHidden/>
          </w:rPr>
        </w:r>
        <w:r>
          <w:rPr>
            <w:noProof/>
            <w:webHidden/>
          </w:rPr>
          <w:fldChar w:fldCharType="separate"/>
        </w:r>
        <w:r>
          <w:rPr>
            <w:noProof/>
            <w:webHidden/>
          </w:rPr>
          <w:t>- 49 -</w:t>
        </w:r>
        <w:r>
          <w:rPr>
            <w:noProof/>
            <w:webHidden/>
          </w:rPr>
          <w:fldChar w:fldCharType="end"/>
        </w:r>
      </w:hyperlink>
    </w:p>
    <w:p w14:paraId="6FBE75BE" w14:textId="3785D379" w:rsidR="00577CA1" w:rsidRDefault="00577CA1">
      <w:pPr>
        <w:pStyle w:val="23"/>
        <w:tabs>
          <w:tab w:val="right" w:leader="dot" w:pos="9061"/>
        </w:tabs>
        <w:rPr>
          <w:rFonts w:asciiTheme="minorHAnsi" w:hAnsiTheme="minorHAnsi"/>
          <w:noProof/>
          <w:szCs w:val="24"/>
          <w:lang w:val="en-US"/>
          <w14:ligatures w14:val="standardContextual"/>
        </w:rPr>
      </w:pPr>
      <w:hyperlink w:anchor="_Toc220058859" w:history="1">
        <w:r w:rsidRPr="00B512E7">
          <w:rPr>
            <w:rStyle w:val="a7"/>
            <w:noProof/>
          </w:rPr>
          <w:t>(5) 書式の設定式の再入力</w:t>
        </w:r>
        <w:r>
          <w:rPr>
            <w:noProof/>
            <w:webHidden/>
          </w:rPr>
          <w:tab/>
        </w:r>
        <w:r>
          <w:rPr>
            <w:noProof/>
            <w:webHidden/>
          </w:rPr>
          <w:fldChar w:fldCharType="begin"/>
        </w:r>
        <w:r>
          <w:rPr>
            <w:noProof/>
            <w:webHidden/>
          </w:rPr>
          <w:instrText xml:space="preserve"> PAGEREF _Toc220058859 \h </w:instrText>
        </w:r>
        <w:r>
          <w:rPr>
            <w:noProof/>
            <w:webHidden/>
          </w:rPr>
        </w:r>
        <w:r>
          <w:rPr>
            <w:noProof/>
            <w:webHidden/>
          </w:rPr>
          <w:fldChar w:fldCharType="separate"/>
        </w:r>
        <w:r>
          <w:rPr>
            <w:noProof/>
            <w:webHidden/>
          </w:rPr>
          <w:t>- 49 -</w:t>
        </w:r>
        <w:r>
          <w:rPr>
            <w:noProof/>
            <w:webHidden/>
          </w:rPr>
          <w:fldChar w:fldCharType="end"/>
        </w:r>
      </w:hyperlink>
    </w:p>
    <w:p w14:paraId="78B7DA61" w14:textId="5D6C019A" w:rsidR="00577CA1" w:rsidRDefault="00577CA1">
      <w:pPr>
        <w:pStyle w:val="23"/>
        <w:tabs>
          <w:tab w:val="right" w:leader="dot" w:pos="9061"/>
        </w:tabs>
        <w:rPr>
          <w:rFonts w:asciiTheme="minorHAnsi" w:hAnsiTheme="minorHAnsi"/>
          <w:noProof/>
          <w:szCs w:val="24"/>
          <w:lang w:val="en-US"/>
          <w14:ligatures w14:val="standardContextual"/>
        </w:rPr>
      </w:pPr>
      <w:hyperlink w:anchor="_Toc220058860" w:history="1">
        <w:r w:rsidRPr="00B512E7">
          <w:rPr>
            <w:rStyle w:val="a7"/>
            <w:noProof/>
          </w:rPr>
          <w:t>(6) データ入力漏れチェック</w:t>
        </w:r>
        <w:r>
          <w:rPr>
            <w:noProof/>
            <w:webHidden/>
          </w:rPr>
          <w:tab/>
        </w:r>
        <w:r>
          <w:rPr>
            <w:noProof/>
            <w:webHidden/>
          </w:rPr>
          <w:fldChar w:fldCharType="begin"/>
        </w:r>
        <w:r>
          <w:rPr>
            <w:noProof/>
            <w:webHidden/>
          </w:rPr>
          <w:instrText xml:space="preserve"> PAGEREF _Toc220058860 \h </w:instrText>
        </w:r>
        <w:r>
          <w:rPr>
            <w:noProof/>
            <w:webHidden/>
          </w:rPr>
        </w:r>
        <w:r>
          <w:rPr>
            <w:noProof/>
            <w:webHidden/>
          </w:rPr>
          <w:fldChar w:fldCharType="separate"/>
        </w:r>
        <w:r>
          <w:rPr>
            <w:noProof/>
            <w:webHidden/>
          </w:rPr>
          <w:t>- 50 -</w:t>
        </w:r>
        <w:r>
          <w:rPr>
            <w:noProof/>
            <w:webHidden/>
          </w:rPr>
          <w:fldChar w:fldCharType="end"/>
        </w:r>
      </w:hyperlink>
    </w:p>
    <w:p w14:paraId="4041ABDB" w14:textId="2637016C" w:rsidR="00577CA1" w:rsidRDefault="00577CA1">
      <w:pPr>
        <w:pStyle w:val="23"/>
        <w:tabs>
          <w:tab w:val="right" w:leader="dot" w:pos="9061"/>
        </w:tabs>
        <w:rPr>
          <w:rFonts w:asciiTheme="minorHAnsi" w:hAnsiTheme="minorHAnsi"/>
          <w:noProof/>
          <w:szCs w:val="24"/>
          <w:lang w:val="en-US"/>
          <w14:ligatures w14:val="standardContextual"/>
        </w:rPr>
      </w:pPr>
      <w:hyperlink w:anchor="_Toc220058861" w:history="1">
        <w:r w:rsidRPr="00B512E7">
          <w:rPr>
            <w:rStyle w:val="a7"/>
            <w:noProof/>
          </w:rPr>
          <w:t>(7) No 重複 空白調査</w:t>
        </w:r>
        <w:r>
          <w:rPr>
            <w:noProof/>
            <w:webHidden/>
          </w:rPr>
          <w:tab/>
        </w:r>
        <w:r>
          <w:rPr>
            <w:noProof/>
            <w:webHidden/>
          </w:rPr>
          <w:fldChar w:fldCharType="begin"/>
        </w:r>
        <w:r>
          <w:rPr>
            <w:noProof/>
            <w:webHidden/>
          </w:rPr>
          <w:instrText xml:space="preserve"> PAGEREF _Toc220058861 \h </w:instrText>
        </w:r>
        <w:r>
          <w:rPr>
            <w:noProof/>
            <w:webHidden/>
          </w:rPr>
        </w:r>
        <w:r>
          <w:rPr>
            <w:noProof/>
            <w:webHidden/>
          </w:rPr>
          <w:fldChar w:fldCharType="separate"/>
        </w:r>
        <w:r>
          <w:rPr>
            <w:noProof/>
            <w:webHidden/>
          </w:rPr>
          <w:t>- 50 -</w:t>
        </w:r>
        <w:r>
          <w:rPr>
            <w:noProof/>
            <w:webHidden/>
          </w:rPr>
          <w:fldChar w:fldCharType="end"/>
        </w:r>
      </w:hyperlink>
    </w:p>
    <w:p w14:paraId="326ACAB3" w14:textId="1A7816C8" w:rsidR="00577CA1" w:rsidRDefault="00577CA1">
      <w:pPr>
        <w:pStyle w:val="23"/>
        <w:tabs>
          <w:tab w:val="right" w:leader="dot" w:pos="9061"/>
        </w:tabs>
        <w:rPr>
          <w:rFonts w:asciiTheme="minorHAnsi" w:hAnsiTheme="minorHAnsi"/>
          <w:noProof/>
          <w:szCs w:val="24"/>
          <w:lang w:val="en-US"/>
          <w14:ligatures w14:val="standardContextual"/>
        </w:rPr>
      </w:pPr>
      <w:hyperlink w:anchor="_Toc220058862" w:history="1">
        <w:r w:rsidRPr="00B512E7">
          <w:rPr>
            <w:rStyle w:val="a7"/>
            <w:noProof/>
          </w:rPr>
          <w:t>(8) 氏名の重複 空白調査</w:t>
        </w:r>
        <w:r>
          <w:rPr>
            <w:noProof/>
            <w:webHidden/>
          </w:rPr>
          <w:tab/>
        </w:r>
        <w:r>
          <w:rPr>
            <w:noProof/>
            <w:webHidden/>
          </w:rPr>
          <w:fldChar w:fldCharType="begin"/>
        </w:r>
        <w:r>
          <w:rPr>
            <w:noProof/>
            <w:webHidden/>
          </w:rPr>
          <w:instrText xml:space="preserve"> PAGEREF _Toc220058862 \h </w:instrText>
        </w:r>
        <w:r>
          <w:rPr>
            <w:noProof/>
            <w:webHidden/>
          </w:rPr>
        </w:r>
        <w:r>
          <w:rPr>
            <w:noProof/>
            <w:webHidden/>
          </w:rPr>
          <w:fldChar w:fldCharType="separate"/>
        </w:r>
        <w:r>
          <w:rPr>
            <w:noProof/>
            <w:webHidden/>
          </w:rPr>
          <w:t>- 51 -</w:t>
        </w:r>
        <w:r>
          <w:rPr>
            <w:noProof/>
            <w:webHidden/>
          </w:rPr>
          <w:fldChar w:fldCharType="end"/>
        </w:r>
      </w:hyperlink>
    </w:p>
    <w:p w14:paraId="45EEFC36" w14:textId="2D6A6071" w:rsidR="00577CA1" w:rsidRDefault="00577CA1">
      <w:pPr>
        <w:pStyle w:val="23"/>
        <w:tabs>
          <w:tab w:val="right" w:leader="dot" w:pos="9061"/>
        </w:tabs>
        <w:rPr>
          <w:rFonts w:asciiTheme="minorHAnsi" w:hAnsiTheme="minorHAnsi"/>
          <w:noProof/>
          <w:szCs w:val="24"/>
          <w:lang w:val="en-US"/>
          <w14:ligatures w14:val="standardContextual"/>
        </w:rPr>
      </w:pPr>
      <w:hyperlink w:anchor="_Toc220058863" w:history="1">
        <w:r w:rsidRPr="00B512E7">
          <w:rPr>
            <w:rStyle w:val="a7"/>
            <w:noProof/>
          </w:rPr>
          <w:t>(9) エラーカラー消去</w:t>
        </w:r>
        <w:r>
          <w:rPr>
            <w:noProof/>
            <w:webHidden/>
          </w:rPr>
          <w:tab/>
        </w:r>
        <w:r>
          <w:rPr>
            <w:noProof/>
            <w:webHidden/>
          </w:rPr>
          <w:fldChar w:fldCharType="begin"/>
        </w:r>
        <w:r>
          <w:rPr>
            <w:noProof/>
            <w:webHidden/>
          </w:rPr>
          <w:instrText xml:space="preserve"> PAGEREF _Toc220058863 \h </w:instrText>
        </w:r>
        <w:r>
          <w:rPr>
            <w:noProof/>
            <w:webHidden/>
          </w:rPr>
        </w:r>
        <w:r>
          <w:rPr>
            <w:noProof/>
            <w:webHidden/>
          </w:rPr>
          <w:fldChar w:fldCharType="separate"/>
        </w:r>
        <w:r>
          <w:rPr>
            <w:noProof/>
            <w:webHidden/>
          </w:rPr>
          <w:t>- 51 -</w:t>
        </w:r>
        <w:r>
          <w:rPr>
            <w:noProof/>
            <w:webHidden/>
          </w:rPr>
          <w:fldChar w:fldCharType="end"/>
        </w:r>
      </w:hyperlink>
    </w:p>
    <w:p w14:paraId="7C4E6C85" w14:textId="30DCB299" w:rsidR="00577CA1" w:rsidRDefault="00577CA1">
      <w:pPr>
        <w:pStyle w:val="23"/>
        <w:tabs>
          <w:tab w:val="right" w:leader="dot" w:pos="9061"/>
        </w:tabs>
        <w:rPr>
          <w:rFonts w:asciiTheme="minorHAnsi" w:hAnsiTheme="minorHAnsi"/>
          <w:noProof/>
          <w:szCs w:val="24"/>
          <w:lang w:val="en-US"/>
          <w14:ligatures w14:val="standardContextual"/>
        </w:rPr>
      </w:pPr>
      <w:hyperlink w:anchor="_Toc220058864" w:history="1">
        <w:r w:rsidRPr="00B512E7">
          <w:rPr>
            <w:rStyle w:val="a7"/>
            <w:noProof/>
          </w:rPr>
          <w:t>(10) 検索</w:t>
        </w:r>
        <w:r>
          <w:rPr>
            <w:noProof/>
            <w:webHidden/>
          </w:rPr>
          <w:tab/>
        </w:r>
        <w:r>
          <w:rPr>
            <w:noProof/>
            <w:webHidden/>
          </w:rPr>
          <w:fldChar w:fldCharType="begin"/>
        </w:r>
        <w:r>
          <w:rPr>
            <w:noProof/>
            <w:webHidden/>
          </w:rPr>
          <w:instrText xml:space="preserve"> PAGEREF _Toc220058864 \h </w:instrText>
        </w:r>
        <w:r>
          <w:rPr>
            <w:noProof/>
            <w:webHidden/>
          </w:rPr>
        </w:r>
        <w:r>
          <w:rPr>
            <w:noProof/>
            <w:webHidden/>
          </w:rPr>
          <w:fldChar w:fldCharType="separate"/>
        </w:r>
        <w:r>
          <w:rPr>
            <w:noProof/>
            <w:webHidden/>
          </w:rPr>
          <w:t>- 51 -</w:t>
        </w:r>
        <w:r>
          <w:rPr>
            <w:noProof/>
            <w:webHidden/>
          </w:rPr>
          <w:fldChar w:fldCharType="end"/>
        </w:r>
      </w:hyperlink>
    </w:p>
    <w:p w14:paraId="67A62067" w14:textId="5F9A81F3" w:rsidR="00577CA1" w:rsidRDefault="00577CA1">
      <w:pPr>
        <w:pStyle w:val="11"/>
        <w:rPr>
          <w:rFonts w:asciiTheme="minorHAnsi" w:hAnsiTheme="minorHAnsi" w:cstheme="minorBidi"/>
          <w:szCs w:val="24"/>
          <w:lang w:val="en-US"/>
          <w14:ligatures w14:val="standardContextual"/>
        </w:rPr>
      </w:pPr>
      <w:hyperlink w:anchor="_Toc220058865" w:history="1">
        <w:r w:rsidRPr="00B512E7">
          <w:rPr>
            <w:rStyle w:val="a7"/>
            <w:lang w:val="en-US"/>
          </w:rPr>
          <w:t>６</w:t>
        </w:r>
        <w:r w:rsidRPr="00B512E7">
          <w:rPr>
            <w:rStyle w:val="a7"/>
          </w:rPr>
          <w:t xml:space="preserve"> その他このプログラムを使用する場合について</w:t>
        </w:r>
        <w:r>
          <w:rPr>
            <w:webHidden/>
          </w:rPr>
          <w:tab/>
        </w:r>
        <w:r>
          <w:rPr>
            <w:webHidden/>
          </w:rPr>
          <w:fldChar w:fldCharType="begin"/>
        </w:r>
        <w:r>
          <w:rPr>
            <w:webHidden/>
          </w:rPr>
          <w:instrText xml:space="preserve"> PAGEREF _Toc220058865 \h </w:instrText>
        </w:r>
        <w:r>
          <w:rPr>
            <w:webHidden/>
          </w:rPr>
        </w:r>
        <w:r>
          <w:rPr>
            <w:webHidden/>
          </w:rPr>
          <w:fldChar w:fldCharType="separate"/>
        </w:r>
        <w:r>
          <w:rPr>
            <w:webHidden/>
          </w:rPr>
          <w:t>- 53 -</w:t>
        </w:r>
        <w:r>
          <w:rPr>
            <w:webHidden/>
          </w:rPr>
          <w:fldChar w:fldCharType="end"/>
        </w:r>
      </w:hyperlink>
    </w:p>
    <w:p w14:paraId="6B35F372" w14:textId="30474348" w:rsidR="00577CA1" w:rsidRDefault="00577CA1">
      <w:pPr>
        <w:pStyle w:val="23"/>
        <w:tabs>
          <w:tab w:val="right" w:leader="dot" w:pos="9061"/>
        </w:tabs>
        <w:rPr>
          <w:rFonts w:asciiTheme="minorHAnsi" w:hAnsiTheme="minorHAnsi"/>
          <w:noProof/>
          <w:szCs w:val="24"/>
          <w:lang w:val="en-US"/>
          <w14:ligatures w14:val="standardContextual"/>
        </w:rPr>
      </w:pPr>
      <w:hyperlink w:anchor="_Toc220058866" w:history="1">
        <w:r w:rsidRPr="00B512E7">
          <w:rPr>
            <w:rStyle w:val="a7"/>
            <w:noProof/>
          </w:rPr>
          <w:t>(1) 氏名の行を一列横に選択して分かり易く判別</w:t>
        </w:r>
        <w:r>
          <w:rPr>
            <w:noProof/>
            <w:webHidden/>
          </w:rPr>
          <w:tab/>
        </w:r>
        <w:r>
          <w:rPr>
            <w:noProof/>
            <w:webHidden/>
          </w:rPr>
          <w:fldChar w:fldCharType="begin"/>
        </w:r>
        <w:r>
          <w:rPr>
            <w:noProof/>
            <w:webHidden/>
          </w:rPr>
          <w:instrText xml:space="preserve"> PAGEREF _Toc220058866 \h </w:instrText>
        </w:r>
        <w:r>
          <w:rPr>
            <w:noProof/>
            <w:webHidden/>
          </w:rPr>
        </w:r>
        <w:r>
          <w:rPr>
            <w:noProof/>
            <w:webHidden/>
          </w:rPr>
          <w:fldChar w:fldCharType="separate"/>
        </w:r>
        <w:r>
          <w:rPr>
            <w:noProof/>
            <w:webHidden/>
          </w:rPr>
          <w:t>- 53 -</w:t>
        </w:r>
        <w:r>
          <w:rPr>
            <w:noProof/>
            <w:webHidden/>
          </w:rPr>
          <w:fldChar w:fldCharType="end"/>
        </w:r>
      </w:hyperlink>
    </w:p>
    <w:p w14:paraId="0FC94910" w14:textId="7599C37D" w:rsidR="00577CA1" w:rsidRDefault="00577CA1">
      <w:pPr>
        <w:pStyle w:val="23"/>
        <w:tabs>
          <w:tab w:val="right" w:leader="dot" w:pos="9061"/>
        </w:tabs>
        <w:rPr>
          <w:rFonts w:asciiTheme="minorHAnsi" w:hAnsiTheme="minorHAnsi"/>
          <w:noProof/>
          <w:szCs w:val="24"/>
          <w:lang w:val="en-US"/>
          <w14:ligatures w14:val="standardContextual"/>
        </w:rPr>
      </w:pPr>
      <w:hyperlink w:anchor="_Toc220058867" w:history="1">
        <w:r w:rsidRPr="00B512E7">
          <w:rPr>
            <w:rStyle w:val="a7"/>
            <w:noProof/>
          </w:rPr>
          <w:t>(2) 印刷について</w:t>
        </w:r>
        <w:r>
          <w:rPr>
            <w:noProof/>
            <w:webHidden/>
          </w:rPr>
          <w:tab/>
        </w:r>
        <w:r>
          <w:rPr>
            <w:noProof/>
            <w:webHidden/>
          </w:rPr>
          <w:fldChar w:fldCharType="begin"/>
        </w:r>
        <w:r>
          <w:rPr>
            <w:noProof/>
            <w:webHidden/>
          </w:rPr>
          <w:instrText xml:space="preserve"> PAGEREF _Toc220058867 \h </w:instrText>
        </w:r>
        <w:r>
          <w:rPr>
            <w:noProof/>
            <w:webHidden/>
          </w:rPr>
        </w:r>
        <w:r>
          <w:rPr>
            <w:noProof/>
            <w:webHidden/>
          </w:rPr>
          <w:fldChar w:fldCharType="separate"/>
        </w:r>
        <w:r>
          <w:rPr>
            <w:noProof/>
            <w:webHidden/>
          </w:rPr>
          <w:t>- 53 -</w:t>
        </w:r>
        <w:r>
          <w:rPr>
            <w:noProof/>
            <w:webHidden/>
          </w:rPr>
          <w:fldChar w:fldCharType="end"/>
        </w:r>
      </w:hyperlink>
    </w:p>
    <w:p w14:paraId="3804ACFA" w14:textId="00E81C57" w:rsidR="00577CA1" w:rsidRDefault="00577CA1">
      <w:pPr>
        <w:pStyle w:val="23"/>
        <w:tabs>
          <w:tab w:val="right" w:leader="dot" w:pos="9061"/>
        </w:tabs>
        <w:rPr>
          <w:rFonts w:asciiTheme="minorHAnsi" w:hAnsiTheme="minorHAnsi"/>
          <w:noProof/>
          <w:szCs w:val="24"/>
          <w:lang w:val="en-US"/>
          <w14:ligatures w14:val="standardContextual"/>
        </w:rPr>
      </w:pPr>
      <w:hyperlink w:anchor="_Toc220058868" w:history="1">
        <w:r w:rsidRPr="00B512E7">
          <w:rPr>
            <w:rStyle w:val="a7"/>
            <w:noProof/>
          </w:rPr>
          <w:t>(3) 毎回入力データシートを使用しない場合</w:t>
        </w:r>
        <w:r>
          <w:rPr>
            <w:noProof/>
            <w:webHidden/>
          </w:rPr>
          <w:tab/>
        </w:r>
        <w:r>
          <w:rPr>
            <w:noProof/>
            <w:webHidden/>
          </w:rPr>
          <w:fldChar w:fldCharType="begin"/>
        </w:r>
        <w:r>
          <w:rPr>
            <w:noProof/>
            <w:webHidden/>
          </w:rPr>
          <w:instrText xml:space="preserve"> PAGEREF _Toc220058868 \h </w:instrText>
        </w:r>
        <w:r>
          <w:rPr>
            <w:noProof/>
            <w:webHidden/>
          </w:rPr>
        </w:r>
        <w:r>
          <w:rPr>
            <w:noProof/>
            <w:webHidden/>
          </w:rPr>
          <w:fldChar w:fldCharType="separate"/>
        </w:r>
        <w:r>
          <w:rPr>
            <w:noProof/>
            <w:webHidden/>
          </w:rPr>
          <w:t>- 54 -</w:t>
        </w:r>
        <w:r>
          <w:rPr>
            <w:noProof/>
            <w:webHidden/>
          </w:rPr>
          <w:fldChar w:fldCharType="end"/>
        </w:r>
      </w:hyperlink>
    </w:p>
    <w:p w14:paraId="266CB535" w14:textId="3995DC81" w:rsidR="00577CA1" w:rsidRDefault="00577CA1">
      <w:pPr>
        <w:pStyle w:val="23"/>
        <w:tabs>
          <w:tab w:val="right" w:leader="dot" w:pos="9061"/>
        </w:tabs>
        <w:rPr>
          <w:rFonts w:asciiTheme="minorHAnsi" w:hAnsiTheme="minorHAnsi"/>
          <w:noProof/>
          <w:szCs w:val="24"/>
          <w:lang w:val="en-US"/>
          <w14:ligatures w14:val="standardContextual"/>
        </w:rPr>
      </w:pPr>
      <w:hyperlink w:anchor="_Toc220058869" w:history="1">
        <w:r w:rsidRPr="00B512E7">
          <w:rPr>
            <w:rStyle w:val="a7"/>
            <w:noProof/>
          </w:rPr>
          <w:t>(4) 集計入力データシートを使用しない場合</w:t>
        </w:r>
        <w:r>
          <w:rPr>
            <w:noProof/>
            <w:webHidden/>
          </w:rPr>
          <w:tab/>
        </w:r>
        <w:r>
          <w:rPr>
            <w:noProof/>
            <w:webHidden/>
          </w:rPr>
          <w:fldChar w:fldCharType="begin"/>
        </w:r>
        <w:r>
          <w:rPr>
            <w:noProof/>
            <w:webHidden/>
          </w:rPr>
          <w:instrText xml:space="preserve"> PAGEREF _Toc220058869 \h </w:instrText>
        </w:r>
        <w:r>
          <w:rPr>
            <w:noProof/>
            <w:webHidden/>
          </w:rPr>
        </w:r>
        <w:r>
          <w:rPr>
            <w:noProof/>
            <w:webHidden/>
          </w:rPr>
          <w:fldChar w:fldCharType="separate"/>
        </w:r>
        <w:r>
          <w:rPr>
            <w:noProof/>
            <w:webHidden/>
          </w:rPr>
          <w:t>- 54 -</w:t>
        </w:r>
        <w:r>
          <w:rPr>
            <w:noProof/>
            <w:webHidden/>
          </w:rPr>
          <w:fldChar w:fldCharType="end"/>
        </w:r>
      </w:hyperlink>
    </w:p>
    <w:p w14:paraId="3370898C" w14:textId="3AF5FABC" w:rsidR="00577CA1" w:rsidRDefault="00577CA1">
      <w:pPr>
        <w:pStyle w:val="11"/>
        <w:rPr>
          <w:rFonts w:asciiTheme="minorHAnsi" w:hAnsiTheme="minorHAnsi" w:cstheme="minorBidi"/>
          <w:szCs w:val="24"/>
          <w:lang w:val="en-US"/>
          <w14:ligatures w14:val="standardContextual"/>
        </w:rPr>
      </w:pPr>
      <w:hyperlink w:anchor="_Toc220058870" w:history="1">
        <w:r w:rsidRPr="00B512E7">
          <w:rPr>
            <w:rStyle w:val="a7"/>
            <w:lang w:val="en-US"/>
          </w:rPr>
          <w:t>７</w:t>
        </w:r>
        <w:r w:rsidRPr="00B512E7">
          <w:rPr>
            <w:rStyle w:val="a7"/>
          </w:rPr>
          <w:t xml:space="preserve"> トラブルが起きた場合</w:t>
        </w:r>
        <w:r>
          <w:rPr>
            <w:webHidden/>
          </w:rPr>
          <w:tab/>
        </w:r>
        <w:r>
          <w:rPr>
            <w:webHidden/>
          </w:rPr>
          <w:fldChar w:fldCharType="begin"/>
        </w:r>
        <w:r>
          <w:rPr>
            <w:webHidden/>
          </w:rPr>
          <w:instrText xml:space="preserve"> PAGEREF _Toc220058870 \h </w:instrText>
        </w:r>
        <w:r>
          <w:rPr>
            <w:webHidden/>
          </w:rPr>
        </w:r>
        <w:r>
          <w:rPr>
            <w:webHidden/>
          </w:rPr>
          <w:fldChar w:fldCharType="separate"/>
        </w:r>
        <w:r>
          <w:rPr>
            <w:webHidden/>
          </w:rPr>
          <w:t>- 54 -</w:t>
        </w:r>
        <w:r>
          <w:rPr>
            <w:webHidden/>
          </w:rPr>
          <w:fldChar w:fldCharType="end"/>
        </w:r>
      </w:hyperlink>
    </w:p>
    <w:p w14:paraId="7F598AC9" w14:textId="7AE104C3" w:rsidR="00577CA1" w:rsidRDefault="00577CA1">
      <w:pPr>
        <w:pStyle w:val="23"/>
        <w:tabs>
          <w:tab w:val="right" w:leader="dot" w:pos="9061"/>
        </w:tabs>
        <w:rPr>
          <w:rFonts w:asciiTheme="minorHAnsi" w:hAnsiTheme="minorHAnsi"/>
          <w:noProof/>
          <w:szCs w:val="24"/>
          <w:lang w:val="en-US"/>
          <w14:ligatures w14:val="standardContextual"/>
        </w:rPr>
      </w:pPr>
      <w:hyperlink w:anchor="_Toc220058871" w:history="1">
        <w:r w:rsidRPr="00B512E7">
          <w:rPr>
            <w:rStyle w:val="a7"/>
            <w:noProof/>
          </w:rPr>
          <w:t>(1) 全試合スコア集計タブのコマンドがシートで切り替わらない。その他のトラブル</w:t>
        </w:r>
        <w:r>
          <w:rPr>
            <w:noProof/>
            <w:webHidden/>
          </w:rPr>
          <w:tab/>
        </w:r>
        <w:r>
          <w:rPr>
            <w:noProof/>
            <w:webHidden/>
          </w:rPr>
          <w:fldChar w:fldCharType="begin"/>
        </w:r>
        <w:r>
          <w:rPr>
            <w:noProof/>
            <w:webHidden/>
          </w:rPr>
          <w:instrText xml:space="preserve"> PAGEREF _Toc220058871 \h </w:instrText>
        </w:r>
        <w:r>
          <w:rPr>
            <w:noProof/>
            <w:webHidden/>
          </w:rPr>
        </w:r>
        <w:r>
          <w:rPr>
            <w:noProof/>
            <w:webHidden/>
          </w:rPr>
          <w:fldChar w:fldCharType="separate"/>
        </w:r>
        <w:r>
          <w:rPr>
            <w:noProof/>
            <w:webHidden/>
          </w:rPr>
          <w:t>- 54 -</w:t>
        </w:r>
        <w:r>
          <w:rPr>
            <w:noProof/>
            <w:webHidden/>
          </w:rPr>
          <w:fldChar w:fldCharType="end"/>
        </w:r>
      </w:hyperlink>
    </w:p>
    <w:p w14:paraId="292E3370" w14:textId="545E9209" w:rsidR="00577CA1" w:rsidRDefault="00577CA1">
      <w:pPr>
        <w:pStyle w:val="23"/>
        <w:tabs>
          <w:tab w:val="right" w:leader="dot" w:pos="9061"/>
        </w:tabs>
        <w:rPr>
          <w:rFonts w:asciiTheme="minorHAnsi" w:hAnsiTheme="minorHAnsi"/>
          <w:noProof/>
          <w:szCs w:val="24"/>
          <w:lang w:val="en-US"/>
          <w14:ligatures w14:val="standardContextual"/>
        </w:rPr>
      </w:pPr>
      <w:hyperlink w:anchor="_Toc220058872" w:history="1">
        <w:r w:rsidRPr="00B512E7">
          <w:rPr>
            <w:rStyle w:val="a7"/>
            <w:noProof/>
          </w:rPr>
          <w:t>(2) Excelを開くたびにファイルが見つからないメッセージを表示する</w:t>
        </w:r>
        <w:r>
          <w:rPr>
            <w:noProof/>
            <w:webHidden/>
          </w:rPr>
          <w:tab/>
        </w:r>
        <w:r>
          <w:rPr>
            <w:noProof/>
            <w:webHidden/>
          </w:rPr>
          <w:fldChar w:fldCharType="begin"/>
        </w:r>
        <w:r>
          <w:rPr>
            <w:noProof/>
            <w:webHidden/>
          </w:rPr>
          <w:instrText xml:space="preserve"> PAGEREF _Toc220058872 \h </w:instrText>
        </w:r>
        <w:r>
          <w:rPr>
            <w:noProof/>
            <w:webHidden/>
          </w:rPr>
        </w:r>
        <w:r>
          <w:rPr>
            <w:noProof/>
            <w:webHidden/>
          </w:rPr>
          <w:fldChar w:fldCharType="separate"/>
        </w:r>
        <w:r>
          <w:rPr>
            <w:noProof/>
            <w:webHidden/>
          </w:rPr>
          <w:t>- 54 -</w:t>
        </w:r>
        <w:r>
          <w:rPr>
            <w:noProof/>
            <w:webHidden/>
          </w:rPr>
          <w:fldChar w:fldCharType="end"/>
        </w:r>
      </w:hyperlink>
    </w:p>
    <w:p w14:paraId="6C78113F" w14:textId="0A3D7CAE" w:rsidR="00577CA1" w:rsidRDefault="00577CA1">
      <w:pPr>
        <w:pStyle w:val="11"/>
        <w:rPr>
          <w:rFonts w:asciiTheme="minorHAnsi" w:hAnsiTheme="minorHAnsi" w:cstheme="minorBidi"/>
          <w:szCs w:val="24"/>
          <w:lang w:val="en-US"/>
          <w14:ligatures w14:val="standardContextual"/>
        </w:rPr>
      </w:pPr>
      <w:hyperlink w:anchor="_Toc220058873" w:history="1">
        <w:r w:rsidRPr="00B512E7">
          <w:rPr>
            <w:rStyle w:val="a7"/>
            <w:lang w:val="en-US"/>
          </w:rPr>
          <w:t>８</w:t>
        </w:r>
        <w:r w:rsidRPr="00B512E7">
          <w:rPr>
            <w:rStyle w:val="a7"/>
          </w:rPr>
          <w:t xml:space="preserve"> データベース化した本プログラムの使い方要約</w:t>
        </w:r>
        <w:r>
          <w:rPr>
            <w:webHidden/>
          </w:rPr>
          <w:tab/>
        </w:r>
        <w:r>
          <w:rPr>
            <w:webHidden/>
          </w:rPr>
          <w:fldChar w:fldCharType="begin"/>
        </w:r>
        <w:r>
          <w:rPr>
            <w:webHidden/>
          </w:rPr>
          <w:instrText xml:space="preserve"> PAGEREF _Toc220058873 \h </w:instrText>
        </w:r>
        <w:r>
          <w:rPr>
            <w:webHidden/>
          </w:rPr>
        </w:r>
        <w:r>
          <w:rPr>
            <w:webHidden/>
          </w:rPr>
          <w:fldChar w:fldCharType="separate"/>
        </w:r>
        <w:r>
          <w:rPr>
            <w:webHidden/>
          </w:rPr>
          <w:t>- 56 -</w:t>
        </w:r>
        <w:r>
          <w:rPr>
            <w:webHidden/>
          </w:rPr>
          <w:fldChar w:fldCharType="end"/>
        </w:r>
      </w:hyperlink>
    </w:p>
    <w:p w14:paraId="553A9B9E" w14:textId="2FAC767F" w:rsidR="00577CA1" w:rsidRDefault="00577CA1">
      <w:pPr>
        <w:pStyle w:val="23"/>
        <w:tabs>
          <w:tab w:val="right" w:leader="dot" w:pos="9061"/>
        </w:tabs>
        <w:rPr>
          <w:rFonts w:asciiTheme="minorHAnsi" w:hAnsiTheme="minorHAnsi"/>
          <w:noProof/>
          <w:szCs w:val="24"/>
          <w:lang w:val="en-US"/>
          <w14:ligatures w14:val="standardContextual"/>
        </w:rPr>
      </w:pPr>
      <w:hyperlink w:anchor="_Toc220058874" w:history="1">
        <w:r w:rsidRPr="00B512E7">
          <w:rPr>
            <w:rStyle w:val="a7"/>
            <w:noProof/>
          </w:rPr>
          <w:t>(1) 新しい集計用ファイルを作る</w:t>
        </w:r>
        <w:r>
          <w:rPr>
            <w:noProof/>
            <w:webHidden/>
          </w:rPr>
          <w:tab/>
        </w:r>
        <w:r>
          <w:rPr>
            <w:noProof/>
            <w:webHidden/>
          </w:rPr>
          <w:fldChar w:fldCharType="begin"/>
        </w:r>
        <w:r>
          <w:rPr>
            <w:noProof/>
            <w:webHidden/>
          </w:rPr>
          <w:instrText xml:space="preserve"> PAGEREF _Toc220058874 \h </w:instrText>
        </w:r>
        <w:r>
          <w:rPr>
            <w:noProof/>
            <w:webHidden/>
          </w:rPr>
        </w:r>
        <w:r>
          <w:rPr>
            <w:noProof/>
            <w:webHidden/>
          </w:rPr>
          <w:fldChar w:fldCharType="separate"/>
        </w:r>
        <w:r>
          <w:rPr>
            <w:noProof/>
            <w:webHidden/>
          </w:rPr>
          <w:t>- 56 -</w:t>
        </w:r>
        <w:r>
          <w:rPr>
            <w:noProof/>
            <w:webHidden/>
          </w:rPr>
          <w:fldChar w:fldCharType="end"/>
        </w:r>
      </w:hyperlink>
    </w:p>
    <w:p w14:paraId="4470CE72" w14:textId="77DFA319" w:rsidR="00577CA1" w:rsidRDefault="00577CA1">
      <w:pPr>
        <w:pStyle w:val="23"/>
        <w:tabs>
          <w:tab w:val="right" w:leader="dot" w:pos="9061"/>
        </w:tabs>
        <w:rPr>
          <w:rFonts w:asciiTheme="minorHAnsi" w:hAnsiTheme="minorHAnsi"/>
          <w:noProof/>
          <w:szCs w:val="24"/>
          <w:lang w:val="en-US"/>
          <w14:ligatures w14:val="standardContextual"/>
        </w:rPr>
      </w:pPr>
      <w:hyperlink w:anchor="_Toc220058875" w:history="1">
        <w:r w:rsidRPr="00B512E7">
          <w:rPr>
            <w:rStyle w:val="a7"/>
            <w:noProof/>
          </w:rPr>
          <w:t>(2) メンバーの試合順位構成する</w:t>
        </w:r>
        <w:r>
          <w:rPr>
            <w:noProof/>
            <w:webHidden/>
          </w:rPr>
          <w:tab/>
        </w:r>
        <w:r>
          <w:rPr>
            <w:noProof/>
            <w:webHidden/>
          </w:rPr>
          <w:fldChar w:fldCharType="begin"/>
        </w:r>
        <w:r>
          <w:rPr>
            <w:noProof/>
            <w:webHidden/>
          </w:rPr>
          <w:instrText xml:space="preserve"> PAGEREF _Toc220058875 \h </w:instrText>
        </w:r>
        <w:r>
          <w:rPr>
            <w:noProof/>
            <w:webHidden/>
          </w:rPr>
        </w:r>
        <w:r>
          <w:rPr>
            <w:noProof/>
            <w:webHidden/>
          </w:rPr>
          <w:fldChar w:fldCharType="separate"/>
        </w:r>
        <w:r>
          <w:rPr>
            <w:noProof/>
            <w:webHidden/>
          </w:rPr>
          <w:t>- 56 -</w:t>
        </w:r>
        <w:r>
          <w:rPr>
            <w:noProof/>
            <w:webHidden/>
          </w:rPr>
          <w:fldChar w:fldCharType="end"/>
        </w:r>
      </w:hyperlink>
    </w:p>
    <w:p w14:paraId="36ACC148" w14:textId="447D945E" w:rsidR="00577CA1" w:rsidRDefault="00577CA1">
      <w:pPr>
        <w:pStyle w:val="23"/>
        <w:tabs>
          <w:tab w:val="right" w:leader="dot" w:pos="9061"/>
        </w:tabs>
        <w:rPr>
          <w:rFonts w:asciiTheme="minorHAnsi" w:hAnsiTheme="minorHAnsi"/>
          <w:noProof/>
          <w:szCs w:val="24"/>
          <w:lang w:val="en-US"/>
          <w14:ligatures w14:val="standardContextual"/>
        </w:rPr>
      </w:pPr>
      <w:hyperlink w:anchor="_Toc220058876" w:history="1">
        <w:r w:rsidRPr="00B512E7">
          <w:rPr>
            <w:rStyle w:val="a7"/>
            <w:noProof/>
          </w:rPr>
          <w:t>(3) 「No」「GN」「Start Hole」「氏名」の取込</w:t>
        </w:r>
        <w:r>
          <w:rPr>
            <w:noProof/>
            <w:webHidden/>
          </w:rPr>
          <w:tab/>
        </w:r>
        <w:r>
          <w:rPr>
            <w:noProof/>
            <w:webHidden/>
          </w:rPr>
          <w:fldChar w:fldCharType="begin"/>
        </w:r>
        <w:r>
          <w:rPr>
            <w:noProof/>
            <w:webHidden/>
          </w:rPr>
          <w:instrText xml:space="preserve"> PAGEREF _Toc220058876 \h </w:instrText>
        </w:r>
        <w:r>
          <w:rPr>
            <w:noProof/>
            <w:webHidden/>
          </w:rPr>
        </w:r>
        <w:r>
          <w:rPr>
            <w:noProof/>
            <w:webHidden/>
          </w:rPr>
          <w:fldChar w:fldCharType="separate"/>
        </w:r>
        <w:r>
          <w:rPr>
            <w:noProof/>
            <w:webHidden/>
          </w:rPr>
          <w:t>- 57 -</w:t>
        </w:r>
        <w:r>
          <w:rPr>
            <w:noProof/>
            <w:webHidden/>
          </w:rPr>
          <w:fldChar w:fldCharType="end"/>
        </w:r>
      </w:hyperlink>
    </w:p>
    <w:p w14:paraId="1C7FC724" w14:textId="5DF94F92" w:rsidR="00577CA1" w:rsidRDefault="00577CA1">
      <w:pPr>
        <w:pStyle w:val="23"/>
        <w:tabs>
          <w:tab w:val="right" w:leader="dot" w:pos="9061"/>
        </w:tabs>
        <w:rPr>
          <w:rFonts w:asciiTheme="minorHAnsi" w:hAnsiTheme="minorHAnsi"/>
          <w:noProof/>
          <w:szCs w:val="24"/>
          <w:lang w:val="en-US"/>
          <w14:ligatures w14:val="standardContextual"/>
        </w:rPr>
      </w:pPr>
      <w:hyperlink w:anchor="_Toc220058877" w:history="1">
        <w:r w:rsidRPr="00B512E7">
          <w:rPr>
            <w:rStyle w:val="a7"/>
            <w:noProof/>
          </w:rPr>
          <w:t>(4) 打数の入力と成績順位の集計</w:t>
        </w:r>
        <w:r>
          <w:rPr>
            <w:noProof/>
            <w:webHidden/>
          </w:rPr>
          <w:tab/>
        </w:r>
        <w:r>
          <w:rPr>
            <w:noProof/>
            <w:webHidden/>
          </w:rPr>
          <w:fldChar w:fldCharType="begin"/>
        </w:r>
        <w:r>
          <w:rPr>
            <w:noProof/>
            <w:webHidden/>
          </w:rPr>
          <w:instrText xml:space="preserve"> PAGEREF _Toc220058877 \h </w:instrText>
        </w:r>
        <w:r>
          <w:rPr>
            <w:noProof/>
            <w:webHidden/>
          </w:rPr>
        </w:r>
        <w:r>
          <w:rPr>
            <w:noProof/>
            <w:webHidden/>
          </w:rPr>
          <w:fldChar w:fldCharType="separate"/>
        </w:r>
        <w:r>
          <w:rPr>
            <w:noProof/>
            <w:webHidden/>
          </w:rPr>
          <w:t>- 57 -</w:t>
        </w:r>
        <w:r>
          <w:rPr>
            <w:noProof/>
            <w:webHidden/>
          </w:rPr>
          <w:fldChar w:fldCharType="end"/>
        </w:r>
      </w:hyperlink>
    </w:p>
    <w:p w14:paraId="6D077DB4" w14:textId="689C7559" w:rsidR="00577CA1" w:rsidRDefault="00577CA1">
      <w:pPr>
        <w:pStyle w:val="23"/>
        <w:tabs>
          <w:tab w:val="right" w:leader="dot" w:pos="9061"/>
        </w:tabs>
        <w:rPr>
          <w:rFonts w:asciiTheme="minorHAnsi" w:hAnsiTheme="minorHAnsi"/>
          <w:noProof/>
          <w:szCs w:val="24"/>
          <w:lang w:val="en-US"/>
          <w14:ligatures w14:val="standardContextual"/>
        </w:rPr>
      </w:pPr>
      <w:hyperlink w:anchor="_Toc220058878" w:history="1">
        <w:r w:rsidRPr="00B512E7">
          <w:rPr>
            <w:rStyle w:val="a7"/>
            <w:noProof/>
          </w:rPr>
          <w:t>(5) XL_Z4_AR全試合スコア集計プログラム</w:t>
        </w:r>
        <w:r>
          <w:rPr>
            <w:noProof/>
            <w:webHidden/>
          </w:rPr>
          <w:tab/>
        </w:r>
        <w:r>
          <w:rPr>
            <w:noProof/>
            <w:webHidden/>
          </w:rPr>
          <w:fldChar w:fldCharType="begin"/>
        </w:r>
        <w:r>
          <w:rPr>
            <w:noProof/>
            <w:webHidden/>
          </w:rPr>
          <w:instrText xml:space="preserve"> PAGEREF _Toc220058878 \h </w:instrText>
        </w:r>
        <w:r>
          <w:rPr>
            <w:noProof/>
            <w:webHidden/>
          </w:rPr>
        </w:r>
        <w:r>
          <w:rPr>
            <w:noProof/>
            <w:webHidden/>
          </w:rPr>
          <w:fldChar w:fldCharType="separate"/>
        </w:r>
        <w:r>
          <w:rPr>
            <w:noProof/>
            <w:webHidden/>
          </w:rPr>
          <w:t>- 57 -</w:t>
        </w:r>
        <w:r>
          <w:rPr>
            <w:noProof/>
            <w:webHidden/>
          </w:rPr>
          <w:fldChar w:fldCharType="end"/>
        </w:r>
      </w:hyperlink>
    </w:p>
    <w:p w14:paraId="536E431F" w14:textId="47BBCD79" w:rsidR="00577CA1" w:rsidRDefault="00577CA1">
      <w:pPr>
        <w:pStyle w:val="11"/>
        <w:rPr>
          <w:rFonts w:asciiTheme="minorHAnsi" w:hAnsiTheme="minorHAnsi" w:cstheme="minorBidi"/>
          <w:szCs w:val="24"/>
          <w:lang w:val="en-US"/>
          <w14:ligatures w14:val="standardContextual"/>
        </w:rPr>
      </w:pPr>
      <w:hyperlink w:anchor="_Toc220058879" w:history="1">
        <w:r w:rsidRPr="00B512E7">
          <w:rPr>
            <w:rStyle w:val="a7"/>
            <w:lang w:val="en-US"/>
          </w:rPr>
          <w:t>９</w:t>
        </w:r>
        <w:r w:rsidRPr="00B512E7">
          <w:rPr>
            <w:rStyle w:val="a7"/>
          </w:rPr>
          <w:t xml:space="preserve"> バージョンの変更内容</w:t>
        </w:r>
        <w:r>
          <w:rPr>
            <w:webHidden/>
          </w:rPr>
          <w:tab/>
        </w:r>
        <w:r>
          <w:rPr>
            <w:webHidden/>
          </w:rPr>
          <w:fldChar w:fldCharType="begin"/>
        </w:r>
        <w:r>
          <w:rPr>
            <w:webHidden/>
          </w:rPr>
          <w:instrText xml:space="preserve"> PAGEREF _Toc220058879 \h </w:instrText>
        </w:r>
        <w:r>
          <w:rPr>
            <w:webHidden/>
          </w:rPr>
        </w:r>
        <w:r>
          <w:rPr>
            <w:webHidden/>
          </w:rPr>
          <w:fldChar w:fldCharType="separate"/>
        </w:r>
        <w:r>
          <w:rPr>
            <w:webHidden/>
          </w:rPr>
          <w:t>- 58 -</w:t>
        </w:r>
        <w:r>
          <w:rPr>
            <w:webHidden/>
          </w:rPr>
          <w:fldChar w:fldCharType="end"/>
        </w:r>
      </w:hyperlink>
    </w:p>
    <w:p w14:paraId="4811E948" w14:textId="7C8F4FDA" w:rsidR="00577CA1" w:rsidRDefault="00577CA1">
      <w:pPr>
        <w:pStyle w:val="23"/>
        <w:tabs>
          <w:tab w:val="right" w:leader="dot" w:pos="9061"/>
        </w:tabs>
        <w:rPr>
          <w:rFonts w:asciiTheme="minorHAnsi" w:hAnsiTheme="minorHAnsi"/>
          <w:noProof/>
          <w:szCs w:val="24"/>
          <w:lang w:val="en-US"/>
          <w14:ligatures w14:val="standardContextual"/>
        </w:rPr>
      </w:pPr>
      <w:hyperlink w:anchor="_Toc220058880" w:history="1">
        <w:r w:rsidRPr="00B512E7">
          <w:rPr>
            <w:rStyle w:val="a7"/>
            <w:noProof/>
          </w:rPr>
          <w:t>(1) バージョンアップについての変更内容</w:t>
        </w:r>
        <w:r>
          <w:rPr>
            <w:noProof/>
            <w:webHidden/>
          </w:rPr>
          <w:tab/>
        </w:r>
        <w:r>
          <w:rPr>
            <w:noProof/>
            <w:webHidden/>
          </w:rPr>
          <w:fldChar w:fldCharType="begin"/>
        </w:r>
        <w:r>
          <w:rPr>
            <w:noProof/>
            <w:webHidden/>
          </w:rPr>
          <w:instrText xml:space="preserve"> PAGEREF _Toc220058880 \h </w:instrText>
        </w:r>
        <w:r>
          <w:rPr>
            <w:noProof/>
            <w:webHidden/>
          </w:rPr>
        </w:r>
        <w:r>
          <w:rPr>
            <w:noProof/>
            <w:webHidden/>
          </w:rPr>
          <w:fldChar w:fldCharType="separate"/>
        </w:r>
        <w:r>
          <w:rPr>
            <w:noProof/>
            <w:webHidden/>
          </w:rPr>
          <w:t>- 58 -</w:t>
        </w:r>
        <w:r>
          <w:rPr>
            <w:noProof/>
            <w:webHidden/>
          </w:rPr>
          <w:fldChar w:fldCharType="end"/>
        </w:r>
      </w:hyperlink>
    </w:p>
    <w:p w14:paraId="722F5402" w14:textId="4D96D93F" w:rsidR="00577CA1" w:rsidRDefault="00577CA1">
      <w:pPr>
        <w:pStyle w:val="11"/>
        <w:rPr>
          <w:rFonts w:asciiTheme="minorHAnsi" w:hAnsiTheme="minorHAnsi" w:cstheme="minorBidi"/>
          <w:szCs w:val="24"/>
          <w:lang w:val="en-US"/>
          <w14:ligatures w14:val="standardContextual"/>
        </w:rPr>
      </w:pPr>
      <w:hyperlink w:anchor="_Toc220058881" w:history="1">
        <w:r w:rsidRPr="00B512E7">
          <w:rPr>
            <w:rStyle w:val="a7"/>
            <w:lang w:val="en-US"/>
          </w:rPr>
          <w:t>１０</w:t>
        </w:r>
        <w:r w:rsidRPr="00B512E7">
          <w:rPr>
            <w:rStyle w:val="a7"/>
          </w:rPr>
          <w:t xml:space="preserve"> 拡張子の説明</w:t>
        </w:r>
        <w:r>
          <w:rPr>
            <w:webHidden/>
          </w:rPr>
          <w:tab/>
        </w:r>
        <w:r>
          <w:rPr>
            <w:webHidden/>
          </w:rPr>
          <w:fldChar w:fldCharType="begin"/>
        </w:r>
        <w:r>
          <w:rPr>
            <w:webHidden/>
          </w:rPr>
          <w:instrText xml:space="preserve"> PAGEREF _Toc220058881 \h </w:instrText>
        </w:r>
        <w:r>
          <w:rPr>
            <w:webHidden/>
          </w:rPr>
        </w:r>
        <w:r>
          <w:rPr>
            <w:webHidden/>
          </w:rPr>
          <w:fldChar w:fldCharType="separate"/>
        </w:r>
        <w:r>
          <w:rPr>
            <w:webHidden/>
          </w:rPr>
          <w:t>- 64 -</w:t>
        </w:r>
        <w:r>
          <w:rPr>
            <w:webHidden/>
          </w:rPr>
          <w:fldChar w:fldCharType="end"/>
        </w:r>
      </w:hyperlink>
    </w:p>
    <w:p w14:paraId="1CB6BD4D" w14:textId="71F71356" w:rsidR="00577CA1" w:rsidRDefault="00577CA1">
      <w:pPr>
        <w:pStyle w:val="23"/>
        <w:tabs>
          <w:tab w:val="right" w:leader="dot" w:pos="9061"/>
        </w:tabs>
        <w:rPr>
          <w:rFonts w:asciiTheme="minorHAnsi" w:hAnsiTheme="minorHAnsi"/>
          <w:noProof/>
          <w:szCs w:val="24"/>
          <w:lang w:val="en-US"/>
          <w14:ligatures w14:val="standardContextual"/>
        </w:rPr>
      </w:pPr>
      <w:hyperlink w:anchor="_Toc220058882" w:history="1">
        <w:r w:rsidRPr="00B512E7">
          <w:rPr>
            <w:rStyle w:val="a7"/>
            <w:noProof/>
          </w:rPr>
          <w:t>(1) 拡張子について</w:t>
        </w:r>
        <w:r>
          <w:rPr>
            <w:noProof/>
            <w:webHidden/>
          </w:rPr>
          <w:tab/>
        </w:r>
        <w:r>
          <w:rPr>
            <w:noProof/>
            <w:webHidden/>
          </w:rPr>
          <w:fldChar w:fldCharType="begin"/>
        </w:r>
        <w:r>
          <w:rPr>
            <w:noProof/>
            <w:webHidden/>
          </w:rPr>
          <w:instrText xml:space="preserve"> PAGEREF _Toc220058882 \h </w:instrText>
        </w:r>
        <w:r>
          <w:rPr>
            <w:noProof/>
            <w:webHidden/>
          </w:rPr>
        </w:r>
        <w:r>
          <w:rPr>
            <w:noProof/>
            <w:webHidden/>
          </w:rPr>
          <w:fldChar w:fldCharType="separate"/>
        </w:r>
        <w:r>
          <w:rPr>
            <w:noProof/>
            <w:webHidden/>
          </w:rPr>
          <w:t>- 64 -</w:t>
        </w:r>
        <w:r>
          <w:rPr>
            <w:noProof/>
            <w:webHidden/>
          </w:rPr>
          <w:fldChar w:fldCharType="end"/>
        </w:r>
      </w:hyperlink>
    </w:p>
    <w:p w14:paraId="2988EE18" w14:textId="57D85BA7" w:rsidR="00577CA1" w:rsidRDefault="00577CA1">
      <w:pPr>
        <w:pStyle w:val="23"/>
        <w:tabs>
          <w:tab w:val="right" w:leader="dot" w:pos="9061"/>
        </w:tabs>
        <w:rPr>
          <w:rFonts w:asciiTheme="minorHAnsi" w:hAnsiTheme="minorHAnsi"/>
          <w:noProof/>
          <w:szCs w:val="24"/>
          <w:lang w:val="en-US"/>
          <w14:ligatures w14:val="standardContextual"/>
        </w:rPr>
      </w:pPr>
      <w:hyperlink w:anchor="_Toc220058883" w:history="1">
        <w:r w:rsidRPr="00B512E7">
          <w:rPr>
            <w:rStyle w:val="a7"/>
            <w:noProof/>
          </w:rPr>
          <w:t>(2) Windows10の拡張子の表示方法：</w:t>
        </w:r>
        <w:r>
          <w:rPr>
            <w:noProof/>
            <w:webHidden/>
          </w:rPr>
          <w:tab/>
        </w:r>
        <w:r>
          <w:rPr>
            <w:noProof/>
            <w:webHidden/>
          </w:rPr>
          <w:fldChar w:fldCharType="begin"/>
        </w:r>
        <w:r>
          <w:rPr>
            <w:noProof/>
            <w:webHidden/>
          </w:rPr>
          <w:instrText xml:space="preserve"> PAGEREF _Toc220058883 \h </w:instrText>
        </w:r>
        <w:r>
          <w:rPr>
            <w:noProof/>
            <w:webHidden/>
          </w:rPr>
        </w:r>
        <w:r>
          <w:rPr>
            <w:noProof/>
            <w:webHidden/>
          </w:rPr>
          <w:fldChar w:fldCharType="separate"/>
        </w:r>
        <w:r>
          <w:rPr>
            <w:noProof/>
            <w:webHidden/>
          </w:rPr>
          <w:t>- 64 -</w:t>
        </w:r>
        <w:r>
          <w:rPr>
            <w:noProof/>
            <w:webHidden/>
          </w:rPr>
          <w:fldChar w:fldCharType="end"/>
        </w:r>
      </w:hyperlink>
    </w:p>
    <w:p w14:paraId="0522CE43" w14:textId="3022C08C" w:rsidR="00577CA1" w:rsidRDefault="00577CA1">
      <w:pPr>
        <w:pStyle w:val="23"/>
        <w:tabs>
          <w:tab w:val="right" w:leader="dot" w:pos="9061"/>
        </w:tabs>
        <w:rPr>
          <w:rFonts w:asciiTheme="minorHAnsi" w:hAnsiTheme="minorHAnsi"/>
          <w:noProof/>
          <w:szCs w:val="24"/>
          <w:lang w:val="en-US"/>
          <w14:ligatures w14:val="standardContextual"/>
        </w:rPr>
      </w:pPr>
      <w:hyperlink w:anchor="_Toc220058884" w:history="1">
        <w:r w:rsidRPr="00B512E7">
          <w:rPr>
            <w:rStyle w:val="a7"/>
            <w:noProof/>
          </w:rPr>
          <w:t>(3) Windows11の拡張子の表示方法：</w:t>
        </w:r>
        <w:r>
          <w:rPr>
            <w:noProof/>
            <w:webHidden/>
          </w:rPr>
          <w:tab/>
        </w:r>
        <w:r>
          <w:rPr>
            <w:noProof/>
            <w:webHidden/>
          </w:rPr>
          <w:fldChar w:fldCharType="begin"/>
        </w:r>
        <w:r>
          <w:rPr>
            <w:noProof/>
            <w:webHidden/>
          </w:rPr>
          <w:instrText xml:space="preserve"> PAGEREF _Toc220058884 \h </w:instrText>
        </w:r>
        <w:r>
          <w:rPr>
            <w:noProof/>
            <w:webHidden/>
          </w:rPr>
        </w:r>
        <w:r>
          <w:rPr>
            <w:noProof/>
            <w:webHidden/>
          </w:rPr>
          <w:fldChar w:fldCharType="separate"/>
        </w:r>
        <w:r>
          <w:rPr>
            <w:noProof/>
            <w:webHidden/>
          </w:rPr>
          <w:t>- 64 -</w:t>
        </w:r>
        <w:r>
          <w:rPr>
            <w:noProof/>
            <w:webHidden/>
          </w:rPr>
          <w:fldChar w:fldCharType="end"/>
        </w:r>
      </w:hyperlink>
    </w:p>
    <w:p w14:paraId="7342DDE5" w14:textId="234F9504" w:rsidR="00E672CB" w:rsidRPr="00D03215" w:rsidRDefault="00E672CB" w:rsidP="00AC71EA">
      <w:pPr>
        <w:sectPr w:rsidR="00E672CB" w:rsidRPr="00D03215" w:rsidSect="00456B69">
          <w:footerReference w:type="default" r:id="rId8"/>
          <w:footerReference w:type="first" r:id="rId9"/>
          <w:pgSz w:w="11906" w:h="16838" w:code="9"/>
          <w:pgMar w:top="1418" w:right="1134" w:bottom="1418" w:left="1701" w:header="851" w:footer="567" w:gutter="0"/>
          <w:pgBorders w:display="firstPage" w:offsetFrom="page">
            <w:top w:val="flowersRoses" w:sz="31" w:space="24" w:color="auto"/>
            <w:left w:val="flowersRoses" w:sz="31" w:space="24" w:color="auto"/>
            <w:bottom w:val="flowersRoses" w:sz="31" w:space="24" w:color="auto"/>
            <w:right w:val="flowersRoses" w:sz="31" w:space="24" w:color="auto"/>
          </w:pgBorders>
          <w:pgNumType w:fmt="upperRoman" w:start="0"/>
          <w:cols w:space="425"/>
          <w:docGrid w:type="lines" w:linePitch="360"/>
        </w:sectPr>
      </w:pPr>
      <w:r w:rsidRPr="00D03215">
        <w:fldChar w:fldCharType="end"/>
      </w:r>
      <w:bookmarkEnd w:id="2"/>
    </w:p>
    <w:bookmarkEnd w:id="3"/>
    <w:p w14:paraId="67479C31" w14:textId="77777777" w:rsidR="00EC3C48" w:rsidRPr="00D03215" w:rsidRDefault="00EC3C48" w:rsidP="00AC71EA"/>
    <w:p w14:paraId="413FE356" w14:textId="77777777" w:rsidR="00EC3C48" w:rsidRPr="00D03215" w:rsidRDefault="00EC3C48" w:rsidP="00E34E8B">
      <w:pPr>
        <w:pStyle w:val="1"/>
      </w:pPr>
      <w:bookmarkStart w:id="4" w:name="_Toc47375877"/>
      <w:bookmarkStart w:id="5" w:name="_Toc56535362"/>
      <w:bookmarkStart w:id="6" w:name="_Toc220058813"/>
      <w:r w:rsidRPr="00D03215">
        <w:rPr>
          <w:rFonts w:hint="eastAsia"/>
        </w:rPr>
        <w:t>この説明書の使用方法</w:t>
      </w:r>
      <w:bookmarkEnd w:id="4"/>
      <w:bookmarkEnd w:id="5"/>
      <w:bookmarkEnd w:id="6"/>
    </w:p>
    <w:p w14:paraId="294E7D83" w14:textId="77777777" w:rsidR="00B63392" w:rsidRDefault="00B63392" w:rsidP="00B63392">
      <w:pPr>
        <w:pStyle w:val="2"/>
        <w:numPr>
          <w:ilvl w:val="1"/>
          <w:numId w:val="5"/>
        </w:numPr>
        <w:jc w:val="both"/>
        <w:rPr>
          <w:rFonts w:hAnsiTheme="minorEastAsia"/>
        </w:rPr>
      </w:pPr>
      <w:bookmarkStart w:id="7" w:name="_Toc219809228"/>
      <w:bookmarkStart w:id="8" w:name="_Toc219907435"/>
      <w:bookmarkStart w:id="9" w:name="_Toc220058814"/>
      <w:bookmarkStart w:id="10" w:name="プログラムの使用にあたってのご注意"/>
      <w:bookmarkStart w:id="11" w:name="_Toc56535368"/>
      <w:bookmarkStart w:id="12" w:name="_Toc219722290"/>
      <w:bookmarkStart w:id="13" w:name="_Toc219745611"/>
      <w:r w:rsidRPr="00292AE8">
        <w:rPr>
          <w:rFonts w:hAnsiTheme="minorEastAsia" w:hint="eastAsia"/>
        </w:rPr>
        <w:t>ペーパーレスで使用すると図や説明文の参照が簡単になります。</w:t>
      </w:r>
      <w:bookmarkEnd w:id="7"/>
      <w:bookmarkEnd w:id="8"/>
      <w:bookmarkEnd w:id="9"/>
    </w:p>
    <w:p w14:paraId="4331CC4D" w14:textId="77D0F0FC" w:rsidR="00B63392" w:rsidRPr="00DB080D" w:rsidRDefault="00B63392" w:rsidP="00B63392">
      <w:pPr>
        <w:ind w:leftChars="337" w:left="708"/>
      </w:pPr>
      <w:r w:rsidRPr="00F22778">
        <w:rPr>
          <w:rFonts w:hint="eastAsia"/>
        </w:rPr>
        <w:t>この説明書では</w:t>
      </w:r>
      <w:r w:rsidRPr="001955C6">
        <w:rPr>
          <w:rFonts w:hint="eastAsia"/>
          <w:u w:val="wave"/>
        </w:rPr>
        <w:t>ファイル種別を</w:t>
      </w:r>
      <w:r>
        <w:rPr>
          <w:rFonts w:hint="eastAsia"/>
          <w:u w:val="wave"/>
        </w:rPr>
        <w:t>分かり易く</w:t>
      </w:r>
      <w:r w:rsidRPr="001955C6">
        <w:rPr>
          <w:rFonts w:hint="eastAsia"/>
          <w:u w:val="wave"/>
        </w:rPr>
        <w:t>するため</w:t>
      </w:r>
      <w:r w:rsidRPr="00F22778">
        <w:rPr>
          <w:rFonts w:hint="eastAsia"/>
        </w:rPr>
        <w:t>に「</w:t>
      </w:r>
      <w:r w:rsidRPr="00577CA1">
        <w:rPr>
          <w:color w:val="0070C0"/>
        </w:rPr>
        <w:fldChar w:fldCharType="begin"/>
      </w:r>
      <w:r w:rsidRPr="00577CA1">
        <w:rPr>
          <w:color w:val="0070C0"/>
        </w:rPr>
        <w:instrText xml:space="preserve"> </w:instrText>
      </w:r>
      <w:r w:rsidRPr="00577CA1">
        <w:rPr>
          <w:rFonts w:hint="eastAsia"/>
          <w:color w:val="0070C0"/>
        </w:rPr>
        <w:instrText>REF 拡張子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拡張子</w:t>
      </w:r>
      <w:r w:rsidRPr="00577CA1">
        <w:rPr>
          <w:color w:val="0070C0"/>
        </w:rPr>
        <w:fldChar w:fldCharType="end"/>
      </w:r>
      <w:r w:rsidRPr="00F22778">
        <w:rPr>
          <w:rFonts w:hint="eastAsia"/>
        </w:rPr>
        <w:t>」を付けて説明して</w:t>
      </w:r>
      <w:r>
        <w:rPr>
          <w:rFonts w:hint="eastAsia"/>
        </w:rPr>
        <w:t>おりご利用者にも設定を推奨し</w:t>
      </w:r>
      <w:r w:rsidRPr="00F22778">
        <w:rPr>
          <w:rFonts w:hint="eastAsia"/>
        </w:rPr>
        <w:t>ます。</w:t>
      </w:r>
      <w:r w:rsidRPr="00DB080D">
        <w:rPr>
          <w:rFonts w:hint="eastAsia"/>
        </w:rPr>
        <w:t>Wordで使用する</w:t>
      </w:r>
      <w:r w:rsidR="00DD07EC">
        <w:rPr>
          <w:rFonts w:hint="eastAsia"/>
        </w:rPr>
        <w:t>「</w:t>
      </w:r>
      <w:r>
        <w:rPr>
          <w:rFonts w:hint="eastAsia"/>
        </w:rPr>
        <w:t>XL_4Rグラウンドゴルフ集計プログラム説明書V1401.docx」</w:t>
      </w:r>
      <w:r w:rsidRPr="00DB080D">
        <w:rPr>
          <w:rFonts w:hint="eastAsia"/>
        </w:rPr>
        <w:t>はファイルサイズが大きいため作者のホープページでダウンロードして使用できるようにしていましたが都合で2025年9月末にホープページを廃止しました。以下で説明しているようにPdf版は不都合な点があるためWord</w:t>
      </w:r>
      <w:r>
        <w:rPr>
          <w:rFonts w:hint="eastAsia"/>
        </w:rPr>
        <w:t>版</w:t>
      </w:r>
      <w:r w:rsidRPr="00DB080D">
        <w:rPr>
          <w:rFonts w:hint="eastAsia"/>
        </w:rPr>
        <w:t>でのご使用をお勧めします。</w:t>
      </w:r>
    </w:p>
    <w:p w14:paraId="68778B46" w14:textId="77777777" w:rsidR="00B63392" w:rsidRDefault="00B63392" w:rsidP="00B63392">
      <w:pPr>
        <w:ind w:leftChars="337" w:left="708"/>
      </w:pPr>
      <w:r>
        <w:rPr>
          <w:rFonts w:hint="eastAsia"/>
        </w:rPr>
        <w:t>説明書の「目次」や各章にある</w:t>
      </w:r>
      <w:r>
        <w:t xml:space="preserve"> 青い文字（「 」で囲まれた部分） をクリックすると、対応する図・表・説明へ移動できます。</w:t>
      </w:r>
    </w:p>
    <w:p w14:paraId="4D26EC72" w14:textId="77777777" w:rsidR="00B63392" w:rsidRDefault="00B63392" w:rsidP="00B63392">
      <w:pPr>
        <w:ind w:leftChars="337" w:left="708"/>
      </w:pPr>
      <w:r>
        <w:rPr>
          <w:rFonts w:hint="eastAsia"/>
        </w:rPr>
        <w:t>例えば、最初にある青い文字「拡張子」をクリックすると、最後のページにある「拡張子について」にジャンプして参照できます。</w:t>
      </w:r>
    </w:p>
    <w:p w14:paraId="6949C075" w14:textId="77777777" w:rsidR="00B63392" w:rsidRDefault="00B63392" w:rsidP="00B63392">
      <w:pPr>
        <w:ind w:leftChars="337" w:left="708"/>
      </w:pPr>
      <w:r>
        <w:t>Wordでこの説明書を開いている場合は、青い文字の上にカーソルを置くと</w:t>
      </w:r>
      <w:r>
        <w:rPr>
          <w:rFonts w:hint="eastAsia"/>
        </w:rPr>
        <w:t>「</w:t>
      </w:r>
      <w:r>
        <w:t>Ctrlキーを押しながらクリックしてリンク先を表示」</w:t>
      </w:r>
      <w:r>
        <w:rPr>
          <w:rFonts w:hint="eastAsia"/>
        </w:rPr>
        <w:t>と表示されます。案内どおりに操作すると、参照先へ移動できます。離れた場所を参照したいときに便利です。</w:t>
      </w:r>
    </w:p>
    <w:p w14:paraId="4D6929AF" w14:textId="726E077E" w:rsidR="00B63392" w:rsidRPr="00DB080D" w:rsidRDefault="00B63392" w:rsidP="00B63392">
      <w:pPr>
        <w:ind w:leftChars="337" w:left="708"/>
      </w:pPr>
      <w:r>
        <w:rPr>
          <w:rFonts w:hint="eastAsia"/>
        </w:rPr>
        <w:t>以下には</w:t>
      </w:r>
      <w:r w:rsidRPr="002F6EAF">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_Ref218954284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(2)</w:t>
      </w:r>
      <w:r w:rsidRPr="00577CA1">
        <w:rPr>
          <w:color w:val="0070C0"/>
        </w:rPr>
        <w:fldChar w:fldCharType="end"/>
      </w:r>
      <w:r w:rsidRPr="00577CA1">
        <w:rPr>
          <w:color w:val="0070C0"/>
          <w:u w:val="single"/>
        </w:rPr>
        <w:fldChar w:fldCharType="begin"/>
      </w:r>
      <w:r w:rsidRPr="00577CA1">
        <w:rPr>
          <w:color w:val="0070C0"/>
          <w:u w:val="single"/>
        </w:rPr>
        <w:instrText xml:space="preserve"> REF _Ref218954331 \h  \* MERGEFORMAT </w:instrText>
      </w:r>
      <w:r w:rsidRPr="00577CA1">
        <w:rPr>
          <w:color w:val="0070C0"/>
          <w:u w:val="single"/>
        </w:rPr>
      </w:r>
      <w:r w:rsidRPr="00577CA1">
        <w:rPr>
          <w:color w:val="0070C0"/>
          <w:u w:val="single"/>
        </w:rPr>
        <w:fldChar w:fldCharType="separate"/>
      </w:r>
      <w:r w:rsidR="00577CA1" w:rsidRPr="00577CA1">
        <w:rPr>
          <w:rFonts w:hint="eastAsia"/>
          <w:color w:val="0070C0"/>
        </w:rPr>
        <w:t>Wordの「戻る」、「進む」ボタンを表示する方法：</w:t>
      </w:r>
      <w:r w:rsidRPr="00577CA1">
        <w:rPr>
          <w:color w:val="0070C0"/>
          <w:u w:val="single"/>
        </w:rPr>
        <w:fldChar w:fldCharType="end"/>
      </w:r>
      <w:r w:rsidRPr="00DB080D">
        <w:rPr>
          <w:rFonts w:hint="eastAsia"/>
        </w:rPr>
        <w:t>」</w:t>
      </w:r>
      <w:r>
        <w:rPr>
          <w:rFonts w:hint="eastAsia"/>
        </w:rPr>
        <w:t>もあります。</w:t>
      </w:r>
    </w:p>
    <w:p w14:paraId="56710EF7" w14:textId="418EFCA7" w:rsidR="00B63392" w:rsidRPr="00DB080D" w:rsidRDefault="00B63392" w:rsidP="00B63392">
      <w:pPr>
        <w:ind w:leftChars="337" w:left="708"/>
      </w:pPr>
      <w:r w:rsidRPr="00DB080D">
        <w:rPr>
          <w:rFonts w:hint="eastAsia"/>
        </w:rPr>
        <w:t>Pdf版の説明書</w:t>
      </w:r>
      <w:r w:rsidR="00DD07EC">
        <w:rPr>
          <w:rFonts w:hint="eastAsia"/>
        </w:rPr>
        <w:t>「</w:t>
      </w:r>
      <w:r>
        <w:rPr>
          <w:rFonts w:hint="eastAsia"/>
        </w:rPr>
        <w:t>XL_4Rグラウンドゴルフ集計プログラム説明書V1401</w:t>
      </w:r>
      <w:r>
        <w:rPr>
          <w:szCs w:val="21"/>
        </w:rPr>
        <w:t>.</w:t>
      </w:r>
      <w:r>
        <w:rPr>
          <w:rFonts w:hint="eastAsia"/>
          <w:szCs w:val="21"/>
        </w:rPr>
        <w:t>pdf</w:t>
      </w:r>
      <w:r w:rsidRPr="00DB080D">
        <w:rPr>
          <w:rFonts w:hint="eastAsia"/>
        </w:rPr>
        <w:t>」で「</w:t>
      </w:r>
      <w:r w:rsidRPr="00DB080D">
        <w:t>Acrobat Reader</w:t>
      </w:r>
      <w:r w:rsidRPr="00DB080D">
        <w:rPr>
          <w:rFonts w:hint="eastAsia"/>
        </w:rPr>
        <w:t>」使用の場合は「手」のマークを表示するのでそのままクリックするとリンク先の「図」にジャンプし、ショートカットキーの「Alt ＋ ←」キーで戻り、進む場合は「Alt ＋ →」キーを使用して内容を理解し易くなります。検索は「Ctrl ＋ F」キーで開きます。</w:t>
      </w:r>
    </w:p>
    <w:p w14:paraId="4A580541" w14:textId="6AF5F029" w:rsidR="00B63392" w:rsidRPr="00DB080D" w:rsidRDefault="00B63392" w:rsidP="00B63392">
      <w:pPr>
        <w:ind w:leftChars="337" w:left="708"/>
      </w:pPr>
      <w:r w:rsidRPr="00DB080D">
        <w:rPr>
          <w:rFonts w:hint="eastAsia"/>
        </w:rPr>
        <w:t>Word版の本説明書は正確に動作しますが、Pdf版を使用する「</w:t>
      </w:r>
      <w:r w:rsidRPr="00DB080D">
        <w:t>Acrobat Reader</w:t>
      </w:r>
      <w:r w:rsidRPr="00DB080D">
        <w:rPr>
          <w:rFonts w:hint="eastAsia"/>
        </w:rPr>
        <w:t>」の場合は、位置を少し外れるので非常に使いにくい点があります。特に「図」の場合で</w:t>
      </w:r>
      <w:r>
        <w:rPr>
          <w:rFonts w:hint="eastAsia"/>
        </w:rPr>
        <w:t>参照元と参照先が同一ページの場合</w:t>
      </w:r>
      <w:r w:rsidRPr="00DB080D">
        <w:rPr>
          <w:rFonts w:hint="eastAsia"/>
        </w:rPr>
        <w:t>「戻る」</w:t>
      </w:r>
      <w:r>
        <w:rPr>
          <w:rFonts w:hint="eastAsia"/>
        </w:rPr>
        <w:t>で</w:t>
      </w:r>
      <w:r w:rsidRPr="00DB080D">
        <w:rPr>
          <w:rFonts w:hint="eastAsia"/>
        </w:rPr>
        <w:t>正確に元の位置に戻</w:t>
      </w:r>
      <w:r>
        <w:rPr>
          <w:rFonts w:hint="eastAsia"/>
        </w:rPr>
        <w:t>れ</w:t>
      </w:r>
      <w:r w:rsidRPr="00DB080D">
        <w:rPr>
          <w:rFonts w:hint="eastAsia"/>
        </w:rPr>
        <w:t>ないような気がします。</w:t>
      </w:r>
      <w:bookmarkStart w:id="14" w:name="_Hlk53945290"/>
      <w:r>
        <w:rPr>
          <w:rFonts w:hint="eastAsia"/>
        </w:rPr>
        <w:t>（</w:t>
      </w:r>
      <w:r w:rsidRPr="00DB080D">
        <w:t>Acrobat Reader</w:t>
      </w:r>
      <w:r w:rsidRPr="00DB080D">
        <w:rPr>
          <w:rFonts w:hint="eastAsia"/>
        </w:rPr>
        <w:t xml:space="preserve"> Proは分かりません）本説明書はWordで作成し</w:t>
      </w:r>
      <w:r>
        <w:rPr>
          <w:rFonts w:hint="eastAsia"/>
        </w:rPr>
        <w:t>たものを</w:t>
      </w:r>
      <w:r w:rsidRPr="00DB080D">
        <w:rPr>
          <w:rFonts w:hint="eastAsia"/>
        </w:rPr>
        <w:t>Pdfに変換して作っていますが「相互参照」の「青色」の色が抜けて、総合参照が分かりにくい点があります。Wordで</w:t>
      </w:r>
      <w:r>
        <w:rPr>
          <w:rFonts w:hint="eastAsia"/>
        </w:rPr>
        <w:t>Ctrl + A により文章全体を選択して</w:t>
      </w:r>
      <w:r w:rsidRPr="00DB080D">
        <w:rPr>
          <w:rFonts w:hint="eastAsia"/>
        </w:rPr>
        <w:t>Alt+</w:t>
      </w:r>
      <w:r w:rsidRPr="00DB080D">
        <w:rPr>
          <w:rFonts w:cs="Arial" w:hint="eastAsia"/>
          <w:color w:val="545454"/>
        </w:rPr>
        <w:t>F9により</w:t>
      </w:r>
      <w:r w:rsidRPr="00DB080D">
        <w:rPr>
          <w:rFonts w:cs="Arial"/>
          <w:color w:val="545454"/>
        </w:rPr>
        <w:t>フィールドを更新する</w:t>
      </w:r>
      <w:r w:rsidRPr="00DB080D">
        <w:rPr>
          <w:rFonts w:cs="Arial" w:hint="eastAsia"/>
          <w:color w:val="545454"/>
        </w:rPr>
        <w:t>場合も</w:t>
      </w:r>
      <w:r>
        <w:rPr>
          <w:rFonts w:cs="Arial" w:hint="eastAsia"/>
          <w:color w:val="545454"/>
        </w:rPr>
        <w:t>参照もとの青</w:t>
      </w:r>
      <w:r w:rsidRPr="00DB080D">
        <w:rPr>
          <w:rFonts w:cs="Arial" w:hint="eastAsia"/>
          <w:color w:val="545454"/>
        </w:rPr>
        <w:t>色が抜ける昔から</w:t>
      </w:r>
      <w:r w:rsidRPr="00DB080D">
        <w:rPr>
          <w:rFonts w:hint="eastAsia"/>
        </w:rPr>
        <w:t>のWordのバグがあり</w:t>
      </w:r>
      <w:bookmarkEnd w:id="14"/>
      <w:r>
        <w:rPr>
          <w:rFonts w:hint="eastAsia"/>
        </w:rPr>
        <w:t>ます。このため</w:t>
      </w:r>
      <w:r w:rsidRPr="004177F6">
        <w:rPr>
          <w:rFonts w:hint="eastAsia"/>
        </w:rPr>
        <w:t>「検索」</w:t>
      </w:r>
      <w:r w:rsidR="002C4385">
        <w:rPr>
          <w:rFonts w:hint="eastAsia"/>
        </w:rPr>
        <w:t>で</w:t>
      </w:r>
      <w:r w:rsidRPr="004177F6">
        <w:rPr>
          <w:rFonts w:hint="eastAsia"/>
        </w:rPr>
        <w:t>「</w:t>
      </w:r>
      <w:r w:rsidR="002C4385">
        <w:rPr>
          <w:rFonts w:hint="eastAsia"/>
        </w:rPr>
        <w:t>参照元</w:t>
      </w:r>
      <w:r w:rsidRPr="004177F6">
        <w:t>」</w:t>
      </w:r>
      <w:r w:rsidR="002C4385">
        <w:rPr>
          <w:rFonts w:hint="eastAsia"/>
        </w:rPr>
        <w:t>をすべて探し</w:t>
      </w:r>
      <w:r>
        <w:rPr>
          <w:rFonts w:hint="eastAsia"/>
        </w:rPr>
        <w:t>「青色」</w:t>
      </w:r>
      <w:r w:rsidR="002C4385">
        <w:rPr>
          <w:rFonts w:hint="eastAsia"/>
        </w:rPr>
        <w:t>になるように</w:t>
      </w:r>
      <w:r>
        <w:rPr>
          <w:rFonts w:hint="eastAsia"/>
        </w:rPr>
        <w:t>直さなければなりません。</w:t>
      </w:r>
    </w:p>
    <w:p w14:paraId="2DCE5B31" w14:textId="2161CC35" w:rsidR="00B63392" w:rsidRPr="00DB080D" w:rsidRDefault="00B63392" w:rsidP="00B63392">
      <w:pPr>
        <w:ind w:leftChars="337" w:left="708"/>
      </w:pPr>
      <w:r w:rsidRPr="00DB080D">
        <w:rPr>
          <w:rFonts w:hint="eastAsia"/>
        </w:rPr>
        <w:t>Edgeで</w:t>
      </w:r>
      <w:r w:rsidR="00DD07EC">
        <w:rPr>
          <w:rFonts w:hint="eastAsia"/>
        </w:rPr>
        <w:t>「</w:t>
      </w:r>
      <w:r>
        <w:rPr>
          <w:rFonts w:hint="eastAsia"/>
        </w:rPr>
        <w:t>XL_4Rグラウンドゴルフ集計プログラム説明書V1401.docx」</w:t>
      </w:r>
      <w:r w:rsidRPr="00DB080D">
        <w:rPr>
          <w:rFonts w:hint="eastAsia"/>
        </w:rPr>
        <w:t>を開くと読むことは可能ですが、上記のショートカットキー「Alt + ←」または「Alt + →」などが使えません。</w:t>
      </w:r>
    </w:p>
    <w:p w14:paraId="608D32B4" w14:textId="6D2AA5A7" w:rsidR="00B63392" w:rsidRPr="00DB080D" w:rsidRDefault="00B63392" w:rsidP="00B63392">
      <w:pPr>
        <w:ind w:leftChars="337" w:left="708" w:firstLine="1"/>
      </w:pPr>
      <w:r w:rsidRPr="00DB080D">
        <w:rPr>
          <w:rFonts w:hint="eastAsia"/>
        </w:rPr>
        <w:t>本説明書をペーパーレスで使用する場合、「</w:t>
      </w:r>
      <w:r w:rsidRPr="00B63392">
        <w:t>XL_4R_GG_同好会_2015 03 29.xlsx</w:t>
      </w:r>
      <w:r w:rsidRPr="00DB080D">
        <w:rPr>
          <w:rFonts w:hint="eastAsia"/>
        </w:rPr>
        <w:t>」と、この</w:t>
      </w:r>
      <w:r w:rsidR="00DD07EC">
        <w:rPr>
          <w:rFonts w:hint="eastAsia"/>
        </w:rPr>
        <w:t>「</w:t>
      </w:r>
      <w:r>
        <w:rPr>
          <w:rFonts w:hint="eastAsia"/>
        </w:rPr>
        <w:t>XL_4Rグラウンドゴルフ集計プログラム説明書V1401.docx」</w:t>
      </w:r>
      <w:r w:rsidRPr="00DB080D">
        <w:rPr>
          <w:rFonts w:hint="eastAsia"/>
        </w:rPr>
        <w:t>を同時に開き「</w:t>
      </w:r>
      <w:r w:rsidRPr="00577CA1">
        <w:rPr>
          <w:color w:val="0070C0"/>
        </w:rPr>
        <w:fldChar w:fldCharType="begin"/>
      </w:r>
      <w:r w:rsidRPr="00577CA1">
        <w:rPr>
          <w:color w:val="0070C0"/>
        </w:rPr>
        <w:instrText xml:space="preserve"> </w:instrText>
      </w:r>
      <w:r w:rsidRPr="00577CA1">
        <w:rPr>
          <w:rFonts w:hint="eastAsia"/>
          <w:color w:val="0070C0"/>
        </w:rPr>
        <w:instrText>REF _Ref431385002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1</w:t>
      </w:r>
      <w:r w:rsidR="00577CA1" w:rsidRPr="00577CA1">
        <w:rPr>
          <w:rFonts w:hint="eastAsia"/>
          <w:noProof/>
          <w:color w:val="0070C0"/>
        </w:rPr>
        <w:t xml:space="preserve">　タスクバーを使用</w:t>
      </w:r>
      <w:r w:rsidRPr="00577CA1">
        <w:rPr>
          <w:color w:val="0070C0"/>
        </w:rPr>
        <w:fldChar w:fldCharType="end"/>
      </w:r>
      <w:r w:rsidRPr="00DB080D">
        <w:rPr>
          <w:rFonts w:hint="eastAsia"/>
        </w:rPr>
        <w:t>」の図のように「Excel」と「A</w:t>
      </w:r>
      <w:r w:rsidRPr="00DB080D">
        <w:t>dobe Reader</w:t>
      </w:r>
      <w:r w:rsidRPr="00DB080D">
        <w:rPr>
          <w:rFonts w:hint="eastAsia"/>
        </w:rPr>
        <w:t>」をタスクバーで切り替えながら</w:t>
      </w:r>
      <w:r>
        <w:rPr>
          <w:rFonts w:hint="eastAsia"/>
        </w:rPr>
        <w:t>マルチタスクによる操作で</w:t>
      </w:r>
      <w:r w:rsidRPr="00DB080D">
        <w:rPr>
          <w:rFonts w:hint="eastAsia"/>
        </w:rPr>
        <w:t>「</w:t>
      </w:r>
      <w:r w:rsidRPr="00B63392">
        <w:t>XL_4R_GG_同好会_2015 03 29.xlsx</w:t>
      </w:r>
      <w:r w:rsidRPr="00DB080D">
        <w:rPr>
          <w:rFonts w:hint="eastAsia"/>
        </w:rPr>
        <w:t>」を実践して本説明書を読むと理解し易くなります。</w:t>
      </w:r>
    </w:p>
    <w:p w14:paraId="23DEFD4E" w14:textId="77777777" w:rsidR="00B63392" w:rsidRPr="00DB080D" w:rsidRDefault="00B63392" w:rsidP="00B63392">
      <w:pPr>
        <w:ind w:leftChars="337" w:left="708"/>
      </w:pPr>
      <w:r w:rsidRPr="00DB080D">
        <w:rPr>
          <w:noProof/>
        </w:rPr>
        <w:lastRenderedPageBreak/>
        <mc:AlternateContent>
          <mc:Choice Requires="wpg">
            <w:drawing>
              <wp:inline distT="0" distB="0" distL="0" distR="0" wp14:anchorId="73573947" wp14:editId="743D5BFD">
                <wp:extent cx="5086985" cy="641350"/>
                <wp:effectExtent l="0" t="0" r="0" b="6350"/>
                <wp:docPr id="2050744790" name="グループ化 174"/>
                <wp:cNvGraphicFramePr/>
                <a:graphic xmlns:a="http://schemas.openxmlformats.org/drawingml/2006/main">
                  <a:graphicData uri="http://schemas.microsoft.com/office/word/2010/wordprocessingGroup">
                    <wpg:wgp>
                      <wpg:cNvGrpSpPr/>
                      <wpg:grpSpPr>
                        <a:xfrm>
                          <a:off x="0" y="0"/>
                          <a:ext cx="5086985" cy="641350"/>
                          <a:chOff x="0" y="0"/>
                          <a:chExt cx="5086985" cy="641350"/>
                        </a:xfrm>
                      </wpg:grpSpPr>
                      <wps:wsp>
                        <wps:cNvPr id="1758249621" name="テキスト ボックス 22"/>
                        <wps:cNvSpPr txBox="1"/>
                        <wps:spPr>
                          <a:xfrm>
                            <a:off x="0" y="412750"/>
                            <a:ext cx="5086985" cy="228600"/>
                          </a:xfrm>
                          <a:prstGeom prst="rect">
                            <a:avLst/>
                          </a:prstGeom>
                          <a:solidFill>
                            <a:prstClr val="white"/>
                          </a:solidFill>
                          <a:ln>
                            <a:noFill/>
                          </a:ln>
                          <a:effectLst/>
                        </wps:spPr>
                        <wps:txbx>
                          <w:txbxContent>
                            <w:p w14:paraId="1B15B8EA" w14:textId="77777777" w:rsidR="00B63392" w:rsidRPr="00D03215" w:rsidRDefault="00B63392" w:rsidP="00B63392">
                              <w:pPr>
                                <w:pStyle w:val="ab"/>
                                <w:rPr>
                                  <w:color w:val="0000FF"/>
                                  <w:sz w:val="28"/>
                                  <w:szCs w:val="28"/>
                                </w:rPr>
                              </w:pPr>
                              <w:bookmarkStart w:id="15" w:name="_Ref43138500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Pr>
                                  <w:noProof/>
                                </w:rPr>
                                <w:t>1</w:t>
                              </w:r>
                              <w:r w:rsidRPr="00D03215">
                                <w:fldChar w:fldCharType="end"/>
                              </w:r>
                              <w:r w:rsidRPr="00D03215">
                                <w:rPr>
                                  <w:rFonts w:hint="eastAsia"/>
                                </w:rPr>
                                <w:t xml:space="preserve">　タスクバーを使用</w:t>
                              </w:r>
                              <w:bookmarkEnd w:id="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01574573" name="図 173"/>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086985" cy="431800"/>
                          </a:xfrm>
                          <a:prstGeom prst="rect">
                            <a:avLst/>
                          </a:prstGeom>
                        </pic:spPr>
                      </pic:pic>
                    </wpg:wgp>
                  </a:graphicData>
                </a:graphic>
              </wp:inline>
            </w:drawing>
          </mc:Choice>
          <mc:Fallback>
            <w:pict>
              <v:group w14:anchorId="73573947" id="グループ化 174" o:spid="_x0000_s1027" style="width:400.55pt;height:50.5pt;mso-position-horizontal-relative:char;mso-position-vertical-relative:line" coordsize="50869,6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">
                <v:shape id="テキスト ボックス 22" o:spid="_x0000_s1028" type="#_x0000_t202" style="position:absolute;top:4127;width:5086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" stroked="f">
                  <v:textbox style="mso-fit-shape-to-text:t" inset="0,0,0,0">
                    <w:txbxContent>
                      <w:p w14:paraId="1B15B8EA" w14:textId="77777777" w:rsidR="00B63392" w:rsidRPr="00D03215" w:rsidRDefault="00B63392" w:rsidP="00B63392">
                        <w:pPr>
                          <w:pStyle w:val="ab"/>
                          <w:rPr>
                            <w:color w:val="0000FF"/>
                            <w:sz w:val="28"/>
                            <w:szCs w:val="28"/>
                          </w:rPr>
                        </w:pPr>
                        <w:bookmarkStart w:id="16" w:name="_Ref43138500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Pr>
                            <w:noProof/>
                          </w:rPr>
                          <w:t>1</w:t>
                        </w:r>
                        <w:r w:rsidRPr="00D03215">
                          <w:fldChar w:fldCharType="end"/>
                        </w:r>
                        <w:r w:rsidRPr="00D03215">
                          <w:rPr>
                            <w:rFonts w:hint="eastAsia"/>
                          </w:rPr>
                          <w:t xml:space="preserve">　タスクバーを使用</w:t>
                        </w:r>
                        <w:bookmarkEnd w:id="16"/>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73" o:spid="_x0000_s1029" type="#_x0000_t75" style="position:absolute;width:50869;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">
                  <v:imagedata r:id="rId11" o:title=""/>
                </v:shape>
                <w10:anchorlock/>
              </v:group>
            </w:pict>
          </mc:Fallback>
        </mc:AlternateContent>
      </w:r>
    </w:p>
    <w:p w14:paraId="3CA871FA" w14:textId="77777777" w:rsidR="00B63392" w:rsidRPr="000A6191" w:rsidRDefault="00B63392" w:rsidP="00B63392">
      <w:pPr>
        <w:pStyle w:val="2"/>
      </w:pPr>
      <w:bookmarkStart w:id="16" w:name="_Toc56535364"/>
      <w:bookmarkStart w:id="17" w:name="_Ref218954284"/>
      <w:bookmarkStart w:id="18" w:name="_Ref218954331"/>
      <w:bookmarkStart w:id="19" w:name="_Toc219722287"/>
      <w:bookmarkStart w:id="20" w:name="_Toc219745608"/>
      <w:bookmarkStart w:id="21" w:name="_Toc219809230"/>
      <w:bookmarkStart w:id="22" w:name="_Toc219907437"/>
      <w:bookmarkStart w:id="23" w:name="_Toc220058815"/>
      <w:r w:rsidRPr="000A6191">
        <w:rPr>
          <w:rFonts w:hint="eastAsia"/>
        </w:rPr>
        <w:t>Wordの「戻る」、「進む」ボタンを表示する方法：</w:t>
      </w:r>
      <w:bookmarkEnd w:id="16"/>
      <w:bookmarkEnd w:id="17"/>
      <w:bookmarkEnd w:id="18"/>
      <w:bookmarkEnd w:id="19"/>
      <w:bookmarkEnd w:id="20"/>
      <w:bookmarkEnd w:id="21"/>
      <w:bookmarkEnd w:id="22"/>
      <w:bookmarkEnd w:id="23"/>
    </w:p>
    <w:p w14:paraId="25295917" w14:textId="2472DE25" w:rsidR="00B63392" w:rsidRPr="00DB080D" w:rsidRDefault="00B63392" w:rsidP="00B63392">
      <w:pPr>
        <w:ind w:leftChars="337" w:left="708" w:firstLine="1"/>
      </w:pPr>
      <w:r w:rsidRPr="00DB080D">
        <w:rPr>
          <w:rFonts w:hint="eastAsia"/>
        </w:rPr>
        <w:t>Word2021の場合「</w:t>
      </w:r>
      <w:r w:rsidRPr="00577CA1">
        <w:rPr>
          <w:color w:val="0070C0"/>
        </w:rPr>
        <w:fldChar w:fldCharType="begin"/>
      </w:r>
      <w:r w:rsidRPr="00577CA1">
        <w:rPr>
          <w:color w:val="0070C0"/>
        </w:rPr>
        <w:instrText xml:space="preserve"> </w:instrText>
      </w:r>
      <w:r w:rsidRPr="00577CA1">
        <w:rPr>
          <w:rFonts w:hint="eastAsia"/>
          <w:color w:val="0070C0"/>
        </w:rPr>
        <w:instrText>REF _Ref433381941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2</w:t>
      </w:r>
      <w:r w:rsidR="00577CA1" w:rsidRPr="00577CA1">
        <w:rPr>
          <w:rFonts w:hint="eastAsia"/>
          <w:noProof/>
          <w:color w:val="0070C0"/>
        </w:rPr>
        <w:t xml:space="preserve">　Wordの「戻る」、「進む」ボタンの表示</w:t>
      </w:r>
      <w:r w:rsidRPr="00577CA1">
        <w:rPr>
          <w:color w:val="0070C0"/>
        </w:rPr>
        <w:fldChar w:fldCharType="end"/>
      </w:r>
      <w:r w:rsidRPr="00DB080D">
        <w:rPr>
          <w:rFonts w:hint="eastAsia"/>
        </w:rPr>
        <w:t>」図の、赤枠で囲っているようにクイックアクセスツールバーの中に「戻る」、「進む」ボタンを作るにはクイックアクセスツールバーの右端にあるドロップダウンをクリックして＜その他のコマンド(M)＞－ Wordの「オプション」ダイアログボックスを開き「クイックアクセスツールバーをカスタマイズします」の下にある「コマンドの選択(C)」リストボタンで＜すべてのコマンド＞－「戻る」ボタンをクリック－＜追加(A)＞を押します。同様に「進む」ボタンをクリック－＜追加(A)＞－＜OK＞を押します。（たくさん記号があるので根気よく「戻る」と「進む」を探す必要があります）</w:t>
      </w:r>
    </w:p>
    <w:p w14:paraId="3E4B95F5" w14:textId="77777777" w:rsidR="00B63392" w:rsidRDefault="00B63392" w:rsidP="00B63392">
      <w:pPr>
        <w:ind w:leftChars="337" w:left="708" w:firstLine="1"/>
        <w:jc w:val="center"/>
      </w:pPr>
      <w:r w:rsidRPr="00DB080D">
        <w:rPr>
          <w:noProof/>
        </w:rPr>
        <mc:AlternateContent>
          <mc:Choice Requires="wpg">
            <w:drawing>
              <wp:inline distT="0" distB="0" distL="0" distR="0" wp14:anchorId="70FEFB35" wp14:editId="6EBFDF13">
                <wp:extent cx="3296285" cy="1123950"/>
                <wp:effectExtent l="0" t="0" r="0" b="0"/>
                <wp:docPr id="1432389850" name="グループ化 170"/>
                <wp:cNvGraphicFramePr/>
                <a:graphic xmlns:a="http://schemas.openxmlformats.org/drawingml/2006/main">
                  <a:graphicData uri="http://schemas.microsoft.com/office/word/2010/wordprocessingGroup">
                    <wpg:wgp>
                      <wpg:cNvGrpSpPr/>
                      <wpg:grpSpPr>
                        <a:xfrm>
                          <a:off x="0" y="0"/>
                          <a:ext cx="3296285" cy="1123950"/>
                          <a:chOff x="0" y="0"/>
                          <a:chExt cx="3296285" cy="1123950"/>
                        </a:xfrm>
                      </wpg:grpSpPr>
                      <wps:wsp>
                        <wps:cNvPr id="1830770056" name="テキスト ボックス 192"/>
                        <wps:cNvSpPr txBox="1"/>
                        <wps:spPr>
                          <a:xfrm>
                            <a:off x="19050" y="895350"/>
                            <a:ext cx="3238500" cy="228600"/>
                          </a:xfrm>
                          <a:prstGeom prst="rect">
                            <a:avLst/>
                          </a:prstGeom>
                          <a:solidFill>
                            <a:prstClr val="white"/>
                          </a:solidFill>
                          <a:ln>
                            <a:noFill/>
                          </a:ln>
                          <a:effectLst/>
                        </wps:spPr>
                        <wps:txbx>
                          <w:txbxContent>
                            <w:p w14:paraId="2B63A8C6" w14:textId="77777777" w:rsidR="00B63392" w:rsidRPr="00D03215" w:rsidRDefault="00B63392" w:rsidP="00B63392">
                              <w:pPr>
                                <w:pStyle w:val="ab"/>
                              </w:pPr>
                              <w:bookmarkStart w:id="24" w:name="_Ref43338194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Pr>
                                  <w:noProof/>
                                </w:rPr>
                                <w:t>2</w:t>
                              </w:r>
                              <w:r w:rsidRPr="00D03215">
                                <w:fldChar w:fldCharType="end"/>
                              </w:r>
                              <w:r w:rsidRPr="00D03215">
                                <w:rPr>
                                  <w:rFonts w:hint="eastAsia"/>
                                </w:rPr>
                                <w:t xml:space="preserve">　Wordの「戻る」、「進む」ボタンの表示</w:t>
                              </w:r>
                              <w:bookmarkEnd w:id="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081428153" name="図 169"/>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3296285" cy="859155"/>
                          </a:xfrm>
                          <a:prstGeom prst="rect">
                            <a:avLst/>
                          </a:prstGeom>
                        </pic:spPr>
                      </pic:pic>
                    </wpg:wgp>
                  </a:graphicData>
                </a:graphic>
              </wp:inline>
            </w:drawing>
          </mc:Choice>
          <mc:Fallback>
            <w:pict>
              <v:group w14:anchorId="70FEFB35" id="グループ化 170" o:spid="_x0000_s1030" style="width:259.55pt;height:88.5pt;mso-position-horizontal-relative:char;mso-position-vertical-relative:line" coordsize="32962,11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">
                <v:shape id="テキスト ボックス 192" o:spid="_x0000_s1031" type="#_x0000_t202" style="position:absolute;left:190;top:8953;width:3238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" stroked="f">
                  <v:textbox style="mso-fit-shape-to-text:t" inset="0,0,0,0">
                    <w:txbxContent>
                      <w:p w14:paraId="2B63A8C6" w14:textId="77777777" w:rsidR="00B63392" w:rsidRPr="00D03215" w:rsidRDefault="00B63392" w:rsidP="00B63392">
                        <w:pPr>
                          <w:pStyle w:val="ab"/>
                        </w:pPr>
                        <w:bookmarkStart w:id="26" w:name="_Ref43338194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Pr>
                            <w:noProof/>
                          </w:rPr>
                          <w:t>2</w:t>
                        </w:r>
                        <w:r w:rsidRPr="00D03215">
                          <w:fldChar w:fldCharType="end"/>
                        </w:r>
                        <w:r w:rsidRPr="00D03215">
                          <w:rPr>
                            <w:rFonts w:hint="eastAsia"/>
                          </w:rPr>
                          <w:t xml:space="preserve">　Wordの「戻る」、「進む」ボタンの表示</w:t>
                        </w:r>
                        <w:bookmarkEnd w:id="26"/>
                      </w:p>
                    </w:txbxContent>
                  </v:textbox>
                </v:shape>
                <v:shape id="図 169" o:spid="_x0000_s1032" type="#_x0000_t75" style="position:absolute;width:32962;height:8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">
                  <v:imagedata r:id="rId13" o:title=""/>
                </v:shape>
                <w10:anchorlock/>
              </v:group>
            </w:pict>
          </mc:Fallback>
        </mc:AlternateContent>
      </w:r>
    </w:p>
    <w:p w14:paraId="6FCB9834" w14:textId="77777777" w:rsidR="00577CA1" w:rsidRPr="00DB080D" w:rsidRDefault="00577CA1" w:rsidP="00577CA1">
      <w:pPr>
        <w:ind w:firstLine="1"/>
        <w:jc w:val="both"/>
      </w:pPr>
    </w:p>
    <w:p w14:paraId="74C4A03B" w14:textId="77777777" w:rsidR="00B63392" w:rsidRPr="00DB080D" w:rsidRDefault="00B63392" w:rsidP="00B63392">
      <w:pPr>
        <w:pStyle w:val="2"/>
        <w:numPr>
          <w:ilvl w:val="1"/>
          <w:numId w:val="5"/>
        </w:numPr>
        <w:rPr>
          <w:rFonts w:hAnsiTheme="minorEastAsia"/>
        </w:rPr>
      </w:pPr>
      <w:bookmarkStart w:id="25" w:name="_Toc56535365"/>
      <w:bookmarkStart w:id="26" w:name="_Toc219722288"/>
      <w:bookmarkStart w:id="27" w:name="_Toc219745609"/>
      <w:bookmarkStart w:id="28" w:name="_Toc219809231"/>
      <w:bookmarkStart w:id="29" w:name="_Toc219907438"/>
      <w:bookmarkStart w:id="30" w:name="_Toc220058816"/>
      <w:r w:rsidRPr="00DB080D">
        <w:rPr>
          <w:rFonts w:hAnsiTheme="minorEastAsia" w:hint="eastAsia"/>
        </w:rPr>
        <w:t>図の文字が小さくて読めない場合は次のようにしてください。</w:t>
      </w:r>
      <w:bookmarkEnd w:id="25"/>
      <w:bookmarkEnd w:id="26"/>
      <w:bookmarkEnd w:id="27"/>
      <w:bookmarkEnd w:id="28"/>
      <w:bookmarkEnd w:id="29"/>
      <w:bookmarkEnd w:id="30"/>
    </w:p>
    <w:p w14:paraId="3643FB88" w14:textId="77777777" w:rsidR="00B63392" w:rsidRPr="00DB080D" w:rsidRDefault="00B63392" w:rsidP="00B63392">
      <w:pPr>
        <w:ind w:leftChars="337" w:left="708"/>
      </w:pPr>
      <w:r w:rsidRPr="00DB080D">
        <w:rPr>
          <w:rFonts w:hint="eastAsia"/>
        </w:rPr>
        <w:t>Wordの場合は「表示」タブの「ズーム」をクリックし「指定(E)」に適当な数字を入力して見易くしてください。拡大していくと単一ページでも表示できます。</w:t>
      </w:r>
    </w:p>
    <w:p w14:paraId="6915733C" w14:textId="77777777" w:rsidR="00B63392" w:rsidRPr="00DB080D" w:rsidRDefault="00B63392" w:rsidP="00B63392">
      <w:pPr>
        <w:ind w:leftChars="337" w:left="708"/>
      </w:pPr>
      <w:r w:rsidRPr="00DB080D">
        <w:rPr>
          <w:rFonts w:hint="eastAsia"/>
        </w:rPr>
        <w:t>「</w:t>
      </w:r>
      <w:r w:rsidRPr="00DB080D">
        <w:t>Acrobat Reader</w:t>
      </w:r>
      <w:r w:rsidRPr="00DB080D">
        <w:rPr>
          <w:rFonts w:hint="eastAsia"/>
        </w:rPr>
        <w:t>」では＜メニュー＞－＜表示＞－＜ズーム＞で倍率指定をします。</w:t>
      </w:r>
      <w:r w:rsidRPr="00DB080D">
        <w:br/>
      </w:r>
      <w:r w:rsidRPr="00DB080D">
        <w:rPr>
          <w:rFonts w:hint="eastAsia"/>
        </w:rPr>
        <w:t>＜表示＞－＜ページを表示＞－＜単一ページ表示＞で1ページだけ表示できます。</w:t>
      </w:r>
    </w:p>
    <w:p w14:paraId="76F2B509" w14:textId="77777777" w:rsidR="00B63392" w:rsidRPr="00DB080D" w:rsidRDefault="00B63392" w:rsidP="00B63392">
      <w:pPr>
        <w:pStyle w:val="2"/>
        <w:numPr>
          <w:ilvl w:val="1"/>
          <w:numId w:val="5"/>
        </w:numPr>
        <w:rPr>
          <w:rFonts w:hAnsiTheme="minorEastAsia"/>
        </w:rPr>
      </w:pPr>
      <w:bookmarkStart w:id="31" w:name="_Toc56535367"/>
      <w:bookmarkStart w:id="32" w:name="_Toc219722289"/>
      <w:bookmarkStart w:id="33" w:name="_Toc219745610"/>
      <w:bookmarkStart w:id="34" w:name="_Toc219809232"/>
      <w:bookmarkStart w:id="35" w:name="_Toc219907439"/>
      <w:bookmarkStart w:id="36" w:name="_Toc220058817"/>
      <w:r w:rsidRPr="00DB080D">
        <w:rPr>
          <w:rFonts w:hAnsiTheme="minorEastAsia" w:hint="eastAsia"/>
        </w:rPr>
        <w:t>この説明書の文字を検索する場合は次のようになります。</w:t>
      </w:r>
      <w:bookmarkEnd w:id="31"/>
      <w:bookmarkEnd w:id="32"/>
      <w:bookmarkEnd w:id="33"/>
      <w:bookmarkEnd w:id="34"/>
      <w:bookmarkEnd w:id="35"/>
      <w:bookmarkEnd w:id="36"/>
    </w:p>
    <w:p w14:paraId="58181E38" w14:textId="77777777" w:rsidR="00B63392" w:rsidRPr="00DB080D" w:rsidRDefault="00B63392" w:rsidP="00B63392">
      <w:pPr>
        <w:ind w:leftChars="337" w:left="708"/>
      </w:pPr>
      <w:r w:rsidRPr="00DB080D">
        <w:rPr>
          <w:rFonts w:hint="eastAsia"/>
        </w:rPr>
        <w:t>＜ホーム＞タブ－＜編集＞グループ－＜検索＞リストをクリック－＜高度な検索(A)＞をクリックし－「オプション(M)」ボタンで「あいまい検索」のチェックを外します。</w:t>
      </w:r>
    </w:p>
    <w:p w14:paraId="304C1F3D" w14:textId="77777777" w:rsidR="00B63392" w:rsidRDefault="00B63392" w:rsidP="00B63392">
      <w:pPr>
        <w:ind w:leftChars="337" w:left="708"/>
      </w:pPr>
      <w:r w:rsidRPr="00DB080D">
        <w:rPr>
          <w:rFonts w:hint="eastAsia"/>
        </w:rPr>
        <w:t>「検索する文字列(N)」ボックスに検索文字を入力して説明場所を探す方法が便利です。（「あいまい検索」のチェックボックスはOFFの方が探し易いので何時もOFFで探しています。）</w:t>
      </w:r>
    </w:p>
    <w:p w14:paraId="5DC433FA" w14:textId="77777777" w:rsidR="0086058A" w:rsidRPr="00D03215" w:rsidRDefault="0086058A" w:rsidP="0086058A">
      <w:pPr>
        <w:pStyle w:val="2"/>
        <w:numPr>
          <w:ilvl w:val="1"/>
          <w:numId w:val="5"/>
        </w:numPr>
      </w:pPr>
      <w:bookmarkStart w:id="37" w:name="_Toc220058818"/>
      <w:r w:rsidRPr="00D03215">
        <w:rPr>
          <w:rFonts w:hint="eastAsia"/>
        </w:rPr>
        <w:t>プログラムの使用にあたってのご注意</w:t>
      </w:r>
      <w:bookmarkEnd w:id="10"/>
      <w:bookmarkEnd w:id="11"/>
      <w:bookmarkEnd w:id="12"/>
      <w:bookmarkEnd w:id="13"/>
      <w:bookmarkEnd w:id="37"/>
    </w:p>
    <w:p w14:paraId="7D95D86A" w14:textId="77777777" w:rsidR="00E107A4" w:rsidRPr="00292AE8" w:rsidRDefault="00E107A4" w:rsidP="00E107A4">
      <w:pPr>
        <w:ind w:leftChars="337" w:left="708"/>
      </w:pPr>
      <w:r w:rsidRPr="00292AE8">
        <w:rPr>
          <w:rFonts w:hint="eastAsia"/>
        </w:rPr>
        <w:t>フリーソフトですが、著作権は放棄していません。プログラム、説明書、関連するものを別のすべての媒体へ複製または、頒布、転載などのすべてを禁じます。</w:t>
      </w:r>
    </w:p>
    <w:p w14:paraId="789C6306" w14:textId="675A79AF" w:rsidR="00E107A4" w:rsidRPr="00292AE8" w:rsidRDefault="00E107A4" w:rsidP="00E107A4">
      <w:pPr>
        <w:ind w:leftChars="337" w:left="708"/>
      </w:pPr>
      <w:r w:rsidRPr="00292AE8">
        <w:rPr>
          <w:rFonts w:hint="eastAsia"/>
        </w:rPr>
        <w:t>このソフトの使用による直接的、間接的なあらゆる損害の免責を、承諾の上でご使用ください。</w:t>
      </w:r>
      <w:r w:rsidR="00A40F8D">
        <w:br/>
        <w:t>Excelのすべてバージョンや使用機器で完全な動作確認をしているものではありません。</w:t>
      </w:r>
      <w:r>
        <w:br/>
      </w:r>
      <w:r>
        <w:rPr>
          <w:rFonts w:hint="eastAsia"/>
        </w:rPr>
        <w:t>このアプリのダウンロードは安全なベクター(Vector</w:t>
      </w:r>
      <w:r>
        <w:t>）</w:t>
      </w:r>
      <w:r>
        <w:rPr>
          <w:rFonts w:hint="eastAsia"/>
        </w:rPr>
        <w:t>から</w:t>
      </w:r>
      <w:r>
        <w:t>「グラウンドゴルフ集計プログラム(Excel版)」</w:t>
      </w:r>
      <w:r>
        <w:rPr>
          <w:rFonts w:hint="eastAsia"/>
        </w:rPr>
        <w:t>をダウンロードしてご使用ください。</w:t>
      </w:r>
    </w:p>
    <w:p w14:paraId="3AB95E70" w14:textId="2EAA92BC" w:rsidR="002C5904" w:rsidRDefault="0086058A" w:rsidP="002C5904">
      <w:pPr>
        <w:ind w:leftChars="337" w:left="708"/>
      </w:pPr>
      <w:r w:rsidRPr="009D2E97">
        <w:rPr>
          <w:rFonts w:hint="eastAsia"/>
        </w:rPr>
        <w:t>競技者に電子メール等で配布する場合で、試合のデータファイル（</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拡張子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拡張子</w:t>
      </w:r>
      <w:r w:rsidRPr="00577CA1">
        <w:rPr>
          <w:color w:val="0070C0"/>
        </w:rPr>
        <w:fldChar w:fldCharType="end"/>
      </w:r>
      <w:r w:rsidRPr="00D03215">
        <w:rPr>
          <w:rFonts w:hint="eastAsia"/>
        </w:rPr>
        <w:t>」</w:t>
      </w:r>
      <w:r w:rsidRPr="009D2E97">
        <w:rPr>
          <w:rFonts w:hint="eastAsia"/>
        </w:rPr>
        <w:t xml:space="preserve">が </w:t>
      </w:r>
      <w:r w:rsidR="002C5904">
        <w:rPr>
          <w:rFonts w:hint="eastAsia"/>
        </w:rPr>
        <w:lastRenderedPageBreak/>
        <w:t>「</w:t>
      </w:r>
      <w:r w:rsidR="002C5904">
        <w:t>*.xlsx」）については構いませんが、次のようなアドインプログラム「XL_4R_グラウンドゴルフPg.xlam」や「GG_同好会メンバー2014年度.xlsm」、「グラウンドゴルフインストール・アンインストール.xlsm」、</w:t>
      </w:r>
      <w:r w:rsidR="00102EE8" w:rsidRPr="00102EE8">
        <w:rPr>
          <w:rFonts w:hint="eastAsia"/>
        </w:rPr>
        <w:t>「全試合</w:t>
      </w:r>
      <w:r w:rsidR="00102EE8" w:rsidRPr="00102EE8">
        <w:t>Z4スコア集計インストール・アンインストール.xlsm」、</w:t>
      </w:r>
      <w:r w:rsidR="002C5904">
        <w:t>「ABC地区対抗GGスコアカード.xlsm」などはプログラム含んでおり、ウィルス等の問題が起きても困るので配布はご遠慮ください。</w:t>
      </w:r>
      <w:r w:rsidR="00E107A4">
        <w:br/>
      </w:r>
      <w:r w:rsidR="002C5904">
        <w:t>（開発や動作試験の確認については配布ファイルReadme.txt に記載したとおりです）</w:t>
      </w:r>
    </w:p>
    <w:p w14:paraId="71B6C229" w14:textId="50280A83" w:rsidR="00DC4206" w:rsidRPr="00D03215" w:rsidRDefault="002C5904" w:rsidP="00E107A4">
      <w:pPr>
        <w:ind w:leftChars="337" w:left="708"/>
      </w:pPr>
      <w:r>
        <w:rPr>
          <w:rFonts w:hint="eastAsia"/>
        </w:rPr>
        <w:t>このサンプルで使用する人名</w:t>
      </w:r>
      <w:r w:rsidR="00E107A4">
        <w:rPr>
          <w:rFonts w:hint="eastAsia"/>
        </w:rPr>
        <w:t>等</w:t>
      </w:r>
      <w:r>
        <w:rPr>
          <w:rFonts w:hint="eastAsia"/>
        </w:rPr>
        <w:t>はすべて架空のものです。</w:t>
      </w:r>
      <w:r w:rsidR="00CB3557">
        <w:br w:type="page"/>
      </w:r>
    </w:p>
    <w:p w14:paraId="0B43A565" w14:textId="77777777" w:rsidR="00DC4206" w:rsidRPr="00D03215" w:rsidRDefault="00DC4206" w:rsidP="00E34E8B"/>
    <w:p w14:paraId="3D2CC8F7" w14:textId="77777777" w:rsidR="00EC3C48" w:rsidRPr="00D03215" w:rsidRDefault="00EC3C48" w:rsidP="00E34E8B">
      <w:pPr>
        <w:pStyle w:val="1"/>
      </w:pPr>
      <w:bookmarkStart w:id="38" w:name="_Toc56535369"/>
      <w:bookmarkStart w:id="39" w:name="_Toc220058819"/>
      <w:r w:rsidRPr="00D03215">
        <w:rPr>
          <w:rFonts w:hint="eastAsia"/>
        </w:rPr>
        <w:t>概要・特徴など</w:t>
      </w:r>
      <w:bookmarkStart w:id="40" w:name="_Hlk47379606"/>
      <w:bookmarkEnd w:id="1"/>
      <w:bookmarkEnd w:id="38"/>
      <w:bookmarkEnd w:id="39"/>
    </w:p>
    <w:p w14:paraId="7A268B30" w14:textId="6C887F4E" w:rsidR="00EC3C48" w:rsidRPr="00D03215" w:rsidRDefault="00EC3C48" w:rsidP="0021558B">
      <w:pPr>
        <w:pStyle w:val="3"/>
      </w:pPr>
      <w:bookmarkStart w:id="41" w:name="_Ref431196158"/>
      <w:bookmarkEnd w:id="40"/>
      <w:r w:rsidRPr="00D03215">
        <w:rPr>
          <w:rFonts w:hint="eastAsia"/>
        </w:rPr>
        <w:t>添付の</w:t>
      </w:r>
      <w:r w:rsidR="003C68BA">
        <w:rPr>
          <w:rFonts w:hint="eastAsia"/>
        </w:rPr>
        <w:t>「</w:t>
      </w:r>
      <w:r w:rsidR="003C68BA" w:rsidRPr="003C68BA">
        <w:t>XL_4R_Ggolf1401.zip</w:t>
      </w:r>
      <w:r w:rsidR="003C68BA">
        <w:rPr>
          <w:rFonts w:hint="eastAsia"/>
        </w:rPr>
        <w:t>」を解凍すると「</w:t>
      </w:r>
      <w:r w:rsidR="003C68BA" w:rsidRPr="003C68BA">
        <w:t>XL_4R_Gゴルフ14.01</w:t>
      </w:r>
      <w:r w:rsidR="003C68BA">
        <w:rPr>
          <w:rFonts w:hint="eastAsia"/>
        </w:rPr>
        <w:t>」ができ</w:t>
      </w:r>
      <w:r w:rsidRPr="00D03215">
        <w:rPr>
          <w:rFonts w:hint="eastAsia"/>
        </w:rPr>
        <w:t>、</w:t>
      </w:r>
      <w:r w:rsidR="003C68BA">
        <w:rPr>
          <w:rFonts w:hint="eastAsia"/>
        </w:rPr>
        <w:t>その中には</w:t>
      </w:r>
      <w:r w:rsidRPr="00D03215">
        <w:rPr>
          <w:rFonts w:hint="eastAsia"/>
        </w:rPr>
        <w:t>競技集計用</w:t>
      </w:r>
      <w:r w:rsidR="003C68BA">
        <w:rPr>
          <w:rFonts w:hint="eastAsia"/>
        </w:rPr>
        <w:t>のフォルダ</w:t>
      </w:r>
      <w:r w:rsidRPr="00D03215">
        <w:rPr>
          <w:rFonts w:hint="eastAsia"/>
        </w:rPr>
        <w:t>「XL_4R_GゴルフAdd-inPG」と</w:t>
      </w:r>
      <w:r w:rsidR="002C64D2">
        <w:rPr>
          <w:rFonts w:hint="eastAsia"/>
        </w:rPr>
        <w:t>週に数回試合をする</w:t>
      </w:r>
      <w:r w:rsidRPr="00D03215">
        <w:rPr>
          <w:rFonts w:hint="eastAsia"/>
        </w:rPr>
        <w:t>同好会などの</w:t>
      </w:r>
      <w:r w:rsidR="003C68BA">
        <w:rPr>
          <w:rFonts w:hint="eastAsia"/>
        </w:rPr>
        <w:t>競技で</w:t>
      </w:r>
      <w:r w:rsidRPr="00D03215">
        <w:rPr>
          <w:rFonts w:hint="eastAsia"/>
        </w:rPr>
        <w:t>年間集計用として使用する</w:t>
      </w:r>
      <w:r w:rsidR="002C64D2">
        <w:rPr>
          <w:rFonts w:hint="eastAsia"/>
        </w:rPr>
        <w:t>ための</w:t>
      </w:r>
      <w:r w:rsidRPr="00D03215">
        <w:rPr>
          <w:rFonts w:hint="eastAsia"/>
        </w:rPr>
        <w:t>「XL_Z4全試合スコア集計PG」の２種類のプログラムを一緒にして配布しております。</w:t>
      </w:r>
      <w:r w:rsidR="002C64D2">
        <w:rPr>
          <w:rFonts w:hint="eastAsia"/>
        </w:rPr>
        <w:t>大会などだけに使用する場合で、</w:t>
      </w:r>
      <w:r w:rsidRPr="00D03215">
        <w:rPr>
          <w:rFonts w:hint="eastAsia"/>
        </w:rPr>
        <w:t>後出しのプログラムが必要ない場合は使わなくても</w:t>
      </w:r>
      <w:r w:rsidR="003C68BA">
        <w:rPr>
          <w:rFonts w:hint="eastAsia"/>
        </w:rPr>
        <w:t>構いません</w:t>
      </w:r>
      <w:r w:rsidRPr="00D03215">
        <w:rPr>
          <w:rFonts w:hint="eastAsia"/>
        </w:rPr>
        <w:t>。これらのプログラムはインストーラーと説明書がそれぞれ</w:t>
      </w:r>
      <w:r w:rsidR="003C68BA">
        <w:rPr>
          <w:rFonts w:hint="eastAsia"/>
        </w:rPr>
        <w:t>のフォルダ内に分けて格納してい</w:t>
      </w:r>
      <w:r w:rsidRPr="00D03215">
        <w:rPr>
          <w:rFonts w:hint="eastAsia"/>
        </w:rPr>
        <w:t>ます。</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_Ref430768946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8</w:t>
      </w:r>
      <w:r w:rsidR="00577CA1" w:rsidRPr="00577CA1">
        <w:rPr>
          <w:rFonts w:hint="eastAsia"/>
          <w:color w:val="0070C0"/>
        </w:rPr>
        <w:t xml:space="preserve">　配布ファイルの内容</w:t>
      </w:r>
      <w:r w:rsidRPr="00577CA1">
        <w:rPr>
          <w:color w:val="0070C0"/>
        </w:rPr>
        <w:fldChar w:fldCharType="end"/>
      </w:r>
      <w:r w:rsidRPr="00D03215">
        <w:rPr>
          <w:rFonts w:hint="eastAsia"/>
        </w:rPr>
        <w:t>」</w:t>
      </w:r>
      <w:r w:rsidR="00F56189" w:rsidRPr="00D03215">
        <w:rPr>
          <w:rFonts w:hint="eastAsia"/>
        </w:rPr>
        <w:t>の</w:t>
      </w:r>
      <w:r w:rsidRPr="00D03215">
        <w:rPr>
          <w:rFonts w:hint="eastAsia"/>
        </w:rPr>
        <w:t>図を参考にまず本書からご覧ください。</w:t>
      </w:r>
    </w:p>
    <w:p w14:paraId="33B69A03" w14:textId="043FCFF3" w:rsidR="00832695" w:rsidRDefault="00EC3C48" w:rsidP="0021558B">
      <w:pPr>
        <w:pStyle w:val="3"/>
      </w:pPr>
      <w:bookmarkStart w:id="42" w:name="_Ref219109285"/>
      <w:r w:rsidRPr="00D03215">
        <w:rPr>
          <w:rFonts w:hint="eastAsia"/>
        </w:rPr>
        <w:t>グラウンドゴルフ同好会</w:t>
      </w:r>
      <w:r w:rsidR="0013510F">
        <w:rPr>
          <w:rFonts w:hint="eastAsia"/>
        </w:rPr>
        <w:t>で</w:t>
      </w:r>
      <w:r w:rsidRPr="00D03215">
        <w:rPr>
          <w:rFonts w:hint="eastAsia"/>
        </w:rPr>
        <w:t>掲載する</w:t>
      </w:r>
      <w:r w:rsidR="0013510F">
        <w:rPr>
          <w:rFonts w:hint="eastAsia"/>
        </w:rPr>
        <w:t>ことや競技会</w:t>
      </w:r>
      <w:r w:rsidR="0013510F" w:rsidRPr="00D03215">
        <w:rPr>
          <w:rFonts w:hint="eastAsia"/>
        </w:rPr>
        <w:t>などで</w:t>
      </w:r>
      <w:r w:rsidR="0013510F">
        <w:rPr>
          <w:rFonts w:hint="eastAsia"/>
        </w:rPr>
        <w:t>素早く計算して</w:t>
      </w:r>
      <w:r w:rsidR="0013510F" w:rsidRPr="00D03215">
        <w:rPr>
          <w:rFonts w:hint="eastAsia"/>
        </w:rPr>
        <w:t>成績結果を</w:t>
      </w:r>
      <w:r w:rsidR="0013510F">
        <w:rPr>
          <w:rFonts w:hint="eastAsia"/>
        </w:rPr>
        <w:t>掲載すると</w:t>
      </w:r>
      <w:r w:rsidR="00C44ECC">
        <w:rPr>
          <w:rFonts w:hint="eastAsia"/>
        </w:rPr>
        <w:t>大勢で</w:t>
      </w:r>
      <w:r w:rsidR="0013510F">
        <w:rPr>
          <w:rFonts w:hint="eastAsia"/>
        </w:rPr>
        <w:t>盛り上が</w:t>
      </w:r>
      <w:r w:rsidR="00C44ECC">
        <w:rPr>
          <w:rFonts w:hint="eastAsia"/>
        </w:rPr>
        <w:t>り</w:t>
      </w:r>
      <w:r w:rsidR="00C44ECC" w:rsidRPr="00D03215">
        <w:rPr>
          <w:rFonts w:hint="eastAsia"/>
        </w:rPr>
        <w:t>楽しさも一層向上</w:t>
      </w:r>
      <w:r w:rsidR="00C44ECC">
        <w:rPr>
          <w:rFonts w:hint="eastAsia"/>
        </w:rPr>
        <w:t>す</w:t>
      </w:r>
      <w:r w:rsidR="0013510F">
        <w:rPr>
          <w:rFonts w:hint="eastAsia"/>
        </w:rPr>
        <w:t>る</w:t>
      </w:r>
      <w:r w:rsidRPr="00D03215">
        <w:rPr>
          <w:rFonts w:hint="eastAsia"/>
        </w:rPr>
        <w:t>ことは言うまでもありません。</w:t>
      </w:r>
      <w:r w:rsidRPr="00D03215">
        <w:br/>
      </w:r>
      <w:r w:rsidRPr="00D03215">
        <w:rPr>
          <w:rFonts w:hint="eastAsia"/>
        </w:rPr>
        <w:t>本プログラムはExcel</w:t>
      </w:r>
      <w:r w:rsidR="00C45007">
        <w:rPr>
          <w:rFonts w:hint="eastAsia"/>
        </w:rPr>
        <w:t>アドインプログラム方式です。簡単に説明しますとユーザー用データを集計するための「</w:t>
      </w:r>
      <w:r w:rsidR="00C45007" w:rsidRPr="00C45007">
        <w:t>XL_4R_GG_同好会_2015 03 29.xlsx</w:t>
      </w:r>
      <w:r w:rsidR="00C45007">
        <w:rPr>
          <w:rFonts w:hint="eastAsia"/>
        </w:rPr>
        <w:t>」（</w:t>
      </w:r>
      <w:r w:rsidR="00C44ECC">
        <w:rPr>
          <w:rFonts w:hint="eastAsia"/>
        </w:rPr>
        <w:t>これは</w:t>
      </w:r>
      <w:r w:rsidR="00C45007">
        <w:rPr>
          <w:rFonts w:hint="eastAsia"/>
        </w:rPr>
        <w:t>サンプル）</w:t>
      </w:r>
      <w:r w:rsidR="0013510F">
        <w:rPr>
          <w:rFonts w:hint="eastAsia"/>
        </w:rPr>
        <w:t>があります。</w:t>
      </w:r>
      <w:r w:rsidR="00C45007">
        <w:rPr>
          <w:rFonts w:hint="eastAsia"/>
        </w:rPr>
        <w:t>このファイルは</w:t>
      </w:r>
      <w:r w:rsidRPr="00D03215">
        <w:rPr>
          <w:rFonts w:hint="eastAsia"/>
        </w:rPr>
        <w:t>マクロ</w:t>
      </w:r>
      <w:r w:rsidR="00C45007">
        <w:rPr>
          <w:rFonts w:hint="eastAsia"/>
        </w:rPr>
        <w:t>を含まない単なる</w:t>
      </w:r>
      <w:r w:rsidRPr="00D03215">
        <w:rPr>
          <w:rFonts w:hint="eastAsia"/>
        </w:rPr>
        <w:t>試合データ</w:t>
      </w:r>
      <w:r w:rsidR="00C45007">
        <w:rPr>
          <w:rFonts w:hint="eastAsia"/>
        </w:rPr>
        <w:t>です。</w:t>
      </w:r>
      <w:r w:rsidR="0013510F">
        <w:rPr>
          <w:rFonts w:hint="eastAsia"/>
        </w:rPr>
        <w:t>専用のダイアログなどを使用して集計をし易くするための</w:t>
      </w:r>
      <w:r w:rsidRPr="00D03215">
        <w:rPr>
          <w:rFonts w:hint="eastAsia"/>
        </w:rPr>
        <w:t>アドイン</w:t>
      </w:r>
      <w:r w:rsidR="0013510F">
        <w:rPr>
          <w:rFonts w:hint="eastAsia"/>
        </w:rPr>
        <w:t>プログラムが</w:t>
      </w:r>
      <w:r w:rsidR="005E2FA0">
        <w:rPr>
          <w:rFonts w:hint="eastAsia"/>
        </w:rPr>
        <w:t>バックで操作してい</w:t>
      </w:r>
      <w:r w:rsidR="00B44C70">
        <w:rPr>
          <w:rFonts w:hint="eastAsia"/>
        </w:rPr>
        <w:t>ます。</w:t>
      </w:r>
      <w:r w:rsidR="00B44C70">
        <w:br/>
      </w:r>
      <w:r w:rsidR="0013510F">
        <w:rPr>
          <w:rFonts w:hint="eastAsia"/>
        </w:rPr>
        <w:t>日付ごとの試合データを1個のプログラムで共通に使用でき</w:t>
      </w:r>
      <w:r w:rsidR="00E0537D" w:rsidRPr="005F63B9">
        <w:rPr>
          <w:rFonts w:hint="eastAsia"/>
          <w:color w:val="0070C0"/>
        </w:rPr>
        <w:t>「</w:t>
      </w:r>
      <w:r w:rsidR="00E0537D" w:rsidRPr="00577CA1">
        <w:rPr>
          <w:color w:val="0070C0"/>
        </w:rPr>
        <w:fldChar w:fldCharType="begin"/>
      </w:r>
      <w:r w:rsidR="00E0537D" w:rsidRPr="00577CA1">
        <w:rPr>
          <w:color w:val="0070C0"/>
        </w:rPr>
        <w:instrText xml:space="preserve"> </w:instrText>
      </w:r>
      <w:r w:rsidR="00E0537D" w:rsidRPr="00577CA1">
        <w:rPr>
          <w:rFonts w:hint="eastAsia"/>
          <w:color w:val="0070C0"/>
        </w:rPr>
        <w:instrText>REF _Ref58786619 \h</w:instrText>
      </w:r>
      <w:r w:rsidR="00E0537D" w:rsidRPr="00577CA1">
        <w:rPr>
          <w:color w:val="0070C0"/>
        </w:rPr>
        <w:instrText xml:space="preserve"> </w:instrText>
      </w:r>
      <w:r w:rsidR="00E0537D" w:rsidRPr="00577CA1">
        <w:rPr>
          <w:color w:val="0070C0"/>
        </w:rPr>
      </w:r>
      <w:r w:rsidR="00E0537D" w:rsidRPr="00577CA1">
        <w:rPr>
          <w:color w:val="0070C0"/>
        </w:rPr>
        <w:fldChar w:fldCharType="separate"/>
      </w:r>
      <w:r w:rsidR="00577CA1" w:rsidRPr="00577CA1">
        <w:rPr>
          <w:rFonts w:hint="eastAsia"/>
          <w:color w:val="0070C0"/>
        </w:rPr>
        <w:t xml:space="preserve">図 </w:t>
      </w:r>
      <w:r w:rsidR="00577CA1" w:rsidRPr="00577CA1">
        <w:rPr>
          <w:noProof/>
          <w:color w:val="0070C0"/>
        </w:rPr>
        <w:t>18</w:t>
      </w:r>
      <w:r w:rsidR="00577CA1" w:rsidRPr="00577CA1">
        <w:rPr>
          <w:color w:val="0070C0"/>
        </w:rPr>
        <w:t xml:space="preserve"> </w:t>
      </w:r>
      <w:r w:rsidR="00577CA1" w:rsidRPr="00577CA1">
        <w:rPr>
          <w:rFonts w:hint="eastAsia"/>
          <w:color w:val="0070C0"/>
        </w:rPr>
        <w:t>グラウンドゴルフタブ</w:t>
      </w:r>
      <w:r w:rsidR="00E0537D" w:rsidRPr="00577CA1">
        <w:rPr>
          <w:color w:val="0070C0"/>
        </w:rPr>
        <w:fldChar w:fldCharType="end"/>
      </w:r>
      <w:r w:rsidR="00E0537D" w:rsidRPr="00D03215">
        <w:rPr>
          <w:rFonts w:hint="eastAsia"/>
        </w:rPr>
        <w:t>」</w:t>
      </w:r>
      <w:r w:rsidR="0013510F">
        <w:rPr>
          <w:rFonts w:hint="eastAsia"/>
        </w:rPr>
        <w:t>のようにいろいろの試合の準備や集計ができるように</w:t>
      </w:r>
      <w:r w:rsidRPr="00D03215">
        <w:rPr>
          <w:rFonts w:hint="eastAsia"/>
        </w:rPr>
        <w:t>使い易くしております。</w:t>
      </w:r>
      <w:r w:rsidR="00F365E2">
        <w:br/>
      </w:r>
      <w:r w:rsidR="00F365E2" w:rsidRPr="005F63B9">
        <w:rPr>
          <w:rFonts w:hint="eastAsia"/>
          <w:color w:val="0070C0"/>
        </w:rPr>
        <w:t>「</w:t>
      </w:r>
      <w:r w:rsidR="00F365E2" w:rsidRPr="00577CA1">
        <w:rPr>
          <w:color w:val="0070C0"/>
        </w:rPr>
        <w:fldChar w:fldCharType="begin"/>
      </w:r>
      <w:r w:rsidR="00F365E2" w:rsidRPr="00577CA1">
        <w:rPr>
          <w:color w:val="0070C0"/>
        </w:rPr>
        <w:instrText xml:space="preserve"> </w:instrText>
      </w:r>
      <w:r w:rsidR="00F365E2" w:rsidRPr="00577CA1">
        <w:rPr>
          <w:rFonts w:hint="eastAsia"/>
          <w:color w:val="0070C0"/>
        </w:rPr>
        <w:instrText>REF _Ref219032607 \h</w:instrText>
      </w:r>
      <w:r w:rsidR="00F365E2" w:rsidRPr="00577CA1">
        <w:rPr>
          <w:color w:val="0070C0"/>
        </w:rPr>
        <w:instrText xml:space="preserve"> </w:instrText>
      </w:r>
      <w:r w:rsidR="00F365E2" w:rsidRPr="00577CA1">
        <w:rPr>
          <w:color w:val="0070C0"/>
        </w:rPr>
      </w:r>
      <w:r w:rsidR="00F365E2" w:rsidRPr="00577CA1">
        <w:rPr>
          <w:color w:val="0070C0"/>
        </w:rPr>
        <w:fldChar w:fldCharType="separate"/>
      </w:r>
      <w:r w:rsidR="00577CA1" w:rsidRPr="00577CA1">
        <w:rPr>
          <w:color w:val="0070C0"/>
        </w:rPr>
        <w:t xml:space="preserve">図 </w:t>
      </w:r>
      <w:r w:rsidR="00577CA1" w:rsidRPr="00577CA1">
        <w:rPr>
          <w:noProof/>
          <w:color w:val="0070C0"/>
        </w:rPr>
        <w:t>5</w:t>
      </w:r>
      <w:r w:rsidR="00577CA1" w:rsidRPr="00577CA1">
        <w:rPr>
          <w:rFonts w:hint="eastAsia"/>
          <w:color w:val="0070C0"/>
        </w:rPr>
        <w:t xml:space="preserve"> 競技大会の集計状況</w:t>
      </w:r>
      <w:r w:rsidR="00F365E2" w:rsidRPr="00577CA1">
        <w:rPr>
          <w:color w:val="0070C0"/>
        </w:rPr>
        <w:fldChar w:fldCharType="end"/>
      </w:r>
      <w:r w:rsidR="00F365E2">
        <w:rPr>
          <w:rFonts w:hint="eastAsia"/>
        </w:rPr>
        <w:t>」の図は「</w:t>
      </w:r>
      <w:r w:rsidR="00F365E2" w:rsidRPr="00C45007">
        <w:t>XL_4R_GG_同好会_2015 03 29.xlsx</w:t>
      </w:r>
      <w:r w:rsidR="00F365E2">
        <w:rPr>
          <w:rFonts w:hint="eastAsia"/>
        </w:rPr>
        <w:t>」について</w:t>
      </w:r>
      <w:r w:rsidR="00F365E2" w:rsidRPr="005F63B9">
        <w:rPr>
          <w:rFonts w:hint="eastAsia"/>
          <w:color w:val="0070C0"/>
        </w:rPr>
        <w:t>「</w:t>
      </w:r>
      <w:r w:rsidR="00F365E2" w:rsidRPr="00577CA1">
        <w:rPr>
          <w:color w:val="0070C0"/>
        </w:rPr>
        <w:fldChar w:fldCharType="begin"/>
      </w:r>
      <w:r w:rsidR="00F365E2" w:rsidRPr="00577CA1">
        <w:rPr>
          <w:color w:val="0070C0"/>
        </w:rPr>
        <w:instrText xml:space="preserve"> </w:instrText>
      </w:r>
      <w:r w:rsidR="00F365E2" w:rsidRPr="00577CA1">
        <w:rPr>
          <w:rFonts w:hint="eastAsia"/>
          <w:color w:val="0070C0"/>
        </w:rPr>
        <w:instrText>REF _Ref430867476 \h</w:instrText>
      </w:r>
      <w:r w:rsidR="00F365E2" w:rsidRPr="00577CA1">
        <w:rPr>
          <w:color w:val="0070C0"/>
        </w:rPr>
        <w:instrText xml:space="preserve">  \* MERGEFORMAT </w:instrText>
      </w:r>
      <w:r w:rsidR="00F365E2" w:rsidRPr="00577CA1">
        <w:rPr>
          <w:color w:val="0070C0"/>
        </w:rPr>
      </w:r>
      <w:r w:rsidR="00F365E2" w:rsidRPr="00577CA1">
        <w:rPr>
          <w:color w:val="0070C0"/>
        </w:rPr>
        <w:fldChar w:fldCharType="separate"/>
      </w:r>
      <w:r w:rsidR="00577CA1" w:rsidRPr="00577CA1">
        <w:rPr>
          <w:rFonts w:hint="eastAsia"/>
          <w:color w:val="0070C0"/>
        </w:rPr>
        <w:t xml:space="preserve">図 </w:t>
      </w:r>
      <w:r w:rsidR="00577CA1" w:rsidRPr="00577CA1">
        <w:rPr>
          <w:color w:val="0070C0"/>
        </w:rPr>
        <w:t>3</w:t>
      </w:r>
      <w:r w:rsidR="00577CA1" w:rsidRPr="00577CA1">
        <w:rPr>
          <w:rFonts w:hint="eastAsia"/>
          <w:color w:val="0070C0"/>
        </w:rPr>
        <w:t xml:space="preserve"> データ入力ダイアログボックス</w:t>
      </w:r>
      <w:r w:rsidR="00F365E2" w:rsidRPr="00577CA1">
        <w:rPr>
          <w:color w:val="0070C0"/>
        </w:rPr>
        <w:fldChar w:fldCharType="end"/>
      </w:r>
      <w:r w:rsidR="00F365E2" w:rsidRPr="00D03215">
        <w:rPr>
          <w:rFonts w:hint="eastAsia"/>
        </w:rPr>
        <w:t>」</w:t>
      </w:r>
      <w:r w:rsidR="00007502">
        <w:rPr>
          <w:rFonts w:hint="eastAsia"/>
        </w:rPr>
        <w:t>を使用して集計をしています。</w:t>
      </w:r>
      <w:r w:rsidR="00007502">
        <w:br/>
      </w:r>
      <w:r w:rsidR="00007502">
        <w:rPr>
          <w:rFonts w:hint="eastAsia"/>
        </w:rPr>
        <w:t>このダイアログでの入力はスコアカードを見て1ラウンド</w:t>
      </w:r>
      <w:r w:rsidR="004C0B3E">
        <w:rPr>
          <w:rFonts w:hint="eastAsia"/>
        </w:rPr>
        <w:t>の打数</w:t>
      </w:r>
      <w:r w:rsidR="00007502">
        <w:rPr>
          <w:rFonts w:hint="eastAsia"/>
        </w:rPr>
        <w:t>「</w:t>
      </w:r>
      <w:r w:rsidR="00007502" w:rsidRPr="00007502">
        <w:t>3243</w:t>
      </w:r>
      <w:r w:rsidR="00007502">
        <w:rPr>
          <w:rFonts w:hint="eastAsia"/>
        </w:rPr>
        <w:t>」「</w:t>
      </w:r>
      <w:r w:rsidR="00007502" w:rsidRPr="00007502">
        <w:t>2323</w:t>
      </w:r>
      <w:r w:rsidR="00007502">
        <w:rPr>
          <w:rFonts w:hint="eastAsia"/>
        </w:rPr>
        <w:t>」</w:t>
      </w:r>
      <w:r w:rsidR="004C0B3E">
        <w:rPr>
          <w:rFonts w:hint="eastAsia"/>
        </w:rPr>
        <w:t>のように8回の打数を</w:t>
      </w:r>
      <w:r w:rsidR="00007502">
        <w:rPr>
          <w:rFonts w:hint="eastAsia"/>
        </w:rPr>
        <w:t>2回</w:t>
      </w:r>
      <w:r w:rsidR="004C0B3E">
        <w:rPr>
          <w:rFonts w:hint="eastAsia"/>
        </w:rPr>
        <w:t>で</w:t>
      </w:r>
      <w:r w:rsidR="00007502">
        <w:rPr>
          <w:rFonts w:hint="eastAsia"/>
        </w:rPr>
        <w:t>入力でき、「</w:t>
      </w:r>
      <w:r w:rsidR="00007502" w:rsidRPr="00007502">
        <w:t>32432323</w:t>
      </w:r>
      <w:r w:rsidR="00007502">
        <w:rPr>
          <w:rFonts w:hint="eastAsia"/>
        </w:rPr>
        <w:t>」と入力すれば1回で</w:t>
      </w:r>
      <w:r w:rsidR="0096391B">
        <w:rPr>
          <w:rFonts w:hint="eastAsia"/>
        </w:rPr>
        <w:t>各</w:t>
      </w:r>
      <w:r w:rsidR="004C0B3E">
        <w:rPr>
          <w:rFonts w:hint="eastAsia"/>
        </w:rPr>
        <w:t>セル内に</w:t>
      </w:r>
      <w:r w:rsidR="00007502">
        <w:rPr>
          <w:rFonts w:hint="eastAsia"/>
        </w:rPr>
        <w:t>入力でき</w:t>
      </w:r>
      <w:r w:rsidR="004C0B3E">
        <w:rPr>
          <w:rFonts w:hint="eastAsia"/>
        </w:rPr>
        <w:t>ます。つまり</w:t>
      </w:r>
      <w:r w:rsidR="00007502">
        <w:rPr>
          <w:rFonts w:hint="eastAsia"/>
        </w:rPr>
        <w:t>ホールごとの打数にEnterキーを入力しなくても個別のホールのセル内に</w:t>
      </w:r>
      <w:r w:rsidR="004C0B3E">
        <w:rPr>
          <w:rFonts w:hint="eastAsia"/>
        </w:rPr>
        <w:t>分けて</w:t>
      </w:r>
      <w:r w:rsidR="00007502">
        <w:rPr>
          <w:rFonts w:hint="eastAsia"/>
        </w:rPr>
        <w:t>入力できるので入力が早く簡単にできるのです。</w:t>
      </w:r>
      <w:r w:rsidR="004C0B3E">
        <w:rPr>
          <w:rFonts w:hint="eastAsia"/>
        </w:rPr>
        <w:t>（通常なら1打ごとにEnterする必要がありますが</w:t>
      </w:r>
      <w:r w:rsidR="00B44C70">
        <w:rPr>
          <w:rFonts w:hint="eastAsia"/>
        </w:rPr>
        <w:t>不要です。難しいコースで打数が2桁になった場合は「2桁入力」ボタンがあるのでご心配には及びません</w:t>
      </w:r>
      <w:r w:rsidR="00D97C50">
        <w:rPr>
          <w:rFonts w:hint="eastAsia"/>
        </w:rPr>
        <w:t>。</w:t>
      </w:r>
      <w:r w:rsidR="00D97C50" w:rsidRPr="00D03215">
        <w:rPr>
          <w:rFonts w:hint="eastAsia"/>
        </w:rPr>
        <w:t>そんな・・・</w:t>
      </w:r>
      <w:r w:rsidR="00D97C50">
        <w:rPr>
          <w:rFonts w:hint="eastAsia"/>
        </w:rPr>
        <w:t>全打数</w:t>
      </w:r>
      <w:r w:rsidR="00D97C50" w:rsidRPr="00D03215">
        <w:rPr>
          <w:rFonts w:hint="eastAsia"/>
        </w:rPr>
        <w:t>入力なんて大変！メンドクサイなんてことは間違いです。トータルだけを入力する「集計入力データ」シートも用意してありま</w:t>
      </w:r>
      <w:r w:rsidR="00D97C50">
        <w:rPr>
          <w:rFonts w:hint="eastAsia"/>
        </w:rPr>
        <w:t>す</w:t>
      </w:r>
      <w:r w:rsidR="00D97C50" w:rsidRPr="00D03215">
        <w:rPr>
          <w:rFonts w:hint="eastAsia"/>
        </w:rPr>
        <w:t>が殆んど時間は変わりません。</w:t>
      </w:r>
      <w:r w:rsidR="004C0B3E">
        <w:rPr>
          <w:rFonts w:hint="eastAsia"/>
        </w:rPr>
        <w:t>）</w:t>
      </w:r>
      <w:r w:rsidR="0096391B">
        <w:br/>
      </w:r>
      <w:r w:rsidR="0096391B">
        <w:rPr>
          <w:rFonts w:hint="eastAsia"/>
        </w:rPr>
        <w:t>経験上からスコアカードには集計間違いが数多く発生しており全打数を入力するこの方法はスコアカードの間違いを検証するための係員も不要です。間違いがある場合集計中に</w:t>
      </w:r>
      <w:r w:rsidR="0096391B" w:rsidRPr="0096391B">
        <w:rPr>
          <w:rFonts w:hint="eastAsia"/>
          <w:u w:val="single"/>
        </w:rPr>
        <w:t>「合計」を照合</w:t>
      </w:r>
      <w:r w:rsidR="0096391B">
        <w:rPr>
          <w:rFonts w:hint="eastAsia"/>
        </w:rPr>
        <w:t>しただけで「あ</w:t>
      </w:r>
      <w:r w:rsidR="0042761A">
        <w:rPr>
          <w:rFonts w:hint="eastAsia"/>
        </w:rPr>
        <w:t>、</w:t>
      </w:r>
      <w:r w:rsidR="0096391B">
        <w:rPr>
          <w:rFonts w:hint="eastAsia"/>
        </w:rPr>
        <w:t>合計が違う」と必然的に気づくのでスコアカードのどのホールで違いがあるか調べて「スコアカード」を赤色ペンで修正します。</w:t>
      </w:r>
      <w:r w:rsidRPr="00D03215">
        <w:br/>
      </w:r>
      <w:r w:rsidR="004C0B3E">
        <w:rPr>
          <w:rFonts w:hint="eastAsia"/>
        </w:rPr>
        <w:t>この入力方法は</w:t>
      </w:r>
      <w:r w:rsidR="00D97C50">
        <w:rPr>
          <w:rFonts w:hint="eastAsia"/>
        </w:rPr>
        <w:t>以下の項</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_Ref430867476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3</w:t>
      </w:r>
      <w:r w:rsidR="00577CA1" w:rsidRPr="00577CA1">
        <w:rPr>
          <w:rFonts w:hint="eastAsia"/>
          <w:color w:val="0070C0"/>
        </w:rPr>
        <w:t xml:space="preserve"> データ入力ダイアログボックス</w:t>
      </w:r>
      <w:r w:rsidRPr="00577CA1">
        <w:rPr>
          <w:color w:val="0070C0"/>
        </w:rPr>
        <w:fldChar w:fldCharType="end"/>
      </w:r>
      <w:r w:rsidRPr="00D03215">
        <w:rPr>
          <w:rFonts w:hint="eastAsia"/>
        </w:rPr>
        <w:t>」</w:t>
      </w:r>
      <w:r w:rsidR="004C0B3E">
        <w:rPr>
          <w:rFonts w:hint="eastAsia"/>
        </w:rPr>
        <w:t>でも</w:t>
      </w:r>
      <w:r w:rsidR="00D97C50">
        <w:rPr>
          <w:rFonts w:hint="eastAsia"/>
        </w:rPr>
        <w:t>簡単に</w:t>
      </w:r>
      <w:r w:rsidR="004C0B3E">
        <w:rPr>
          <w:rFonts w:hint="eastAsia"/>
        </w:rPr>
        <w:t>説明しており</w:t>
      </w:r>
      <w:r w:rsidR="00832695">
        <w:rPr>
          <w:rFonts w:hint="eastAsia"/>
        </w:rPr>
        <w:t>ます。</w:t>
      </w:r>
      <w:bookmarkEnd w:id="42"/>
    </w:p>
    <w:p w14:paraId="7F3F3C61" w14:textId="77777777" w:rsidR="00EC3C48" w:rsidRPr="00D03215" w:rsidRDefault="00AF1BEF" w:rsidP="0021558B">
      <w:pPr>
        <w:pStyle w:val="3"/>
      </w:pPr>
      <w:r>
        <w:rPr>
          <w:rFonts w:hint="eastAsia"/>
        </w:rPr>
        <w:t>同好会などで毎回試合の</w:t>
      </w:r>
      <w:r w:rsidR="009F10F1">
        <w:rPr>
          <w:rFonts w:hint="eastAsia"/>
        </w:rPr>
        <w:t>メンバーの組み合わせの編集では、</w:t>
      </w:r>
      <w:r w:rsidR="00EC3C48" w:rsidRPr="00D03215">
        <w:rPr>
          <w:rFonts w:hint="eastAsia"/>
        </w:rPr>
        <w:t>試合の集計の度に氏名などを手で打ち込むことなく「メンバー編集」シートから氏名、グループ番号、スタートホールの順番からNoまで取込むなど数多くの機能を備え時間の掛かる手作業を省きます。</w:t>
      </w:r>
      <w:bookmarkEnd w:id="41"/>
    </w:p>
    <w:p w14:paraId="37FC4688" w14:textId="42A2E04E" w:rsidR="00EC3C48" w:rsidRPr="00D03215" w:rsidRDefault="00B44C70" w:rsidP="0021558B">
      <w:pPr>
        <w:pStyle w:val="3"/>
      </w:pPr>
      <w:r>
        <w:rPr>
          <w:rFonts w:hint="eastAsia"/>
        </w:rPr>
        <w:t>アドインプログラムは</w:t>
      </w:r>
      <w:r w:rsidR="00EC3C48" w:rsidRPr="00D03215">
        <w:rPr>
          <w:rFonts w:hint="eastAsia"/>
        </w:rPr>
        <w:t>インストーラー</w:t>
      </w:r>
      <w:r w:rsidR="00D97C50">
        <w:rPr>
          <w:rFonts w:hint="eastAsia"/>
        </w:rPr>
        <w:t>「</w:t>
      </w:r>
      <w:r w:rsidR="00D97C50" w:rsidRPr="00D97C50">
        <w:rPr>
          <w:rFonts w:hint="eastAsia"/>
        </w:rPr>
        <w:t>グラウンドゴルフインストール・アンインスト</w:t>
      </w:r>
      <w:r w:rsidR="00D97C50" w:rsidRPr="00D97C50">
        <w:rPr>
          <w:rFonts w:hint="eastAsia"/>
        </w:rPr>
        <w:lastRenderedPageBreak/>
        <w:t>ール</w:t>
      </w:r>
      <w:r w:rsidR="00D97C50" w:rsidRPr="00D97C50">
        <w:t>.xlsm</w:t>
      </w:r>
      <w:r w:rsidR="00D97C50">
        <w:rPr>
          <w:rFonts w:hint="eastAsia"/>
        </w:rPr>
        <w:t>」</w:t>
      </w:r>
      <w:r w:rsidR="00EC3C48" w:rsidRPr="00D03215">
        <w:rPr>
          <w:rFonts w:hint="eastAsia"/>
        </w:rPr>
        <w:t>を使用してプログラムをExcelに認識させることで初めて</w:t>
      </w:r>
      <w:r w:rsidR="003F16B6" w:rsidRPr="00D03215">
        <w:rPr>
          <w:rFonts w:hint="eastAsia"/>
        </w:rPr>
        <w:t>専用の「グラウンドゴルフ」タブや</w:t>
      </w:r>
      <w:r w:rsidR="00EC3C48" w:rsidRPr="00D03215">
        <w:rPr>
          <w:rFonts w:hint="eastAsia"/>
        </w:rPr>
        <w:t>ダイアログボックスが表示し、集計が可能になります。</w:t>
      </w:r>
      <w:r w:rsidR="00D97C50" w:rsidRPr="00D97C50">
        <w:rPr>
          <w:rFonts w:hint="eastAsia"/>
          <w:color w:val="EE0000"/>
          <w:u w:val="double"/>
        </w:rPr>
        <w:t>重要なのは</w:t>
      </w:r>
      <w:r w:rsidR="008C00C3" w:rsidRPr="00D97C50">
        <w:rPr>
          <w:rFonts w:hint="eastAsia"/>
          <w:u w:val="double"/>
        </w:rPr>
        <w:t>セキュリティの関係があり</w:t>
      </w:r>
      <w:r w:rsidR="008C00C3" w:rsidRPr="005F63B9">
        <w:rPr>
          <w:rFonts w:hint="eastAsia"/>
          <w:color w:val="0070C0"/>
          <w:u w:val="double"/>
        </w:rPr>
        <w:t>「</w:t>
      </w:r>
      <w:r w:rsidR="008C00C3" w:rsidRPr="00577CA1">
        <w:rPr>
          <w:color w:val="0070C0"/>
          <w:u w:val="double"/>
        </w:rPr>
        <w:fldChar w:fldCharType="begin"/>
      </w:r>
      <w:r w:rsidR="008C00C3" w:rsidRPr="00577CA1">
        <w:rPr>
          <w:color w:val="0070C0"/>
          <w:u w:val="double"/>
        </w:rPr>
        <w:instrText xml:space="preserve"> </w:instrText>
      </w:r>
      <w:r w:rsidR="008C00C3" w:rsidRPr="00577CA1">
        <w:rPr>
          <w:rFonts w:hint="eastAsia"/>
          <w:color w:val="0070C0"/>
          <w:u w:val="double"/>
        </w:rPr>
        <w:instrText>REF _Ref166423447 \r \h</w:instrText>
      </w:r>
      <w:r w:rsidR="008C00C3" w:rsidRPr="00577CA1">
        <w:rPr>
          <w:color w:val="0070C0"/>
          <w:u w:val="double"/>
        </w:rPr>
        <w:instrText xml:space="preserve"> </w:instrText>
      </w:r>
      <w:r w:rsidR="008C00C3" w:rsidRPr="00577CA1">
        <w:rPr>
          <w:color w:val="0070C0"/>
          <w:u w:val="double"/>
        </w:rPr>
      </w:r>
      <w:r w:rsidR="008C00C3" w:rsidRPr="00577CA1">
        <w:rPr>
          <w:color w:val="0070C0"/>
          <w:u w:val="double"/>
        </w:rPr>
        <w:fldChar w:fldCharType="separate"/>
      </w:r>
      <w:r w:rsidR="00577CA1" w:rsidRPr="00577CA1">
        <w:rPr>
          <w:rFonts w:hint="eastAsia"/>
          <w:color w:val="0070C0"/>
          <w:u w:val="double"/>
        </w:rPr>
        <w:t>３</w:t>
      </w:r>
      <w:r w:rsidR="00577CA1" w:rsidRPr="00577CA1">
        <w:rPr>
          <w:color w:val="0070C0"/>
          <w:u w:val="double"/>
        </w:rPr>
        <w:t>(2)</w:t>
      </w:r>
      <w:r w:rsidR="008C00C3" w:rsidRPr="00577CA1">
        <w:rPr>
          <w:color w:val="0070C0"/>
          <w:u w:val="double"/>
        </w:rPr>
        <w:fldChar w:fldCharType="end"/>
      </w:r>
      <w:r w:rsidR="008C00C3" w:rsidRPr="00577CA1">
        <w:rPr>
          <w:color w:val="0070C0"/>
          <w:u w:val="double"/>
        </w:rPr>
        <w:fldChar w:fldCharType="begin"/>
      </w:r>
      <w:r w:rsidR="008C00C3" w:rsidRPr="00577CA1">
        <w:rPr>
          <w:color w:val="0070C0"/>
          <w:u w:val="double"/>
        </w:rPr>
        <w:instrText xml:space="preserve"> REF _Ref166423447 \h </w:instrText>
      </w:r>
      <w:r w:rsidR="008C00C3" w:rsidRPr="00577CA1">
        <w:rPr>
          <w:color w:val="0070C0"/>
          <w:u w:val="double"/>
        </w:rPr>
      </w:r>
      <w:r w:rsidR="008C00C3" w:rsidRPr="00577CA1">
        <w:rPr>
          <w:color w:val="0070C0"/>
          <w:u w:val="double"/>
        </w:rPr>
        <w:fldChar w:fldCharType="separate"/>
      </w:r>
      <w:r w:rsidR="00577CA1" w:rsidRPr="00577CA1">
        <w:rPr>
          <w:rFonts w:hint="eastAsia"/>
          <w:color w:val="0070C0"/>
        </w:rPr>
        <w:t>インストール前の注意事項 （重要）</w:t>
      </w:r>
      <w:r w:rsidR="008C00C3" w:rsidRPr="00577CA1">
        <w:rPr>
          <w:color w:val="0070C0"/>
          <w:u w:val="double"/>
        </w:rPr>
        <w:fldChar w:fldCharType="end"/>
      </w:r>
      <w:r w:rsidR="008C00C3" w:rsidRPr="0070291D">
        <w:rPr>
          <w:rFonts w:hint="eastAsia"/>
          <w:u w:val="double"/>
        </w:rPr>
        <w:t>」</w:t>
      </w:r>
      <w:r w:rsidR="008C00C3" w:rsidRPr="00D97C50">
        <w:rPr>
          <w:rFonts w:hint="eastAsia"/>
          <w:u w:val="double"/>
        </w:rPr>
        <w:t>を事前に実行しないとインストールできないのでご注意ください。</w:t>
      </w:r>
    </w:p>
    <w:p w14:paraId="642A9B75" w14:textId="62F0D3CB" w:rsidR="00EC3C48" w:rsidRPr="00D03215" w:rsidRDefault="00EC3C48" w:rsidP="0021558B">
      <w:pPr>
        <w:pStyle w:val="3"/>
      </w:pPr>
      <w:bookmarkStart w:id="43" w:name="_Ref421023940"/>
      <w:bookmarkStart w:id="44" w:name="_Ref430776496"/>
      <w:r w:rsidRPr="00D03215">
        <w:rPr>
          <w:rFonts w:hint="eastAsia"/>
        </w:rPr>
        <w:t>インストールが済んだ場合、データシートへ直接入力も可能ですが「XL_4R_GG_同好会_2015 03 29.xlsx」の「毎回入力データ」シートで氏名の上を右クリックすると</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_Ref430867476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3</w:t>
      </w:r>
      <w:r w:rsidR="00577CA1" w:rsidRPr="00577CA1">
        <w:rPr>
          <w:rFonts w:hint="eastAsia"/>
          <w:color w:val="0070C0"/>
        </w:rPr>
        <w:t xml:space="preserve"> データ入力ダイアログボックス</w:t>
      </w:r>
      <w:r w:rsidRPr="00577CA1">
        <w:rPr>
          <w:color w:val="0070C0"/>
        </w:rPr>
        <w:fldChar w:fldCharType="end"/>
      </w:r>
      <w:r w:rsidRPr="00D03215">
        <w:rPr>
          <w:rFonts w:hint="eastAsia"/>
        </w:rPr>
        <w:t>」を表示します。（</w:t>
      </w:r>
      <w:r w:rsidRPr="005F63B9">
        <w:rPr>
          <w:rFonts w:hint="eastAsia"/>
        </w:rPr>
        <w:t>「</w:t>
      </w:r>
      <w:r w:rsidR="00FF37FD" w:rsidRPr="00577CA1">
        <w:rPr>
          <w:color w:val="0070C0"/>
        </w:rPr>
        <w:fldChar w:fldCharType="begin"/>
      </w:r>
      <w:r w:rsidR="00FF37FD" w:rsidRPr="00577CA1">
        <w:rPr>
          <w:color w:val="0070C0"/>
        </w:rPr>
        <w:instrText xml:space="preserve"> </w:instrText>
      </w:r>
      <w:r w:rsidR="00FF37FD" w:rsidRPr="00577CA1">
        <w:rPr>
          <w:rFonts w:hint="eastAsia"/>
          <w:color w:val="0070C0"/>
        </w:rPr>
        <w:instrText>REF _Ref166423447 \r \h</w:instrText>
      </w:r>
      <w:r w:rsidR="00FF37FD" w:rsidRPr="00577CA1">
        <w:rPr>
          <w:color w:val="0070C0"/>
        </w:rPr>
        <w:instrText xml:space="preserve"> </w:instrText>
      </w:r>
      <w:r w:rsidR="00FF37FD" w:rsidRPr="00577CA1">
        <w:rPr>
          <w:color w:val="0070C0"/>
        </w:rPr>
      </w:r>
      <w:r w:rsidR="00FF37FD" w:rsidRPr="00577CA1">
        <w:rPr>
          <w:color w:val="0070C0"/>
        </w:rPr>
        <w:fldChar w:fldCharType="separate"/>
      </w:r>
      <w:r w:rsidR="00577CA1" w:rsidRPr="00577CA1">
        <w:rPr>
          <w:rFonts w:hint="eastAsia"/>
          <w:color w:val="0070C0"/>
        </w:rPr>
        <w:t>３</w:t>
      </w:r>
      <w:r w:rsidR="00577CA1" w:rsidRPr="00577CA1">
        <w:rPr>
          <w:color w:val="0070C0"/>
        </w:rPr>
        <w:t>(2)</w:t>
      </w:r>
      <w:r w:rsidR="00FF37FD" w:rsidRPr="00577CA1">
        <w:rPr>
          <w:color w:val="0070C0"/>
        </w:rPr>
        <w:fldChar w:fldCharType="end"/>
      </w:r>
      <w:r w:rsidR="00BE0399" w:rsidRPr="00577CA1">
        <w:rPr>
          <w:color w:val="0070C0"/>
        </w:rPr>
        <w:fldChar w:fldCharType="begin"/>
      </w:r>
      <w:r w:rsidR="00BE0399" w:rsidRPr="00577CA1">
        <w:rPr>
          <w:color w:val="0070C0"/>
        </w:rPr>
        <w:instrText xml:space="preserve"> REF _Ref166423447 \h </w:instrText>
      </w:r>
      <w:r w:rsidR="00BE0399" w:rsidRPr="00577CA1">
        <w:rPr>
          <w:color w:val="0070C0"/>
        </w:rPr>
      </w:r>
      <w:r w:rsidR="00BE0399" w:rsidRPr="00577CA1">
        <w:rPr>
          <w:color w:val="0070C0"/>
        </w:rPr>
        <w:fldChar w:fldCharType="separate"/>
      </w:r>
      <w:r w:rsidR="00577CA1" w:rsidRPr="00577CA1">
        <w:rPr>
          <w:rFonts w:hint="eastAsia"/>
          <w:color w:val="0070C0"/>
        </w:rPr>
        <w:t>インストール前の注意事項 （重要）</w:t>
      </w:r>
      <w:r w:rsidR="00BE0399" w:rsidRPr="00577CA1">
        <w:rPr>
          <w:color w:val="0070C0"/>
        </w:rPr>
        <w:fldChar w:fldCharType="end"/>
      </w:r>
      <w:r w:rsidRPr="00D03215">
        <w:rPr>
          <w:rFonts w:hint="eastAsia"/>
        </w:rPr>
        <w:t>」</w:t>
      </w:r>
      <w:r w:rsidR="00FF37FD">
        <w:rPr>
          <w:rFonts w:hint="eastAsia"/>
        </w:rPr>
        <w:t>や</w:t>
      </w:r>
      <w:r w:rsidR="00FF37FD" w:rsidRPr="005F63B9">
        <w:rPr>
          <w:rFonts w:hint="eastAsia"/>
        </w:rPr>
        <w:t>「</w:t>
      </w:r>
      <w:r w:rsidR="00FF37FD" w:rsidRPr="00577CA1">
        <w:rPr>
          <w:color w:val="0070C0"/>
        </w:rPr>
        <w:fldChar w:fldCharType="begin"/>
      </w:r>
      <w:r w:rsidR="00FF37FD" w:rsidRPr="00577CA1">
        <w:rPr>
          <w:color w:val="0070C0"/>
        </w:rPr>
        <w:instrText xml:space="preserve"> </w:instrText>
      </w:r>
      <w:r w:rsidR="00FF37FD" w:rsidRPr="00577CA1">
        <w:rPr>
          <w:rFonts w:hint="eastAsia"/>
          <w:color w:val="0070C0"/>
        </w:rPr>
        <w:instrText>REF _Ref47967143 \r \h</w:instrText>
      </w:r>
      <w:r w:rsidR="00FF37FD" w:rsidRPr="00577CA1">
        <w:rPr>
          <w:color w:val="0070C0"/>
        </w:rPr>
        <w:instrText xml:space="preserve"> </w:instrText>
      </w:r>
      <w:r w:rsidR="00FF37FD" w:rsidRPr="00577CA1">
        <w:rPr>
          <w:color w:val="0070C0"/>
        </w:rPr>
      </w:r>
      <w:r w:rsidR="00FF37FD" w:rsidRPr="00577CA1">
        <w:rPr>
          <w:color w:val="0070C0"/>
        </w:rPr>
        <w:fldChar w:fldCharType="separate"/>
      </w:r>
      <w:r w:rsidR="00577CA1" w:rsidRPr="00577CA1">
        <w:rPr>
          <w:rFonts w:hint="eastAsia"/>
          <w:color w:val="0070C0"/>
        </w:rPr>
        <w:t>３</w:t>
      </w:r>
      <w:r w:rsidR="00577CA1" w:rsidRPr="00577CA1">
        <w:rPr>
          <w:color w:val="0070C0"/>
        </w:rPr>
        <w:t>(3)</w:t>
      </w:r>
      <w:r w:rsidR="00FF37FD" w:rsidRPr="00577CA1">
        <w:rPr>
          <w:color w:val="0070C0"/>
        </w:rPr>
        <w:fldChar w:fldCharType="end"/>
      </w:r>
      <w:r w:rsidR="00FF37FD" w:rsidRPr="00577CA1">
        <w:rPr>
          <w:color w:val="0070C0"/>
        </w:rPr>
        <w:fldChar w:fldCharType="begin"/>
      </w:r>
      <w:r w:rsidR="00FF37FD" w:rsidRPr="00577CA1">
        <w:rPr>
          <w:color w:val="0070C0"/>
        </w:rPr>
        <w:instrText xml:space="preserve"> REF _Ref47967143 \h </w:instrText>
      </w:r>
      <w:r w:rsidR="00FF37FD" w:rsidRPr="00577CA1">
        <w:rPr>
          <w:color w:val="0070C0"/>
        </w:rPr>
      </w:r>
      <w:r w:rsidR="00FF37FD" w:rsidRPr="00577CA1">
        <w:rPr>
          <w:color w:val="0070C0"/>
        </w:rPr>
        <w:fldChar w:fldCharType="separate"/>
      </w:r>
      <w:r w:rsidR="00577CA1" w:rsidRPr="00577CA1">
        <w:rPr>
          <w:rFonts w:hint="eastAsia"/>
          <w:color w:val="0070C0"/>
        </w:rPr>
        <w:t>インストール</w:t>
      </w:r>
      <w:r w:rsidR="00FF37FD" w:rsidRPr="00577CA1">
        <w:rPr>
          <w:color w:val="0070C0"/>
        </w:rPr>
        <w:fldChar w:fldCharType="end"/>
      </w:r>
      <w:r w:rsidR="00FF37FD">
        <w:rPr>
          <w:rFonts w:hint="eastAsia"/>
        </w:rPr>
        <w:t>」</w:t>
      </w:r>
      <w:r w:rsidRPr="00D03215">
        <w:rPr>
          <w:rFonts w:hint="eastAsia"/>
        </w:rPr>
        <w:t>の項を実行するのは説明を読み進むまで我慢し各項の説明を順次進みフォルダ構成方法などを熟知した後試してください）説明を読むのは面倒だと言う場合はこのプログラムを使うのは無理</w:t>
      </w:r>
      <w:r w:rsidR="008C00C3" w:rsidRPr="00D03215">
        <w:rPr>
          <w:rFonts w:hint="eastAsia"/>
        </w:rPr>
        <w:t>があります</w:t>
      </w:r>
      <w:r w:rsidRPr="00D03215">
        <w:rPr>
          <w:rFonts w:hint="eastAsia"/>
        </w:rPr>
        <w:t>。</w:t>
      </w:r>
    </w:p>
    <w:bookmarkStart w:id="45" w:name="_Ref430783589"/>
    <w:p w14:paraId="519ABF5B" w14:textId="5EF7EF34" w:rsidR="00EC3C48" w:rsidRPr="00D03215" w:rsidRDefault="00EC3C48" w:rsidP="0021558B">
      <w:pPr>
        <w:pStyle w:val="3"/>
      </w:pPr>
      <w:r w:rsidRPr="00D03215">
        <w:rPr>
          <w:rFonts w:hint="eastAsia"/>
          <w:noProof/>
        </w:rPr>
        <mc:AlternateContent>
          <mc:Choice Requires="wpg">
            <w:drawing>
              <wp:anchor distT="0" distB="0" distL="114300" distR="114300" simplePos="0" relativeHeight="251004928" behindDoc="0" locked="0" layoutInCell="1" allowOverlap="1" wp14:anchorId="32BD7BFE" wp14:editId="2A4A864F">
                <wp:simplePos x="0" y="0"/>
                <wp:positionH relativeFrom="column">
                  <wp:posOffset>2196465</wp:posOffset>
                </wp:positionH>
                <wp:positionV relativeFrom="paragraph">
                  <wp:posOffset>566684</wp:posOffset>
                </wp:positionV>
                <wp:extent cx="3674745" cy="2112010"/>
                <wp:effectExtent l="0" t="0" r="1905" b="2540"/>
                <wp:wrapSquare wrapText="bothSides"/>
                <wp:docPr id="85" name="グループ化 85"/>
                <wp:cNvGraphicFramePr/>
                <a:graphic xmlns:a="http://schemas.openxmlformats.org/drawingml/2006/main">
                  <a:graphicData uri="http://schemas.microsoft.com/office/word/2010/wordprocessingGroup">
                    <wpg:wgp>
                      <wpg:cNvGrpSpPr/>
                      <wpg:grpSpPr>
                        <a:xfrm>
                          <a:off x="0" y="0"/>
                          <a:ext cx="3674745" cy="2112010"/>
                          <a:chOff x="0" y="0"/>
                          <a:chExt cx="3674852" cy="2112704"/>
                        </a:xfrm>
                      </wpg:grpSpPr>
                      <pic:pic xmlns:pic="http://schemas.openxmlformats.org/drawingml/2006/picture">
                        <pic:nvPicPr>
                          <pic:cNvPr id="8" name="図 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674852" cy="1846053"/>
                          </a:xfrm>
                          <a:prstGeom prst="rect">
                            <a:avLst/>
                          </a:prstGeom>
                        </pic:spPr>
                      </pic:pic>
                      <wps:wsp>
                        <wps:cNvPr id="77" name="テキスト ボックス 77"/>
                        <wps:cNvSpPr txBox="1"/>
                        <wps:spPr>
                          <a:xfrm>
                            <a:off x="43132" y="1884029"/>
                            <a:ext cx="3630401" cy="228675"/>
                          </a:xfrm>
                          <a:prstGeom prst="rect">
                            <a:avLst/>
                          </a:prstGeom>
                          <a:solidFill>
                            <a:prstClr val="white"/>
                          </a:solidFill>
                          <a:ln>
                            <a:noFill/>
                          </a:ln>
                          <a:effectLst/>
                        </wps:spPr>
                        <wps:txbx>
                          <w:txbxContent>
                            <w:p w14:paraId="1B0DF9C6" w14:textId="77777777" w:rsidR="0033563C" w:rsidRPr="00D03215" w:rsidRDefault="0033563C" w:rsidP="00AC71EA">
                              <w:pPr>
                                <w:pStyle w:val="ab"/>
                                <w:rPr>
                                  <w:rFonts w:ascii="ＭＳ 明朝" w:eastAsia="ＭＳ 明朝"/>
                                </w:rPr>
                              </w:pPr>
                              <w:bookmarkStart w:id="46" w:name="_Ref43086747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3</w:t>
                              </w:r>
                              <w:r w:rsidRPr="00D03215">
                                <w:fldChar w:fldCharType="end"/>
                              </w:r>
                              <w:r w:rsidRPr="00D03215">
                                <w:rPr>
                                  <w:rFonts w:hint="eastAsia"/>
                                </w:rPr>
                                <w:t xml:space="preserve"> データ入力ダイアログボックス</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2BD7BFE" id="グループ化 85" o:spid="_x0000_s1033" style="position:absolute;left:0;text-align:left;margin-left:172.95pt;margin-top:44.6pt;width:289.35pt;height:166.3pt;z-index:251004928;mso-position-horizontal-relative:text;mso-position-vertical-relative:text" coordsize="36748,2112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">
                <v:shape id="図 8" o:spid="_x0000_s1034" type="#_x0000_t75" style="position:absolute;width:36748;height:18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">
                  <v:imagedata r:id="rId15" o:title=""/>
                </v:shape>
                <v:shape id="テキスト ボックス 77" o:spid="_x0000_s1035" type="#_x0000_t202" style="position:absolute;left:431;top:18840;width:36304;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" stroked="f">
                  <v:textbox style="mso-fit-shape-to-text:t" inset="0,0,0,0">
                    <w:txbxContent>
                      <w:p w14:paraId="1B0DF9C6" w14:textId="77777777" w:rsidR="0033563C" w:rsidRPr="00D03215" w:rsidRDefault="0033563C" w:rsidP="00AC71EA">
                        <w:pPr>
                          <w:pStyle w:val="ab"/>
                          <w:rPr>
                            <w:rFonts w:ascii="ＭＳ 明朝" w:eastAsia="ＭＳ 明朝"/>
                          </w:rPr>
                        </w:pPr>
                        <w:bookmarkStart w:id="49" w:name="_Ref43086747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3</w:t>
                        </w:r>
                        <w:r w:rsidRPr="00D03215">
                          <w:fldChar w:fldCharType="end"/>
                        </w:r>
                        <w:r w:rsidRPr="00D03215">
                          <w:rPr>
                            <w:rFonts w:hint="eastAsia"/>
                          </w:rPr>
                          <w:t xml:space="preserve"> データ入力ダイアログボックス</w:t>
                        </w:r>
                        <w:bookmarkEnd w:id="49"/>
                      </w:p>
                    </w:txbxContent>
                  </v:textbox>
                </v:shape>
                <w10:wrap type="square"/>
              </v:group>
            </w:pict>
          </mc:Fallback>
        </mc:AlternateContent>
      </w:r>
      <w:r w:rsidRPr="00D03215">
        <w:rPr>
          <w:rFonts w:hint="eastAsia"/>
        </w:rPr>
        <w:t>各グループが競技をするスタートホールはグループ（GN）ごとに違うため、氏名の表示と同時に図の赤い矢印方向の「5」のようにスタートホールの番号をスコアカードに合わせて先頭に自動表示するためデータ入力がとても簡単で早くなります。図では5番ホールからスタートした例になります。（シート上からスタートホールを読み込んで</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_Ref430867476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3</w:t>
      </w:r>
      <w:r w:rsidR="00577CA1" w:rsidRPr="00577CA1">
        <w:rPr>
          <w:rFonts w:hint="eastAsia"/>
          <w:color w:val="0070C0"/>
        </w:rPr>
        <w:t xml:space="preserve"> データ入力ダイアログボックス</w:t>
      </w:r>
      <w:r w:rsidRPr="00577CA1">
        <w:rPr>
          <w:color w:val="0070C0"/>
        </w:rPr>
        <w:fldChar w:fldCharType="end"/>
      </w:r>
      <w:r w:rsidRPr="00D03215">
        <w:rPr>
          <w:rFonts w:hint="eastAsia"/>
        </w:rPr>
        <w:t>」のように５番ホールがすぐ入力できるのです。</w:t>
      </w:r>
      <w:bookmarkStart w:id="47" w:name="_Ref421023977"/>
      <w:bookmarkStart w:id="48" w:name="_Ref430776809"/>
      <w:bookmarkEnd w:id="43"/>
      <w:bookmarkEnd w:id="45"/>
      <w:r w:rsidRPr="00D03215">
        <w:rPr>
          <w:rFonts w:hint="eastAsia"/>
        </w:rPr>
        <w:t>スタートホールは図の赤枠のスピンボタンで入力することもできるし、ホール番号をダブルクリックするだけでホール番号が先頭に表示します。</w:t>
      </w:r>
    </w:p>
    <w:p w14:paraId="38ABD675" w14:textId="77777777" w:rsidR="00EC3C48" w:rsidRPr="00D03215" w:rsidRDefault="00EC3C48" w:rsidP="0021558B">
      <w:pPr>
        <w:pStyle w:val="3"/>
      </w:pPr>
      <w:r w:rsidRPr="00D03215">
        <w:rPr>
          <w:rFonts w:hint="eastAsia"/>
        </w:rPr>
        <w:t>グラウンドゴルフでは、１ホール当たりの打数は、よほど難しいコース以外は1桁です。打数</w:t>
      </w:r>
      <w:r w:rsidR="00D02ED4" w:rsidRPr="00D03215">
        <w:rPr>
          <w:rFonts w:hint="eastAsia"/>
        </w:rPr>
        <w:t>を</w:t>
      </w:r>
      <w:r w:rsidRPr="00D03215">
        <w:rPr>
          <w:rFonts w:hint="eastAsia"/>
        </w:rPr>
        <w:t>入力する時は、「Enter」キーを押す必要がありません。この図の例で打数を入力する場合、5～8ホールの入力は、細線赤色枠囲い</w:t>
      </w:r>
      <w:r w:rsidRPr="005400E3">
        <w:rPr>
          <w:rFonts w:hint="eastAsia"/>
          <w:b/>
          <w:bCs/>
          <w:color w:val="ED0000"/>
        </w:rPr>
        <w:t>①</w:t>
      </w:r>
      <w:r w:rsidRPr="00D03215">
        <w:rPr>
          <w:rFonts w:hint="eastAsia"/>
        </w:rPr>
        <w:t>のように「2342」、１～4ホールは</w:t>
      </w:r>
      <w:r w:rsidRPr="005400E3">
        <w:rPr>
          <w:rFonts w:hint="eastAsia"/>
          <w:b/>
          <w:bCs/>
          <w:color w:val="ED0000"/>
        </w:rPr>
        <w:t>②</w:t>
      </w:r>
      <w:r w:rsidRPr="00D03215">
        <w:rPr>
          <w:rFonts w:hint="eastAsia"/>
        </w:rPr>
        <w:t>の「2223」と入力すると2回の入力で済み、</w:t>
      </w:r>
      <w:r w:rsidR="004E5FAD" w:rsidRPr="00D03215">
        <w:rPr>
          <w:rFonts w:hint="eastAsia"/>
        </w:rPr>
        <w:t>ごく</w:t>
      </w:r>
      <w:r w:rsidRPr="00D03215">
        <w:rPr>
          <w:rFonts w:hint="eastAsia"/>
        </w:rPr>
        <w:t>簡単に入力できます。記憶力が良ければ「23422223」と8桁を1度で入力しても</w:t>
      </w:r>
      <w:r w:rsidR="004E5FAD" w:rsidRPr="00D03215">
        <w:rPr>
          <w:rFonts w:hint="eastAsia"/>
        </w:rPr>
        <w:t>構いません</w:t>
      </w:r>
      <w:r w:rsidRPr="00D03215">
        <w:rPr>
          <w:rFonts w:hint="eastAsia"/>
        </w:rPr>
        <w:t>。難しいコースで2桁の打数を入力する場合は「2桁入力」ボタンを押して入力することができます</w:t>
      </w:r>
      <w:bookmarkStart w:id="49" w:name="_Hlk219034762"/>
      <w:r w:rsidRPr="00D03215">
        <w:rPr>
          <w:rFonts w:hint="eastAsia"/>
        </w:rPr>
        <w:t>。</w:t>
      </w:r>
      <w:bookmarkEnd w:id="49"/>
    </w:p>
    <w:bookmarkEnd w:id="47"/>
    <w:p w14:paraId="334F1C86" w14:textId="2CE7CD8A" w:rsidR="00EC3C48" w:rsidRPr="00D03215" w:rsidRDefault="00EC3C48" w:rsidP="0021558B">
      <w:pPr>
        <w:pStyle w:val="3"/>
      </w:pPr>
      <w:r w:rsidRPr="00D03215">
        <w:rPr>
          <w:rFonts w:hint="eastAsia"/>
        </w:rPr>
        <w:t>入力が済んだ場合は、</w:t>
      </w:r>
      <w:r w:rsidR="003F16B6" w:rsidRPr="00D03215">
        <w:rPr>
          <w:rFonts w:hint="eastAsia"/>
        </w:rPr>
        <w:t>グラウンドゴルフタブの</w:t>
      </w:r>
      <w:r w:rsidRPr="00D03215">
        <w:rPr>
          <w:rFonts w:hint="eastAsia"/>
        </w:rPr>
        <w:t>＜集計＞をクリックすると即時に「点数順集計表」、「ホールインワン集計表」、「グループ別集計表」、「グループ別のホールインワン順」などのシートに即時に集計して表示します。</w:t>
      </w:r>
      <w:r w:rsidRPr="00D03215">
        <w:br/>
      </w:r>
      <w:r w:rsidRPr="00D03215">
        <w:rPr>
          <w:rFonts w:hint="eastAsia"/>
        </w:rPr>
        <w:t>プレーは4ラウンドまで対応しており４ラウンド以下なら何ラウンドでも集計ができます。詳しい説明は</w:t>
      </w:r>
      <w:r w:rsidRPr="005F63B9">
        <w:rPr>
          <w:rFonts w:hint="eastAsia"/>
          <w:color w:val="0070C0"/>
        </w:rPr>
        <w:t>「</w:t>
      </w:r>
      <w:r w:rsidR="00D51EF2" w:rsidRPr="00577CA1">
        <w:rPr>
          <w:color w:val="0070C0"/>
        </w:rPr>
        <w:fldChar w:fldCharType="begin"/>
      </w:r>
      <w:r w:rsidR="00D51EF2" w:rsidRPr="00577CA1">
        <w:rPr>
          <w:color w:val="0070C0"/>
        </w:rPr>
        <w:instrText xml:space="preserve"> </w:instrText>
      </w:r>
      <w:r w:rsidR="00D51EF2" w:rsidRPr="00577CA1">
        <w:rPr>
          <w:rFonts w:hint="eastAsia"/>
          <w:color w:val="0070C0"/>
        </w:rPr>
        <w:instrText>REF _Ref219640345 \r \h</w:instrText>
      </w:r>
      <w:r w:rsidR="00D51EF2" w:rsidRPr="00577CA1">
        <w:rPr>
          <w:color w:val="0070C0"/>
        </w:rPr>
        <w:instrText xml:space="preserve"> </w:instrText>
      </w:r>
      <w:r w:rsidR="00D51EF2" w:rsidRPr="00577CA1">
        <w:rPr>
          <w:color w:val="0070C0"/>
        </w:rPr>
      </w:r>
      <w:r w:rsidR="00D51EF2" w:rsidRPr="00577CA1">
        <w:rPr>
          <w:color w:val="0070C0"/>
        </w:rPr>
        <w:fldChar w:fldCharType="separate"/>
      </w:r>
      <w:r w:rsidR="00577CA1" w:rsidRPr="00577CA1">
        <w:rPr>
          <w:rFonts w:hint="eastAsia"/>
          <w:color w:val="0070C0"/>
        </w:rPr>
        <w:t>４</w:t>
      </w:r>
      <w:r w:rsidR="00577CA1" w:rsidRPr="00577CA1">
        <w:rPr>
          <w:color w:val="0070C0"/>
        </w:rPr>
        <w:t>(16)</w:t>
      </w:r>
      <w:r w:rsidR="00D51EF2" w:rsidRPr="00577CA1">
        <w:rPr>
          <w:color w:val="0070C0"/>
        </w:rPr>
        <w:fldChar w:fldCharType="end"/>
      </w:r>
      <w:r w:rsidR="00D51EF2" w:rsidRPr="00577CA1">
        <w:rPr>
          <w:color w:val="0070C0"/>
        </w:rPr>
        <w:fldChar w:fldCharType="begin"/>
      </w:r>
      <w:r w:rsidR="00D51EF2" w:rsidRPr="00577CA1">
        <w:rPr>
          <w:color w:val="0070C0"/>
        </w:rPr>
        <w:instrText xml:space="preserve"> REF _Ref219640356 \h </w:instrText>
      </w:r>
      <w:r w:rsidR="00D51EF2" w:rsidRPr="00577CA1">
        <w:rPr>
          <w:color w:val="0070C0"/>
        </w:rPr>
      </w:r>
      <w:r w:rsidR="00D51EF2" w:rsidRPr="00577CA1">
        <w:rPr>
          <w:color w:val="0070C0"/>
        </w:rPr>
        <w:fldChar w:fldCharType="separate"/>
      </w:r>
      <w:r w:rsidR="00577CA1" w:rsidRPr="00577CA1">
        <w:rPr>
          <w:rFonts w:hint="eastAsia"/>
          <w:color w:val="0070C0"/>
        </w:rPr>
        <w:t>「毎回入力データ」ダイアログボックスを使用した「打数」の入力</w:t>
      </w:r>
      <w:r w:rsidR="00D51EF2" w:rsidRPr="00577CA1">
        <w:rPr>
          <w:color w:val="0070C0"/>
        </w:rPr>
        <w:fldChar w:fldCharType="end"/>
      </w:r>
      <w:r w:rsidRPr="00D03215">
        <w:rPr>
          <w:rFonts w:hint="eastAsia"/>
        </w:rPr>
        <w:t>」の項で説明しています。</w:t>
      </w:r>
      <w:bookmarkEnd w:id="48"/>
    </w:p>
    <w:p w14:paraId="7D06083C" w14:textId="449B6678" w:rsidR="00EC3C48" w:rsidRPr="00D03215" w:rsidRDefault="00EC3C48" w:rsidP="0021558B">
      <w:pPr>
        <w:pStyle w:val="3"/>
      </w:pPr>
      <w:r w:rsidRPr="00D03215">
        <w:rPr>
          <w:rFonts w:hint="eastAsia"/>
        </w:rPr>
        <w:t xml:space="preserve">添付の「XL_4R_GG_同好会_2015 03 29.xlsx」を開いてグラウンドゴルフの打数を入力する方法には次のA)、B) </w:t>
      </w:r>
      <w:r w:rsidR="0070291D">
        <w:rPr>
          <w:rFonts w:hint="eastAsia"/>
        </w:rPr>
        <w:t>の</w:t>
      </w:r>
      <w:r w:rsidRPr="00D03215">
        <w:rPr>
          <w:rFonts w:hint="eastAsia"/>
        </w:rPr>
        <w:t>二種類の方法がありますが、「A)」項の方は上記</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_Ref430783589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6)</w:t>
      </w:r>
      <w:r w:rsidRPr="00577CA1">
        <w:rPr>
          <w:color w:val="0070C0"/>
        </w:rPr>
        <w:fldChar w:fldCharType="end"/>
      </w:r>
      <w:r w:rsidRPr="00D03215">
        <w:rPr>
          <w:rFonts w:hint="eastAsia"/>
        </w:rPr>
        <w:t>」項</w:t>
      </w:r>
      <w:r w:rsidRPr="00D03215">
        <w:rPr>
          <w:rFonts w:hint="eastAsia"/>
        </w:rPr>
        <w:lastRenderedPageBreak/>
        <w:t>で少し説明しましたが作者としては「A)」項の方をお勧めとしたいと思います。</w:t>
      </w:r>
    </w:p>
    <w:bookmarkEnd w:id="44"/>
    <w:p w14:paraId="6B76D18B" w14:textId="77777777" w:rsidR="00EC3C48" w:rsidRPr="00D03215" w:rsidRDefault="00EC3C48" w:rsidP="008B330A">
      <w:pPr>
        <w:ind w:leftChars="203" w:left="707" w:hangingChars="134" w:hanging="281"/>
      </w:pPr>
      <w:r w:rsidRPr="00D03215">
        <w:rPr>
          <w:rFonts w:hint="eastAsia"/>
        </w:rPr>
        <w:t>A)「毎回入力データ」シートへ入力する場合。</w:t>
      </w:r>
    </w:p>
    <w:p w14:paraId="4851A321" w14:textId="77777777" w:rsidR="00EC3C48" w:rsidRPr="00D03215" w:rsidRDefault="00EC3C48" w:rsidP="008B330A">
      <w:pPr>
        <w:ind w:leftChars="336" w:left="706" w:firstLine="2"/>
      </w:pPr>
      <w:r w:rsidRPr="00D03215">
        <w:rPr>
          <w:rFonts w:hint="eastAsia"/>
        </w:rPr>
        <w:t>各ラウンド、各ホールの打数をすべて入力する方法で、一見大変そうに思えますが前述したとおり入力が意外に簡単で早く競技中に入力したスコアカードは計算間違いやミスが毎試合のように結構あり、この方法はこれらの間違いの発見ができ、スコアカードの計算間違いが多いことが問題でデータ入力よりもそのミスの修正に手間取る始末です。</w:t>
      </w:r>
    </w:p>
    <w:p w14:paraId="7EEBF689" w14:textId="77777777" w:rsidR="00EC3C48" w:rsidRPr="00D03215" w:rsidRDefault="00EC3C48" w:rsidP="00D42136">
      <w:pPr>
        <w:ind w:leftChars="203" w:left="707" w:hangingChars="134" w:hanging="281"/>
      </w:pPr>
      <w:r w:rsidRPr="00D03215">
        <w:rPr>
          <w:rFonts w:hint="eastAsia"/>
        </w:rPr>
        <w:t>B)「集計入力」データシートへ入力する場合。</w:t>
      </w:r>
    </w:p>
    <w:p w14:paraId="3D5DE5E6" w14:textId="77777777" w:rsidR="00D42136" w:rsidRDefault="00EC3C48" w:rsidP="00D42136">
      <w:pPr>
        <w:ind w:leftChars="337" w:left="708" w:firstLine="2"/>
      </w:pPr>
      <w:r w:rsidRPr="00D03215">
        <w:rPr>
          <w:rFonts w:hint="eastAsia"/>
        </w:rPr>
        <w:t>各ラウンドの実打合計とH1、２打、３打、などスコアカードに集計したものを見て入力します。こちらが一見入力の手間が省けそうですが実際には意外と面倒です。</w:t>
      </w:r>
      <w:bookmarkStart w:id="50" w:name="_Ref421091807"/>
      <w:r w:rsidR="001D65EB">
        <w:rPr>
          <w:rFonts w:hint="eastAsia"/>
        </w:rPr>
        <w:t>このシートを削除した</w:t>
      </w:r>
      <w:r w:rsidR="00731BE6">
        <w:rPr>
          <w:rFonts w:hint="eastAsia"/>
        </w:rPr>
        <w:t>ところ</w:t>
      </w:r>
      <w:r w:rsidR="001D65EB">
        <w:rPr>
          <w:rFonts w:hint="eastAsia"/>
        </w:rPr>
        <w:t>、</w:t>
      </w:r>
      <w:r w:rsidR="00731BE6">
        <w:rPr>
          <w:rFonts w:hint="eastAsia"/>
        </w:rPr>
        <w:t>「ご</w:t>
      </w:r>
      <w:r w:rsidR="003A00D8">
        <w:rPr>
          <w:rFonts w:hint="eastAsia"/>
        </w:rPr>
        <w:t>使用者から</w:t>
      </w:r>
      <w:r w:rsidR="001D65EB">
        <w:rPr>
          <w:rFonts w:hint="eastAsia"/>
        </w:rPr>
        <w:t>困る</w:t>
      </w:r>
      <w:r w:rsidR="00731BE6">
        <w:rPr>
          <w:rFonts w:hint="eastAsia"/>
        </w:rPr>
        <w:t>とメールが</w:t>
      </w:r>
      <w:r w:rsidR="00940E29">
        <w:rPr>
          <w:rFonts w:hint="eastAsia"/>
        </w:rPr>
        <w:t>届き</w:t>
      </w:r>
      <w:r w:rsidR="003A00D8">
        <w:rPr>
          <w:rFonts w:hint="eastAsia"/>
        </w:rPr>
        <w:t>試合数を5回以上する場合に</w:t>
      </w:r>
      <w:r w:rsidR="00731BE6">
        <w:rPr>
          <w:rFonts w:hint="eastAsia"/>
        </w:rPr>
        <w:t>便利で、</w:t>
      </w:r>
      <w:r w:rsidR="003A00D8">
        <w:rPr>
          <w:rFonts w:hint="eastAsia"/>
        </w:rPr>
        <w:t>スコア</w:t>
      </w:r>
      <w:r w:rsidR="00731BE6">
        <w:rPr>
          <w:rFonts w:hint="eastAsia"/>
        </w:rPr>
        <w:t>の計算</w:t>
      </w:r>
      <w:r w:rsidR="003A00D8">
        <w:rPr>
          <w:rFonts w:hint="eastAsia"/>
        </w:rPr>
        <w:t>確認員も配置</w:t>
      </w:r>
      <w:r w:rsidR="00731BE6">
        <w:rPr>
          <w:rFonts w:hint="eastAsia"/>
        </w:rPr>
        <w:t>している」とのことで</w:t>
      </w:r>
      <w:r w:rsidR="003A00D8">
        <w:rPr>
          <w:rFonts w:hint="eastAsia"/>
        </w:rPr>
        <w:t>復活しました。</w:t>
      </w:r>
      <w:r w:rsidR="00731BE6">
        <w:rPr>
          <w:rFonts w:hint="eastAsia"/>
        </w:rPr>
        <w:t>本</w:t>
      </w:r>
      <w:r w:rsidR="001D65EB">
        <w:rPr>
          <w:rFonts w:hint="eastAsia"/>
        </w:rPr>
        <w:t>説明書の説明</w:t>
      </w:r>
      <w:r w:rsidR="00731BE6">
        <w:rPr>
          <w:rFonts w:hint="eastAsia"/>
        </w:rPr>
        <w:t>は</w:t>
      </w:r>
      <w:r w:rsidR="001D65EB">
        <w:rPr>
          <w:rFonts w:hint="eastAsia"/>
        </w:rPr>
        <w:t>不十分です。</w:t>
      </w:r>
      <w:r w:rsidR="00940E29">
        <w:rPr>
          <w:rFonts w:hint="eastAsia"/>
        </w:rPr>
        <w:t>従って</w:t>
      </w:r>
      <w:r w:rsidR="00940E29" w:rsidRPr="00D03215">
        <w:rPr>
          <w:rFonts w:hint="eastAsia"/>
        </w:rPr>
        <w:t>B)項の入力方が良いと思われる場合はこちらでご使用ください。</w:t>
      </w:r>
    </w:p>
    <w:p w14:paraId="56497368" w14:textId="3C3FBF7D" w:rsidR="00EC3C48" w:rsidRPr="00D03215" w:rsidRDefault="005E2FA0" w:rsidP="0021558B">
      <w:pPr>
        <w:pStyle w:val="3"/>
      </w:pPr>
      <w:r>
        <w:rPr>
          <w:rFonts w:hint="eastAsia"/>
        </w:rPr>
        <w:t>前記</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_Ref219109285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2)</w:t>
      </w:r>
      <w:r w:rsidRPr="00577CA1">
        <w:rPr>
          <w:color w:val="0070C0"/>
        </w:rPr>
        <w:fldChar w:fldCharType="end"/>
      </w:r>
      <w:r>
        <w:rPr>
          <w:rFonts w:hint="eastAsia"/>
        </w:rPr>
        <w:t>」項で少し述べましたが、</w:t>
      </w:r>
      <w:r w:rsidR="00EC3C48" w:rsidRPr="00D03215">
        <w:rPr>
          <w:rFonts w:hint="eastAsia"/>
        </w:rPr>
        <w:t>このAdd-inタイプの「XL_4Rグラウンドゴルフ集計プログラム」はプログラムとデータが別々のフォルダに存在し、添付の「XL_4R_GG_同好会_2015 03 29.xlsx」など日付の違う試合データを起動すると別の「XL_4R_GゴルフAdd-inPG」フォルダにあるプログラム「XL_4R_グラウンドゴルフPg.xlam」がデータのすべての動きを制御して計算します。添付の「XL_4R_GG_同好会_2015 03 29.xlsx」など試合ごとのファイル</w:t>
      </w:r>
      <w:r>
        <w:rPr>
          <w:rFonts w:hint="eastAsia"/>
        </w:rPr>
        <w:t>には</w:t>
      </w:r>
      <w:r w:rsidR="00EC3C48" w:rsidRPr="00D03215">
        <w:rPr>
          <w:rFonts w:hint="eastAsia"/>
        </w:rPr>
        <w:t>マクロを含まないためファイルサイズが極めて小さくなります。</w:t>
      </w:r>
      <w:r w:rsidR="003D34F0">
        <w:rPr>
          <w:rFonts w:hint="eastAsia"/>
        </w:rPr>
        <w:t>また同好会や大会ごとにアドインプログラムは必要なく1個で共通に制御します。</w:t>
      </w:r>
    </w:p>
    <w:p w14:paraId="5ADD483A" w14:textId="77777777" w:rsidR="00EC3C48" w:rsidRPr="00D03215" w:rsidRDefault="00EC3C48" w:rsidP="0021558B">
      <w:pPr>
        <w:pStyle w:val="3"/>
      </w:pPr>
      <w:r w:rsidRPr="00D03215">
        <w:rPr>
          <w:rFonts w:hint="eastAsia"/>
        </w:rPr>
        <w:t>大勢の競技にも対応しており打数順位を短時間で公開でき、</w:t>
      </w:r>
      <w:r w:rsidR="00183141">
        <w:rPr>
          <w:rFonts w:hint="eastAsia"/>
        </w:rPr>
        <w:t>設計</w:t>
      </w:r>
      <w:r w:rsidR="001D65EB">
        <w:rPr>
          <w:rFonts w:hint="eastAsia"/>
        </w:rPr>
        <w:t>上は</w:t>
      </w:r>
      <w:r w:rsidRPr="00D03215">
        <w:rPr>
          <w:rFonts w:hint="eastAsia"/>
        </w:rPr>
        <w:t>最大1,000人までの集計を可能にプログラミングしています。</w:t>
      </w:r>
    </w:p>
    <w:p w14:paraId="7628C50A" w14:textId="77777777" w:rsidR="00EC3C48" w:rsidRPr="00D03215" w:rsidRDefault="00EC3C48" w:rsidP="0021558B">
      <w:pPr>
        <w:pStyle w:val="3"/>
      </w:pPr>
      <w:r w:rsidRPr="00D03215">
        <w:rPr>
          <w:rFonts w:hint="eastAsia"/>
        </w:rPr>
        <w:t>グラウンドゴルフのルールにより</w:t>
      </w:r>
      <w:r w:rsidR="00183141">
        <w:rPr>
          <w:rFonts w:hint="eastAsia"/>
        </w:rPr>
        <w:t xml:space="preserve"> </w:t>
      </w:r>
      <w:r w:rsidRPr="00D03215">
        <w:rPr>
          <w:rFonts w:hint="eastAsia"/>
        </w:rPr>
        <w:t>合計</w:t>
      </w:r>
      <w:r w:rsidR="00183141">
        <w:rPr>
          <w:rFonts w:hint="eastAsia"/>
        </w:rPr>
        <w:t xml:space="preserve"> </w:t>
      </w:r>
      <w:r w:rsidRPr="00D03215">
        <w:rPr>
          <w:rFonts w:hint="eastAsia"/>
        </w:rPr>
        <w:t>＝</w:t>
      </w:r>
      <w:r w:rsidR="00E42B0B">
        <w:rPr>
          <w:rFonts w:hint="eastAsia"/>
        </w:rPr>
        <w:t xml:space="preserve"> </w:t>
      </w:r>
      <w:r w:rsidRPr="00D03215">
        <w:rPr>
          <w:rFonts w:hint="eastAsia"/>
        </w:rPr>
        <w:t>実打</w:t>
      </w:r>
      <w:r w:rsidR="00183141">
        <w:rPr>
          <w:rFonts w:hint="eastAsia"/>
        </w:rPr>
        <w:t xml:space="preserve"> </w:t>
      </w:r>
      <w:r w:rsidRPr="00D03215">
        <w:rPr>
          <w:rFonts w:hint="eastAsia"/>
        </w:rPr>
        <w:t>－</w:t>
      </w:r>
      <w:r w:rsidR="00183141">
        <w:rPr>
          <w:rFonts w:hint="eastAsia"/>
        </w:rPr>
        <w:t>（</w:t>
      </w:r>
      <w:r w:rsidRPr="00D03215">
        <w:rPr>
          <w:rFonts w:hint="eastAsia"/>
        </w:rPr>
        <w:t>ホールインワンの数×３</w:t>
      </w:r>
      <w:r w:rsidR="00183141">
        <w:rPr>
          <w:rFonts w:hint="eastAsia"/>
        </w:rPr>
        <w:t>）</w:t>
      </w:r>
      <w:r w:rsidRPr="00D03215">
        <w:rPr>
          <w:rFonts w:hint="eastAsia"/>
        </w:rPr>
        <w:t>として式を設定しています。</w:t>
      </w:r>
    </w:p>
    <w:p w14:paraId="151C0706" w14:textId="77777777" w:rsidR="00EC3C48" w:rsidRPr="00D03215" w:rsidRDefault="00EC3C48" w:rsidP="0021558B">
      <w:pPr>
        <w:pStyle w:val="3"/>
      </w:pPr>
      <w:bookmarkStart w:id="51" w:name="_Ref421198684"/>
      <w:r w:rsidRPr="00D03215">
        <w:rPr>
          <w:rFonts w:hint="eastAsia"/>
        </w:rPr>
        <w:t>このプログラムにおいて順位を付ける場合、ルールを次の基準を元に決定します。</w:t>
      </w:r>
      <w:bookmarkEnd w:id="51"/>
    </w:p>
    <w:p w14:paraId="6F46245A" w14:textId="77777777" w:rsidR="00EC3C48" w:rsidRPr="00D03215" w:rsidRDefault="00EC3C48" w:rsidP="0021558B">
      <w:pPr>
        <w:pStyle w:val="3"/>
      </w:pPr>
      <w:r w:rsidRPr="00D03215">
        <w:rPr>
          <w:rFonts w:hint="eastAsia"/>
        </w:rPr>
        <w:t>合計の少ない方が、順位が上です。</w:t>
      </w:r>
    </w:p>
    <w:p w14:paraId="70ED9338" w14:textId="77777777" w:rsidR="00EC3C48" w:rsidRPr="00D03215" w:rsidRDefault="00EC3C48" w:rsidP="0021558B">
      <w:pPr>
        <w:pStyle w:val="3"/>
      </w:pPr>
      <w:r w:rsidRPr="00D03215">
        <w:rPr>
          <w:rFonts w:hint="eastAsia"/>
        </w:rPr>
        <w:t>合計が、</w:t>
      </w:r>
      <w:r w:rsidRPr="00D03215">
        <w:rPr>
          <w:rFonts w:hint="eastAsia"/>
          <w:u w:val="double"/>
        </w:rPr>
        <w:t>同点である場合はH1（1打→ホールインワン）2打、3打の打数の回数が多い方が、順位が上位</w:t>
      </w:r>
      <w:r w:rsidRPr="00D03215">
        <w:rPr>
          <w:rFonts w:hint="eastAsia"/>
        </w:rPr>
        <w:t>（3打より2打、1打が多い方が上位）としています。</w:t>
      </w:r>
      <w:r w:rsidRPr="00D03215">
        <w:br/>
      </w:r>
      <w:r w:rsidRPr="00D03215">
        <w:rPr>
          <w:rFonts w:hint="eastAsia"/>
        </w:rPr>
        <w:t>このためこのプログラムによる集計処理をすると同点であっても同順位の発生は</w:t>
      </w:r>
      <w:r w:rsidR="00A50671">
        <w:rPr>
          <w:rFonts w:hint="eastAsia"/>
        </w:rPr>
        <w:t>極めて</w:t>
      </w:r>
      <w:r w:rsidRPr="00D03215">
        <w:rPr>
          <w:rFonts w:hint="eastAsia"/>
        </w:rPr>
        <w:t>少なくなります。「点数順集計表」シートの「X」列と「Z」列の各行を参照。</w:t>
      </w:r>
    </w:p>
    <w:p w14:paraId="6535B55E" w14:textId="328E79E2" w:rsidR="00EC3C48" w:rsidRPr="00D03215" w:rsidRDefault="00EC3C48" w:rsidP="0021558B">
      <w:pPr>
        <w:pStyle w:val="3"/>
      </w:pPr>
      <w:bookmarkStart w:id="52" w:name="_Ref219642058"/>
      <w:r w:rsidRPr="00D03215">
        <w:rPr>
          <w:rFonts w:hint="eastAsia"/>
        </w:rPr>
        <w:t>添付の「XL_4R_GG_同好会_2015 03 29.xlsx」を開くと「点数順集計表」シートに赤色と緑色の字幕の部分があり、合計点だけでなくH1、2打、3打も同数で、完全な同順位になります。</w:t>
      </w:r>
      <w:bookmarkStart w:id="53" w:name="_Hlk219122286"/>
      <w:r w:rsidRPr="00296F5A">
        <w:rPr>
          <w:rFonts w:hint="eastAsia"/>
          <w:u w:val="single"/>
        </w:rPr>
        <w:t>シートに同順位がある場合は同順者だけでゴールに向かってボールを打ちゴールに近い方が上位と言う約束</w:t>
      </w:r>
      <w:bookmarkEnd w:id="53"/>
      <w:r w:rsidRPr="00296F5A">
        <w:rPr>
          <w:rFonts w:hint="eastAsia"/>
          <w:u w:val="single"/>
        </w:rPr>
        <w:t>で</w:t>
      </w:r>
      <w:r w:rsidR="00A178DA" w:rsidRPr="00296F5A">
        <w:rPr>
          <w:rFonts w:hint="eastAsia"/>
          <w:u w:val="single"/>
        </w:rPr>
        <w:t>「</w:t>
      </w:r>
      <w:bookmarkStart w:id="54" w:name="ニアピン"/>
      <w:r w:rsidR="00A178DA" w:rsidRPr="00296F5A">
        <w:rPr>
          <w:rFonts w:hint="eastAsia"/>
          <w:color w:val="7030A0"/>
          <w:u w:val="single"/>
        </w:rPr>
        <w:t>ニアピン</w:t>
      </w:r>
      <w:bookmarkEnd w:id="54"/>
      <w:r w:rsidR="00A178DA" w:rsidRPr="00296F5A">
        <w:rPr>
          <w:rFonts w:hint="eastAsia"/>
          <w:u w:val="single"/>
        </w:rPr>
        <w:t>」競技</w:t>
      </w:r>
      <w:r w:rsidRPr="005F63B9">
        <w:rPr>
          <w:rFonts w:hint="eastAsia"/>
          <w:color w:val="0070C0"/>
        </w:rPr>
        <w:t>「</w:t>
      </w:r>
      <w:r w:rsidR="00434403" w:rsidRPr="00577CA1">
        <w:rPr>
          <w:color w:val="0070C0"/>
        </w:rPr>
        <w:fldChar w:fldCharType="begin"/>
      </w:r>
      <w:r w:rsidR="00434403" w:rsidRPr="00577CA1">
        <w:rPr>
          <w:color w:val="0070C0"/>
        </w:rPr>
        <w:instrText xml:space="preserve"> </w:instrText>
      </w:r>
      <w:r w:rsidR="00434403" w:rsidRPr="00577CA1">
        <w:rPr>
          <w:rFonts w:hint="eastAsia"/>
          <w:color w:val="0070C0"/>
        </w:rPr>
        <w:instrText>REF _Ref431218260 \r \h</w:instrText>
      </w:r>
      <w:r w:rsidR="00434403" w:rsidRPr="00577CA1">
        <w:rPr>
          <w:color w:val="0070C0"/>
        </w:rPr>
        <w:instrText xml:space="preserve">  \* MERGEFORMAT </w:instrText>
      </w:r>
      <w:r w:rsidR="00434403" w:rsidRPr="00577CA1">
        <w:rPr>
          <w:color w:val="0070C0"/>
        </w:rPr>
      </w:r>
      <w:r w:rsidR="00434403" w:rsidRPr="00577CA1">
        <w:rPr>
          <w:color w:val="0070C0"/>
        </w:rPr>
        <w:fldChar w:fldCharType="separate"/>
      </w:r>
      <w:r w:rsidR="00577CA1" w:rsidRPr="00577CA1">
        <w:rPr>
          <w:rFonts w:hint="eastAsia"/>
          <w:color w:val="0070C0"/>
        </w:rPr>
        <w:t>４</w:t>
      </w:r>
      <w:r w:rsidR="00577CA1" w:rsidRPr="00577CA1">
        <w:rPr>
          <w:color w:val="0070C0"/>
        </w:rPr>
        <w:t>(23)</w:t>
      </w:r>
      <w:r w:rsidR="00434403" w:rsidRPr="00577CA1">
        <w:rPr>
          <w:color w:val="0070C0"/>
        </w:rPr>
        <w:fldChar w:fldCharType="end"/>
      </w:r>
      <w:r w:rsidRPr="00D03215">
        <w:rPr>
          <w:rFonts w:hint="eastAsia"/>
        </w:rPr>
        <w:t>」</w:t>
      </w:r>
      <w:r w:rsidR="00A178DA">
        <w:rPr>
          <w:rFonts w:hint="eastAsia"/>
        </w:rPr>
        <w:t>項</w:t>
      </w:r>
      <w:r w:rsidRPr="00D03215">
        <w:rPr>
          <w:rFonts w:hint="eastAsia"/>
        </w:rPr>
        <w:t>を行い</w:t>
      </w:r>
      <w:r w:rsidR="00401E31">
        <w:rPr>
          <w:rFonts w:hint="eastAsia"/>
        </w:rPr>
        <w:t>「</w:t>
      </w:r>
      <w:r w:rsidR="00401E31" w:rsidRPr="00577CA1">
        <w:rPr>
          <w:color w:val="0070C0"/>
        </w:rPr>
        <w:fldChar w:fldCharType="begin"/>
      </w:r>
      <w:r w:rsidR="00401E31" w:rsidRPr="00577CA1">
        <w:rPr>
          <w:color w:val="0070C0"/>
        </w:rPr>
        <w:instrText xml:space="preserve"> </w:instrText>
      </w:r>
      <w:r w:rsidR="00401E31" w:rsidRPr="00577CA1">
        <w:rPr>
          <w:rFonts w:hint="eastAsia"/>
          <w:color w:val="0070C0"/>
        </w:rPr>
        <w:instrText>REF ニアピン競技をした場合の処理方法 \h</w:instrText>
      </w:r>
      <w:r w:rsidR="00401E31" w:rsidRPr="00577CA1">
        <w:rPr>
          <w:color w:val="0070C0"/>
        </w:rPr>
        <w:instrText xml:space="preserve"> </w:instrText>
      </w:r>
      <w:r w:rsidR="00401E31" w:rsidRPr="00577CA1">
        <w:rPr>
          <w:color w:val="0070C0"/>
        </w:rPr>
      </w:r>
      <w:r w:rsidR="00401E31" w:rsidRPr="00577CA1">
        <w:rPr>
          <w:color w:val="0070C0"/>
        </w:rPr>
        <w:fldChar w:fldCharType="separate"/>
      </w:r>
      <w:r w:rsidR="00577CA1" w:rsidRPr="00577CA1">
        <w:rPr>
          <w:rFonts w:hint="eastAsia"/>
          <w:color w:val="0070C0"/>
        </w:rPr>
        <w:t>ニアピン競技をした場合の処理方法</w:t>
      </w:r>
      <w:r w:rsidR="00401E31" w:rsidRPr="00577CA1">
        <w:rPr>
          <w:color w:val="0070C0"/>
        </w:rPr>
        <w:fldChar w:fldCharType="end"/>
      </w:r>
      <w:r w:rsidR="00401E31">
        <w:rPr>
          <w:rFonts w:hint="eastAsia"/>
        </w:rPr>
        <w:t>」</w:t>
      </w:r>
      <w:r w:rsidRPr="00D03215">
        <w:rPr>
          <w:rFonts w:hint="eastAsia"/>
        </w:rPr>
        <w:t>「点数順集計表」シートにその結果を記入することもできます。再度「点数順集計表」シート</w:t>
      </w:r>
      <w:r w:rsidR="003F16B6" w:rsidRPr="00D03215">
        <w:rPr>
          <w:rFonts w:hint="eastAsia"/>
        </w:rPr>
        <w:t>で</w:t>
      </w:r>
      <w:r w:rsidRPr="00D03215">
        <w:rPr>
          <w:rFonts w:hint="eastAsia"/>
        </w:rPr>
        <w:t>「データ集計」をクリックするとリアルタイムで同順位を消して順位を付け</w:t>
      </w:r>
      <w:r w:rsidR="00434403">
        <w:rPr>
          <w:rFonts w:hint="eastAsia"/>
        </w:rPr>
        <w:t>が</w:t>
      </w:r>
      <w:r w:rsidRPr="00D03215">
        <w:rPr>
          <w:rFonts w:hint="eastAsia"/>
        </w:rPr>
        <w:t>可能です。</w:t>
      </w:r>
      <w:bookmarkEnd w:id="52"/>
    </w:p>
    <w:p w14:paraId="587BB1E3" w14:textId="77777777" w:rsidR="00EC3C48" w:rsidRPr="00D03215" w:rsidRDefault="00EC3C48" w:rsidP="0021558B">
      <w:pPr>
        <w:pStyle w:val="3"/>
      </w:pPr>
      <w:r w:rsidRPr="00D03215">
        <w:rPr>
          <w:rFonts w:hint="eastAsia"/>
        </w:rPr>
        <w:t>機能の一例になりますが例えば1回目の競技が終り2ラウンド目のプレーをしている</w:t>
      </w:r>
      <w:r w:rsidRPr="00D03215">
        <w:rPr>
          <w:rFonts w:hint="eastAsia"/>
        </w:rPr>
        <w:lastRenderedPageBreak/>
        <w:t>間に1回目のデータを入力する場合</w:t>
      </w:r>
      <w:r w:rsidR="00B65BD2">
        <w:rPr>
          <w:rFonts w:hint="eastAsia"/>
        </w:rPr>
        <w:t>は</w:t>
      </w:r>
      <w:r w:rsidRPr="00D03215">
        <w:rPr>
          <w:rFonts w:hint="eastAsia"/>
        </w:rPr>
        <w:t>、</w:t>
      </w:r>
      <w:r w:rsidR="00B65BD2">
        <w:rPr>
          <w:rFonts w:hint="eastAsia"/>
        </w:rPr>
        <w:t>シートの「試合打切」</w:t>
      </w:r>
      <w:r w:rsidR="007C0AA2">
        <w:rPr>
          <w:rFonts w:hint="eastAsia"/>
        </w:rPr>
        <w:t>の</w:t>
      </w:r>
      <w:r w:rsidR="002A7930">
        <w:rPr>
          <w:rFonts w:hint="eastAsia"/>
        </w:rPr>
        <w:t>項目</w:t>
      </w:r>
      <w:r w:rsidR="00B65BD2">
        <w:rPr>
          <w:rFonts w:hint="eastAsia"/>
        </w:rPr>
        <w:t>に「0」を入力して置</w:t>
      </w:r>
      <w:r w:rsidR="002A7930">
        <w:rPr>
          <w:rFonts w:hint="eastAsia"/>
        </w:rPr>
        <w:t>くと</w:t>
      </w:r>
      <w:r w:rsidR="00B65BD2">
        <w:rPr>
          <w:rFonts w:hint="eastAsia"/>
        </w:rPr>
        <w:t>、</w:t>
      </w:r>
      <w:r w:rsidRPr="00D03215">
        <w:rPr>
          <w:rFonts w:hint="eastAsia"/>
        </w:rPr>
        <w:t>一人目の競技者の１ラウンドの入力が終ると「セルへ転送」がフォーカスしており「Enter」するだけで自動的に次の競技者名をダイアログボックスに表示し、1ラウンドの最初のホールの入力ボックスをフォーカスするので打数の入力がすぐできます。</w:t>
      </w:r>
    </w:p>
    <w:p w14:paraId="1C642A08" w14:textId="593784CB" w:rsidR="00EC3C48" w:rsidRPr="00D03215" w:rsidRDefault="00EC3C48" w:rsidP="0021558B">
      <w:pPr>
        <w:pStyle w:val="3"/>
      </w:pPr>
      <w:r w:rsidRPr="00D03215">
        <w:rPr>
          <w:rFonts w:hint="eastAsia"/>
        </w:rPr>
        <w:t>データを入力するには大会順位の発表待ち時間を少なくするために1台のパソコンで入力する方法以外に複数のパソコンで入力を分担し、プレーが終わると複数のパソコンのデータをUSBフラッシュメモリーに保存し、集計用のパソコンに集め、これらのファイルを毎回入力データ」シートまたは「集計入力データ」シート</w:t>
      </w:r>
      <w:r w:rsidR="003F16B6" w:rsidRPr="00D03215">
        <w:rPr>
          <w:rFonts w:hint="eastAsia"/>
        </w:rPr>
        <w:t>から＜GGファイル取り込み＞を</w:t>
      </w:r>
      <w:r w:rsidRPr="00D03215">
        <w:rPr>
          <w:rFonts w:hint="eastAsia"/>
        </w:rPr>
        <w:t>１回の操作で取り込み、「データ集計」を選択して一気に集計し、待ち時間を極短時間にすることができます。この説明は後述する</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_Ref421350472 \w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(26)</w:t>
      </w:r>
      <w:r w:rsidRPr="00577CA1">
        <w:rPr>
          <w:color w:val="0070C0"/>
        </w:rPr>
        <w:fldChar w:fldCharType="end"/>
      </w:r>
      <w:r w:rsidRPr="00577CA1">
        <w:rPr>
          <w:color w:val="0070C0"/>
        </w:rPr>
        <w:fldChar w:fldCharType="begin"/>
      </w:r>
      <w:r w:rsidRPr="00577CA1">
        <w:rPr>
          <w:color w:val="0070C0"/>
        </w:rPr>
        <w:instrText xml:space="preserve"> REF _Ref421350479 \h  \* MERGEFORMAT </w:instrText>
      </w:r>
      <w:r w:rsidRPr="00577CA1">
        <w:rPr>
          <w:color w:val="0070C0"/>
        </w:rPr>
      </w:r>
      <w:r w:rsidRPr="00577CA1">
        <w:rPr>
          <w:color w:val="0070C0"/>
        </w:rPr>
        <w:fldChar w:fldCharType="separate"/>
      </w:r>
      <w:r w:rsidR="00577CA1" w:rsidRPr="00577CA1">
        <w:rPr>
          <w:rFonts w:hint="eastAsia"/>
          <w:color w:val="0070C0"/>
        </w:rPr>
        <w:t>多人数による大会での集計方法</w:t>
      </w:r>
      <w:r w:rsidRPr="00577CA1">
        <w:rPr>
          <w:color w:val="0070C0"/>
        </w:rPr>
        <w:fldChar w:fldCharType="end"/>
      </w:r>
      <w:r w:rsidRPr="00D03215">
        <w:rPr>
          <w:rFonts w:hint="eastAsia"/>
        </w:rPr>
        <w:t>」になります。</w:t>
      </w:r>
    </w:p>
    <w:p w14:paraId="49AD4335" w14:textId="77777777" w:rsidR="00EC3C48" w:rsidRPr="00D03215" w:rsidRDefault="00EC3C48" w:rsidP="0021558B">
      <w:pPr>
        <w:pStyle w:val="3"/>
      </w:pPr>
      <w:r w:rsidRPr="00D03215">
        <w:rPr>
          <w:rFonts w:hint="eastAsia"/>
        </w:rPr>
        <w:t>その外、データをシートに入力する際、入力するセル以外の関数式を誤って消す事が無いように、また万一消した場合でも式の再入力をあらゆる形でリカバーして</w:t>
      </w:r>
      <w:r w:rsidR="00D02ED4" w:rsidRPr="00D03215">
        <w:rPr>
          <w:rFonts w:hint="eastAsia"/>
        </w:rPr>
        <w:t>います</w:t>
      </w:r>
      <w:r w:rsidRPr="00D03215">
        <w:rPr>
          <w:rFonts w:hint="eastAsia"/>
        </w:rPr>
        <w:t>。</w:t>
      </w:r>
    </w:p>
    <w:p w14:paraId="16F81AFA" w14:textId="35F0ADED" w:rsidR="00EC3C48" w:rsidRPr="00D03215" w:rsidRDefault="00EC3C48" w:rsidP="0021558B">
      <w:pPr>
        <w:pStyle w:val="3"/>
      </w:pPr>
      <w:bookmarkStart w:id="55" w:name="_Ref430889996"/>
      <w:bookmarkStart w:id="56" w:name="_Ref431228764"/>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_Ref445284613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4</w:t>
      </w:r>
      <w:r w:rsidR="00577CA1" w:rsidRPr="00577CA1">
        <w:rPr>
          <w:rFonts w:hint="eastAsia"/>
          <w:color w:val="0070C0"/>
        </w:rPr>
        <w:t>プログラムの関係</w:t>
      </w:r>
      <w:r w:rsidRPr="00577CA1">
        <w:rPr>
          <w:color w:val="0070C0"/>
        </w:rPr>
        <w:fldChar w:fldCharType="end"/>
      </w:r>
      <w:r w:rsidRPr="00D03215">
        <w:rPr>
          <w:rFonts w:hint="eastAsia"/>
        </w:rPr>
        <w:t>」の図は添付した3個のファイル相互間のデータ提供と受け側の利用目的の図になりますが、</w:t>
      </w:r>
      <w:r w:rsidRPr="005400E3">
        <w:rPr>
          <w:rFonts w:hint="eastAsia"/>
          <w:color w:val="ED0000"/>
        </w:rPr>
        <w:t>中段</w:t>
      </w:r>
      <w:r w:rsidRPr="00D03215">
        <w:rPr>
          <w:rFonts w:hint="eastAsia"/>
        </w:rPr>
        <w:t>の「XL_4R_GG_同好会_2015 03 29.xlsx」は競技が済みスコアカードから成績を読み取りデータを入力し集計するプログラムで毎試合ごとの集計プログラムを１つのフォルダ内にまとめて保存しておきます。</w:t>
      </w:r>
      <w:bookmarkEnd w:id="55"/>
      <w:r w:rsidRPr="00D03215">
        <w:rPr>
          <w:rFonts w:hint="eastAsia"/>
        </w:rPr>
        <w:t>上段、下段の何れも</w:t>
      </w:r>
      <w:r w:rsidR="00A66D09" w:rsidRPr="00D03215">
        <w:rPr>
          <w:rFonts w:hint="eastAsia"/>
        </w:rPr>
        <w:t>専用のプログラム処理</w:t>
      </w:r>
      <w:r w:rsidR="0052643B" w:rsidRPr="00D03215">
        <w:rPr>
          <w:rFonts w:hint="eastAsia"/>
        </w:rPr>
        <w:t>コマンド（</w:t>
      </w:r>
      <w:r w:rsidR="00A66D09" w:rsidRPr="00D03215">
        <w:rPr>
          <w:rFonts w:hint="eastAsia"/>
        </w:rPr>
        <w:t>アイコン</w:t>
      </w:r>
      <w:r w:rsidR="0052643B" w:rsidRPr="00D03215">
        <w:rPr>
          <w:rFonts w:hint="eastAsia"/>
        </w:rPr>
        <w:t>）</w:t>
      </w:r>
      <w:r w:rsidRPr="00D03215">
        <w:rPr>
          <w:rFonts w:hint="eastAsia"/>
        </w:rPr>
        <w:t>をクリックして赤い矢印のようにアクセスしてフォルダを選択するだけで青い矢印のようにデータをまとめて取り込み</w:t>
      </w:r>
      <w:r w:rsidRPr="005400E3">
        <w:rPr>
          <w:rFonts w:hint="eastAsia"/>
          <w:color w:val="ED0000"/>
          <w:u w:val="double"/>
        </w:rPr>
        <w:t>上段</w:t>
      </w:r>
      <w:r w:rsidRPr="00D03215">
        <w:rPr>
          <w:rFonts w:hint="eastAsia"/>
          <w:u w:val="double"/>
        </w:rPr>
        <w:t>は多人数の大会用としてスコアカードの印刷</w:t>
      </w:r>
      <w:r w:rsidRPr="00D03215">
        <w:rPr>
          <w:rFonts w:hint="eastAsia"/>
        </w:rPr>
        <w:t>に使用します。</w:t>
      </w:r>
      <w:r w:rsidRPr="005400E3">
        <w:rPr>
          <w:rFonts w:hint="eastAsia"/>
          <w:color w:val="ED0000"/>
          <w:u w:val="double"/>
        </w:rPr>
        <w:t>下段</w:t>
      </w:r>
      <w:r w:rsidRPr="00D03215">
        <w:rPr>
          <w:rFonts w:hint="eastAsia"/>
          <w:u w:val="double"/>
        </w:rPr>
        <w:t>は打数などを一切手入力することなく「週間」、「月</w:t>
      </w:r>
      <w:r w:rsidR="0047715D" w:rsidRPr="00D03215">
        <w:rPr>
          <w:rFonts w:hint="eastAsia"/>
          <w:noProof/>
        </w:rPr>
        <mc:AlternateContent>
          <mc:Choice Requires="wpg">
            <w:drawing>
              <wp:anchor distT="0" distB="0" distL="114300" distR="114300" simplePos="0" relativeHeight="251129856" behindDoc="0" locked="0" layoutInCell="1" allowOverlap="1" wp14:anchorId="080F3FAC" wp14:editId="4C0A5B16">
                <wp:simplePos x="0" y="0"/>
                <wp:positionH relativeFrom="margin">
                  <wp:posOffset>3937635</wp:posOffset>
                </wp:positionH>
                <wp:positionV relativeFrom="paragraph">
                  <wp:posOffset>676275</wp:posOffset>
                </wp:positionV>
                <wp:extent cx="1762125" cy="2085975"/>
                <wp:effectExtent l="0" t="0" r="9525" b="9525"/>
                <wp:wrapSquare wrapText="bothSides"/>
                <wp:docPr id="277" name="グループ化 277"/>
                <wp:cNvGraphicFramePr/>
                <a:graphic xmlns:a="http://schemas.openxmlformats.org/drawingml/2006/main">
                  <a:graphicData uri="http://schemas.microsoft.com/office/word/2010/wordprocessingGroup">
                    <wpg:wgp>
                      <wpg:cNvGrpSpPr/>
                      <wpg:grpSpPr>
                        <a:xfrm>
                          <a:off x="0" y="0"/>
                          <a:ext cx="1762125" cy="2085975"/>
                          <a:chOff x="0" y="0"/>
                          <a:chExt cx="1762125" cy="2085975"/>
                        </a:xfrm>
                      </wpg:grpSpPr>
                      <wps:wsp>
                        <wps:cNvPr id="42" name="テキスト ボックス 42"/>
                        <wps:cNvSpPr txBox="1"/>
                        <wps:spPr>
                          <a:xfrm>
                            <a:off x="38100" y="1857375"/>
                            <a:ext cx="1695450" cy="228600"/>
                          </a:xfrm>
                          <a:prstGeom prst="rect">
                            <a:avLst/>
                          </a:prstGeom>
                          <a:solidFill>
                            <a:prstClr val="white"/>
                          </a:solidFill>
                          <a:ln>
                            <a:noFill/>
                          </a:ln>
                          <a:effectLst/>
                        </wps:spPr>
                        <wps:txbx>
                          <w:txbxContent>
                            <w:p w14:paraId="1C5F4950" w14:textId="77777777" w:rsidR="0033563C" w:rsidRPr="00D03215" w:rsidRDefault="0033563C" w:rsidP="00AC71EA">
                              <w:pPr>
                                <w:pStyle w:val="ab"/>
                                <w:rPr>
                                  <w:rFonts w:ascii="ＭＳ 明朝" w:eastAsia="ＭＳ 明朝" w:hAnsiTheme="majorHAnsi" w:cstheme="majorBidi"/>
                                </w:rPr>
                              </w:pPr>
                              <w:bookmarkStart w:id="57" w:name="_Ref430768194"/>
                              <w:bookmarkStart w:id="58" w:name="_Ref431886625"/>
                              <w:bookmarkStart w:id="59" w:name="_Ref44528461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w:t>
                              </w:r>
                              <w:r w:rsidRPr="00D03215">
                                <w:fldChar w:fldCharType="end"/>
                              </w:r>
                              <w:bookmarkEnd w:id="57"/>
                              <w:bookmarkEnd w:id="58"/>
                              <w:r w:rsidRPr="00D03215">
                                <w:rPr>
                                  <w:rFonts w:hint="eastAsia"/>
                                </w:rPr>
                                <w:t>プログラムの関係</w:t>
                              </w:r>
                              <w:bookmarkEnd w:id="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6" name="図 4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762125" cy="1852612"/>
                          </a:xfrm>
                          <a:prstGeom prst="rect">
                            <a:avLst/>
                          </a:prstGeom>
                        </pic:spPr>
                      </pic:pic>
                    </wpg:wgp>
                  </a:graphicData>
                </a:graphic>
              </wp:anchor>
            </w:drawing>
          </mc:Choice>
          <mc:Fallback>
            <w:pict>
              <v:group w14:anchorId="080F3FAC" id="グループ化 277" o:spid="_x0000_s1036" style="position:absolute;left:0;text-align:left;margin-left:310.05pt;margin-top:53.25pt;width:138.75pt;height:164.25pt;z-index:251129856;mso-position-horizontal-relative:margin;mso-position-vertical-relative:text" coordsize="17621,208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">
                <v:shape id="テキスト ボックス 42" o:spid="_x0000_s1037" type="#_x0000_t202" style="position:absolute;left:381;top:18573;width:1695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" stroked="f">
                  <v:textbox style="mso-fit-shape-to-text:t" inset="0,0,0,0">
                    <w:txbxContent>
                      <w:p w14:paraId="1C5F4950" w14:textId="77777777" w:rsidR="0033563C" w:rsidRPr="00D03215" w:rsidRDefault="0033563C" w:rsidP="00AC71EA">
                        <w:pPr>
                          <w:pStyle w:val="ab"/>
                          <w:rPr>
                            <w:rFonts w:ascii="ＭＳ 明朝" w:eastAsia="ＭＳ 明朝" w:hAnsiTheme="majorHAnsi" w:cstheme="majorBidi"/>
                          </w:rPr>
                        </w:pPr>
                        <w:bookmarkStart w:id="63" w:name="_Ref430768194"/>
                        <w:bookmarkStart w:id="64" w:name="_Ref431886625"/>
                        <w:bookmarkStart w:id="65" w:name="_Ref44528461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w:t>
                        </w:r>
                        <w:r w:rsidRPr="00D03215">
                          <w:fldChar w:fldCharType="end"/>
                        </w:r>
                        <w:bookmarkEnd w:id="63"/>
                        <w:bookmarkEnd w:id="64"/>
                        <w:r w:rsidRPr="00D03215">
                          <w:rPr>
                            <w:rFonts w:hint="eastAsia"/>
                          </w:rPr>
                          <w:t>プログラムの関係</w:t>
                        </w:r>
                        <w:bookmarkEnd w:id="65"/>
                      </w:p>
                    </w:txbxContent>
                  </v:textbox>
                </v:shape>
                <v:shape id="図 46" o:spid="_x0000_s1038" type="#_x0000_t75" style="position:absolute;width:17621;height:18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">
                  <v:imagedata r:id="rId17" o:title=""/>
                </v:shape>
                <w10:wrap type="square" anchorx="margin"/>
              </v:group>
            </w:pict>
          </mc:Fallback>
        </mc:AlternateContent>
      </w:r>
      <w:r w:rsidRPr="00D03215">
        <w:rPr>
          <w:rFonts w:hint="eastAsia"/>
          <w:u w:val="double"/>
        </w:rPr>
        <w:t>間」、「年間」、「四半期」、「優勝回数」</w:t>
      </w:r>
      <w:r w:rsidRPr="00D03215">
        <w:rPr>
          <w:rFonts w:hint="eastAsia"/>
        </w:rPr>
        <w:t>などの成績を集計でき、印刷して掲載ができるプログラムです。</w:t>
      </w:r>
      <w:bookmarkEnd w:id="50"/>
      <w:bookmarkEnd w:id="56"/>
      <w:r w:rsidRPr="00D03215">
        <w:br/>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_Ref445284613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4</w:t>
      </w:r>
      <w:r w:rsidR="00577CA1" w:rsidRPr="00577CA1">
        <w:rPr>
          <w:rFonts w:hint="eastAsia"/>
          <w:color w:val="0070C0"/>
        </w:rPr>
        <w:t>プログラムの関係</w:t>
      </w:r>
      <w:r w:rsidRPr="00577CA1">
        <w:rPr>
          <w:color w:val="0070C0"/>
        </w:rPr>
        <w:fldChar w:fldCharType="end"/>
      </w:r>
      <w:r w:rsidRPr="00D03215">
        <w:rPr>
          <w:rFonts w:hint="eastAsia"/>
        </w:rPr>
        <w:t>」の図の中段と下段のプログラムについては簡易説明を</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_Ref327279109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８</w:t>
      </w:r>
      <w:r w:rsidRPr="00577CA1">
        <w:rPr>
          <w:color w:val="0070C0"/>
        </w:rPr>
        <w:fldChar w:fldCharType="end"/>
      </w:r>
      <w:r w:rsidRPr="00577CA1">
        <w:rPr>
          <w:color w:val="0070C0"/>
        </w:rPr>
        <w:fldChar w:fldCharType="begin"/>
      </w:r>
      <w:r w:rsidRPr="00577CA1">
        <w:rPr>
          <w:color w:val="0070C0"/>
        </w:rPr>
        <w:instrText xml:space="preserve"> </w:instrText>
      </w:r>
      <w:r w:rsidRPr="00577CA1">
        <w:rPr>
          <w:rFonts w:hint="eastAsia"/>
          <w:color w:val="0070C0"/>
        </w:rPr>
        <w:instrText>REF _Ref327279109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データベース化した本プログラムの使い方要約</w:t>
      </w:r>
      <w:r w:rsidRPr="00577CA1">
        <w:rPr>
          <w:color w:val="0070C0"/>
        </w:rPr>
        <w:fldChar w:fldCharType="end"/>
      </w:r>
      <w:r w:rsidRPr="00D03215">
        <w:rPr>
          <w:rFonts w:hint="eastAsia"/>
        </w:rPr>
        <w:t>」で説明しており実践される場合は印刷して参考になさってください。</w:t>
      </w:r>
    </w:p>
    <w:p w14:paraId="472FB0AD" w14:textId="3685B29B" w:rsidR="00EC3C48" w:rsidRPr="00D03215" w:rsidRDefault="00EC3C48" w:rsidP="0021558B">
      <w:pPr>
        <w:pStyle w:val="3"/>
      </w:pPr>
      <w:bookmarkStart w:id="60" w:name="_Ref431228766"/>
      <w:r w:rsidRPr="00D03215">
        <w:rPr>
          <w:rFonts w:hint="eastAsia"/>
        </w:rPr>
        <w:t>グラウンドゴルフ同好会などの試合結果を次回の試合会場で掲載する時は「XL_Z4_AR全試合スコア集計2014.xlsx」の場合は末尾の</w:t>
      </w:r>
      <w:r w:rsidRPr="005F63B9">
        <w:rPr>
          <w:rFonts w:hint="eastAsia"/>
          <w:color w:val="0070C0"/>
        </w:rPr>
        <w:t>「</w:t>
      </w:r>
      <w:r w:rsidRPr="00577CA1">
        <w:rPr>
          <w:color w:val="0070C0"/>
          <w:u w:val="wave"/>
        </w:rPr>
        <w:fldChar w:fldCharType="begin"/>
      </w:r>
      <w:r w:rsidRPr="00577CA1">
        <w:rPr>
          <w:color w:val="0070C0"/>
          <w:u w:val="wave"/>
        </w:rPr>
        <w:instrText xml:space="preserve"> </w:instrText>
      </w:r>
      <w:r w:rsidRPr="00577CA1">
        <w:rPr>
          <w:rFonts w:hint="eastAsia"/>
          <w:color w:val="0070C0"/>
          <w:u w:val="wave"/>
        </w:rPr>
        <w:instrText>REF _Ref431110924 \h</w:instrText>
      </w:r>
      <w:r w:rsidRPr="00577CA1">
        <w:rPr>
          <w:color w:val="0070C0"/>
          <w:u w:val="wave"/>
        </w:rPr>
        <w:instrText xml:space="preserve">  \* MERGEFORMAT </w:instrText>
      </w:r>
      <w:r w:rsidRPr="00577CA1">
        <w:rPr>
          <w:color w:val="0070C0"/>
          <w:u w:val="wave"/>
        </w:rPr>
      </w:r>
      <w:r w:rsidRPr="00577CA1">
        <w:rPr>
          <w:color w:val="0070C0"/>
          <w:u w:val="wave"/>
        </w:rPr>
        <w:fldChar w:fldCharType="separate"/>
      </w:r>
      <w:r w:rsidR="00577CA1" w:rsidRPr="00577CA1">
        <w:rPr>
          <w:rFonts w:hint="eastAsia"/>
          <w:color w:val="0070C0"/>
        </w:rPr>
        <w:t xml:space="preserve">図 </w:t>
      </w:r>
      <w:r w:rsidR="00577CA1" w:rsidRPr="00577CA1">
        <w:rPr>
          <w:color w:val="0070C0"/>
        </w:rPr>
        <w:t>7</w:t>
      </w:r>
      <w:r w:rsidR="00577CA1" w:rsidRPr="00577CA1">
        <w:rPr>
          <w:rFonts w:hint="eastAsia"/>
          <w:color w:val="0070C0"/>
        </w:rPr>
        <w:t xml:space="preserve">　年間・月間 集計表</w:t>
      </w:r>
      <w:r w:rsidRPr="00577CA1">
        <w:rPr>
          <w:color w:val="0070C0"/>
          <w:u w:val="wave"/>
        </w:rPr>
        <w:fldChar w:fldCharType="end"/>
      </w:r>
      <w:r w:rsidRPr="00D03215">
        <w:rPr>
          <w:rFonts w:hint="eastAsia"/>
        </w:rPr>
        <w:t>」を印刷して掲載し、本説明書の元データでもある「XL_4R_GG_同好会_2015 03 29.xlsx」については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_Ref431110906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6</w:t>
      </w:r>
      <w:r w:rsidR="00577CA1" w:rsidRPr="00577CA1">
        <w:rPr>
          <w:rFonts w:hint="eastAsia"/>
          <w:color w:val="0070C0"/>
        </w:rPr>
        <w:t xml:space="preserve">　点数順集計表</w:t>
      </w:r>
      <w:r w:rsidRPr="00577CA1">
        <w:rPr>
          <w:color w:val="0070C0"/>
        </w:rPr>
        <w:fldChar w:fldCharType="end"/>
      </w:r>
      <w:r w:rsidRPr="00D03215">
        <w:rPr>
          <w:rFonts w:hint="eastAsia"/>
        </w:rPr>
        <w:t>」を印刷し、これらの二種類を掲載すれば良いのではと思います。また、試合会場で年度末の打ち上げや、何かで同好会で</w:t>
      </w:r>
      <w:r w:rsidR="00196D3A">
        <w:rPr>
          <w:rFonts w:hint="eastAsia"/>
        </w:rPr>
        <w:t>宴会</w:t>
      </w:r>
      <w:r w:rsidRPr="00D03215">
        <w:rPr>
          <w:rFonts w:hint="eastAsia"/>
        </w:rPr>
        <w:t>などがあった場合は「XL_Z4_AR全試合スコア集計2014.xlsx」サンプルによる「優勝回数」シートや「四半期データ」シートの成績などを発表すると喜ばれます。</w:t>
      </w:r>
      <w:r w:rsidRPr="00D03215">
        <w:br/>
      </w:r>
      <w:r w:rsidRPr="00D03215">
        <w:rPr>
          <w:rFonts w:hint="eastAsia"/>
        </w:rPr>
        <w:t>電子メールを用いれば同好会の希望者には「XL_4R_GG_同好会_2015 03 29.xlsx」や「XL_Z4_AR全試合スコア集計2014.xlsx」などを試合があるたびに送ることもできま</w:t>
      </w:r>
      <w:r w:rsidRPr="00D03215">
        <w:rPr>
          <w:rFonts w:hint="eastAsia"/>
        </w:rPr>
        <w:lastRenderedPageBreak/>
        <w:t>す。</w:t>
      </w:r>
      <w:bookmarkEnd w:id="60"/>
    </w:p>
    <w:p w14:paraId="0B99BE1C" w14:textId="77777777" w:rsidR="00EC3C48" w:rsidRPr="00D03215" w:rsidRDefault="00EC3C48" w:rsidP="0021558B">
      <w:pPr>
        <w:pStyle w:val="3"/>
      </w:pPr>
      <w:r w:rsidRPr="00D03215">
        <w:rPr>
          <w:rFonts w:hint="eastAsia"/>
        </w:rPr>
        <w:t>作者がNEWバージョンを発行した場合の更新は「グラウンドゴルフインストール・アンインストール.xlsm」を使用して簡単に更新ができます。</w:t>
      </w:r>
    </w:p>
    <w:p w14:paraId="241EE2CF" w14:textId="7B3F4715" w:rsidR="004068E0" w:rsidRDefault="00EC3C48" w:rsidP="0021558B">
      <w:pPr>
        <w:pStyle w:val="3"/>
      </w:pPr>
      <w:bookmarkStart w:id="61" w:name="_Ref430976207"/>
      <w:r w:rsidRPr="00D03215">
        <w:rPr>
          <w:rFonts w:hint="eastAsia"/>
        </w:rPr>
        <w:t>拡張子を表示しないとファイルの区別が分かりにくくて非常に使いにくいため、</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_Ref421360841 \w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１０</w:t>
      </w:r>
      <w:r w:rsidR="00577CA1" w:rsidRPr="00577CA1">
        <w:rPr>
          <w:color w:val="0070C0"/>
        </w:rPr>
        <w:t>(1)</w:t>
      </w:r>
      <w:r w:rsidRPr="00577CA1">
        <w:rPr>
          <w:color w:val="0070C0"/>
        </w:rPr>
        <w:fldChar w:fldCharType="end"/>
      </w:r>
      <w:r w:rsidRPr="00577CA1">
        <w:rPr>
          <w:color w:val="0070C0"/>
        </w:rPr>
        <w:fldChar w:fldCharType="begin"/>
      </w:r>
      <w:r w:rsidRPr="00577CA1">
        <w:rPr>
          <w:color w:val="0070C0"/>
        </w:rPr>
        <w:instrText xml:space="preserve"> REF _Ref421360847 \h  \* MERGEFORMAT </w:instrText>
      </w:r>
      <w:r w:rsidRPr="00577CA1">
        <w:rPr>
          <w:color w:val="0070C0"/>
        </w:rPr>
      </w:r>
      <w:r w:rsidRPr="00577CA1">
        <w:rPr>
          <w:color w:val="0070C0"/>
        </w:rPr>
        <w:fldChar w:fldCharType="separate"/>
      </w:r>
      <w:r w:rsidR="00577CA1" w:rsidRPr="00577CA1">
        <w:rPr>
          <w:rFonts w:hint="eastAsia"/>
          <w:color w:val="0070C0"/>
        </w:rPr>
        <w:t>拡張子について</w:t>
      </w:r>
      <w:r w:rsidRPr="00577CA1">
        <w:rPr>
          <w:color w:val="0070C0"/>
        </w:rPr>
        <w:fldChar w:fldCharType="end"/>
      </w:r>
      <w:r w:rsidRPr="00D03215">
        <w:rPr>
          <w:rFonts w:hint="eastAsia"/>
        </w:rPr>
        <w:t>」を参照して表示するように設定してください。</w:t>
      </w:r>
      <w:bookmarkEnd w:id="61"/>
    </w:p>
    <w:p w14:paraId="4FEFE03D" w14:textId="77777777" w:rsidR="004068E0" w:rsidRDefault="004068E0">
      <w:pPr>
        <w:widowControl/>
        <w:topLinePunct w:val="0"/>
      </w:pPr>
      <w:r>
        <w:rPr>
          <w:noProof/>
        </w:rPr>
        <w:lastRenderedPageBreak/>
        <w:drawing>
          <wp:anchor distT="0" distB="0" distL="114300" distR="114300" simplePos="0" relativeHeight="252056576" behindDoc="0" locked="0" layoutInCell="1" allowOverlap="1" wp14:anchorId="44553E46" wp14:editId="1542D0C2">
            <wp:simplePos x="0" y="0"/>
            <wp:positionH relativeFrom="column">
              <wp:posOffset>0</wp:posOffset>
            </wp:positionH>
            <wp:positionV relativeFrom="paragraph">
              <wp:posOffset>38735</wp:posOffset>
            </wp:positionV>
            <wp:extent cx="5760085" cy="8136255"/>
            <wp:effectExtent l="0" t="0" r="0" b="0"/>
            <wp:wrapSquare wrapText="bothSides"/>
            <wp:docPr id="482651802" name="図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651802" name="図 482651802"/>
                    <pic:cNvPicPr/>
                  </pic:nvPicPr>
                  <pic:blipFill>
                    <a:blip r:embed="rId18">
                      <a:extLst>
                        <a:ext uri="{28A0092B-C50C-407E-A947-70E740481C1C}">
                          <a14:useLocalDpi xmlns:a14="http://schemas.microsoft.com/office/drawing/2010/main" val="0"/>
                        </a:ext>
                      </a:extLst>
                    </a:blip>
                    <a:stretch>
                      <a:fillRect/>
                    </a:stretch>
                  </pic:blipFill>
                  <pic:spPr>
                    <a:xfrm>
                      <a:off x="0" y="0"/>
                      <a:ext cx="5760085" cy="8136255"/>
                    </a:xfrm>
                    <a:prstGeom prst="rect">
                      <a:avLst/>
                    </a:prstGeom>
                  </pic:spPr>
                </pic:pic>
              </a:graphicData>
            </a:graphic>
          </wp:anchor>
        </w:drawing>
      </w:r>
    </w:p>
    <w:p w14:paraId="407A511D" w14:textId="4A955E4F" w:rsidR="00EC3C48" w:rsidRPr="00D03215" w:rsidRDefault="004068E0" w:rsidP="004068E0">
      <w:pPr>
        <w:pStyle w:val="ab"/>
        <w:sectPr w:rsidR="00EC3C48" w:rsidRPr="00D03215" w:rsidSect="00456B69">
          <w:footerReference w:type="default" r:id="rId19"/>
          <w:footerReference w:type="first" r:id="rId20"/>
          <w:pgSz w:w="11906" w:h="16838"/>
          <w:pgMar w:top="1701" w:right="1134" w:bottom="1418" w:left="1701" w:header="851" w:footer="567" w:gutter="0"/>
          <w:pgNumType w:fmt="numberInDash" w:start="1"/>
          <w:cols w:space="425"/>
          <w:docGrid w:type="lines" w:linePitch="360"/>
        </w:sectPr>
      </w:pPr>
      <w:bookmarkStart w:id="62" w:name="_Ref219032607"/>
      <w:r>
        <w:t xml:space="preserve">図 </w:t>
      </w:r>
      <w:r>
        <w:fldChar w:fldCharType="begin"/>
      </w:r>
      <w:r>
        <w:instrText xml:space="preserve"> SEQ 図 \* ARABIC </w:instrText>
      </w:r>
      <w:r>
        <w:fldChar w:fldCharType="separate"/>
      </w:r>
      <w:r w:rsidR="00577CA1">
        <w:rPr>
          <w:noProof/>
        </w:rPr>
        <w:t>5</w:t>
      </w:r>
      <w:r>
        <w:fldChar w:fldCharType="end"/>
      </w:r>
      <w:r>
        <w:rPr>
          <w:rFonts w:hint="eastAsia"/>
        </w:rPr>
        <w:t xml:space="preserve"> </w:t>
      </w:r>
      <w:r w:rsidRPr="004068E0">
        <w:rPr>
          <w:rFonts w:hint="eastAsia"/>
        </w:rPr>
        <w:t>競技大会の集計状況</w:t>
      </w:r>
      <w:bookmarkEnd w:id="62"/>
    </w:p>
    <w:p w14:paraId="2F868DEB" w14:textId="77777777" w:rsidR="00EC3C48" w:rsidRPr="00D03215" w:rsidRDefault="001323CA" w:rsidP="00E34E8B">
      <w:r w:rsidRPr="00D03215">
        <w:rPr>
          <w:noProof/>
        </w:rPr>
        <w:lastRenderedPageBreak/>
        <mc:AlternateContent>
          <mc:Choice Requires="wps">
            <w:drawing>
              <wp:anchor distT="0" distB="0" distL="114300" distR="114300" simplePos="0" relativeHeight="251899904" behindDoc="0" locked="0" layoutInCell="1" allowOverlap="1" wp14:anchorId="3F4F6756" wp14:editId="643C254F">
                <wp:simplePos x="0" y="0"/>
                <wp:positionH relativeFrom="column">
                  <wp:posOffset>3215604</wp:posOffset>
                </wp:positionH>
                <wp:positionV relativeFrom="paragraph">
                  <wp:posOffset>5411638</wp:posOffset>
                </wp:positionV>
                <wp:extent cx="1854200" cy="635"/>
                <wp:effectExtent l="0" t="0" r="0" b="0"/>
                <wp:wrapSquare wrapText="bothSides"/>
                <wp:docPr id="55" name="テキスト ボックス 55"/>
                <wp:cNvGraphicFramePr/>
                <a:graphic xmlns:a="http://schemas.openxmlformats.org/drawingml/2006/main">
                  <a:graphicData uri="http://schemas.microsoft.com/office/word/2010/wordprocessingShape">
                    <wps:wsp>
                      <wps:cNvSpPr txBox="1"/>
                      <wps:spPr>
                        <a:xfrm>
                          <a:off x="0" y="0"/>
                          <a:ext cx="1854200" cy="635"/>
                        </a:xfrm>
                        <a:prstGeom prst="rect">
                          <a:avLst/>
                        </a:prstGeom>
                        <a:solidFill>
                          <a:prstClr val="white"/>
                        </a:solidFill>
                        <a:ln>
                          <a:noFill/>
                        </a:ln>
                        <a:effectLst/>
                      </wps:spPr>
                      <wps:txbx>
                        <w:txbxContent>
                          <w:p w14:paraId="378C6E2A" w14:textId="77777777" w:rsidR="001323CA" w:rsidRPr="00D03215" w:rsidRDefault="001323CA" w:rsidP="001323CA">
                            <w:pPr>
                              <w:pStyle w:val="ab"/>
                            </w:pPr>
                            <w:bookmarkStart w:id="63" w:name="_Ref4311109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w:t>
                            </w:r>
                            <w:r w:rsidRPr="00D03215">
                              <w:fldChar w:fldCharType="end"/>
                            </w:r>
                            <w:r w:rsidRPr="00D03215">
                              <w:rPr>
                                <w:rFonts w:hint="eastAsia"/>
                              </w:rPr>
                              <w:t xml:space="preserve">　点数順集計表</w:t>
                            </w:r>
                            <w:bookmarkEnd w:id="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F4F6756" id="テキスト ボックス 55" o:spid="_x0000_s1039" type="#_x0000_t202" style="position:absolute;margin-left:253.2pt;margin-top:426.1pt;width:146pt;height:.0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" stroked="f">
                <v:textbox style="mso-fit-shape-to-text:t" inset="0,0,0,0">
                  <w:txbxContent>
                    <w:p w14:paraId="378C6E2A" w14:textId="77777777" w:rsidR="001323CA" w:rsidRPr="00D03215" w:rsidRDefault="001323CA" w:rsidP="001323CA">
                      <w:pPr>
                        <w:pStyle w:val="ab"/>
                      </w:pPr>
                      <w:bookmarkStart w:id="70" w:name="_Ref4311109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w:t>
                      </w:r>
                      <w:r w:rsidRPr="00D03215">
                        <w:fldChar w:fldCharType="end"/>
                      </w:r>
                      <w:r w:rsidRPr="00D03215">
                        <w:rPr>
                          <w:rFonts w:hint="eastAsia"/>
                        </w:rPr>
                        <w:t xml:space="preserve">　点数順集計表</w:t>
                      </w:r>
                      <w:bookmarkEnd w:id="70"/>
                    </w:p>
                  </w:txbxContent>
                </v:textbox>
                <w10:wrap type="square"/>
              </v:shape>
            </w:pict>
          </mc:Fallback>
        </mc:AlternateContent>
      </w:r>
      <w:r w:rsidRPr="00D03215">
        <w:rPr>
          <w:noProof/>
        </w:rPr>
        <w:drawing>
          <wp:anchor distT="0" distB="0" distL="114300" distR="114300" simplePos="0" relativeHeight="251898880" behindDoc="0" locked="0" layoutInCell="1" allowOverlap="1" wp14:anchorId="72702415" wp14:editId="53253868">
            <wp:simplePos x="0" y="0"/>
            <wp:positionH relativeFrom="column">
              <wp:posOffset>-561975</wp:posOffset>
            </wp:positionH>
            <wp:positionV relativeFrom="paragraph">
              <wp:posOffset>60696</wp:posOffset>
            </wp:positionV>
            <wp:extent cx="9952990" cy="5696585"/>
            <wp:effectExtent l="0" t="0" r="0" b="0"/>
            <wp:wrapSquare wrapText="bothSides"/>
            <wp:docPr id="1318298780" name="図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298780" name="図 1318298780"/>
                    <pic:cNvPicPr/>
                  </pic:nvPicPr>
                  <pic:blipFill>
                    <a:blip r:embed="rId21">
                      <a:extLst>
                        <a:ext uri="{28A0092B-C50C-407E-A947-70E740481C1C}">
                          <a14:useLocalDpi xmlns:a14="http://schemas.microsoft.com/office/drawing/2010/main" val="0"/>
                        </a:ext>
                      </a:extLst>
                    </a:blip>
                    <a:stretch>
                      <a:fillRect/>
                    </a:stretch>
                  </pic:blipFill>
                  <pic:spPr>
                    <a:xfrm>
                      <a:off x="0" y="0"/>
                      <a:ext cx="9952990" cy="5696585"/>
                    </a:xfrm>
                    <a:prstGeom prst="rect">
                      <a:avLst/>
                    </a:prstGeom>
                  </pic:spPr>
                </pic:pic>
              </a:graphicData>
            </a:graphic>
            <wp14:sizeRelH relativeFrom="margin">
              <wp14:pctWidth>0</wp14:pctWidth>
            </wp14:sizeRelH>
            <wp14:sizeRelV relativeFrom="margin">
              <wp14:pctHeight>0</wp14:pctHeight>
            </wp14:sizeRelV>
          </wp:anchor>
        </w:drawing>
      </w:r>
    </w:p>
    <w:p w14:paraId="57FF35AE" w14:textId="77777777" w:rsidR="00EC3C48" w:rsidRPr="00D03215" w:rsidRDefault="00907166" w:rsidP="00E34E8B">
      <w:r w:rsidRPr="00D03215">
        <w:rPr>
          <w:noProof/>
        </w:rPr>
        <w:lastRenderedPageBreak/>
        <w:drawing>
          <wp:inline distT="0" distB="0" distL="0" distR="0" wp14:anchorId="55F1D482" wp14:editId="39725A31">
            <wp:extent cx="8711565" cy="5728970"/>
            <wp:effectExtent l="0" t="0" r="0" b="5080"/>
            <wp:docPr id="76971759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717591" name=""/>
                    <pic:cNvPicPr/>
                  </pic:nvPicPr>
                  <pic:blipFill>
                    <a:blip r:embed="rId22"/>
                    <a:stretch>
                      <a:fillRect/>
                    </a:stretch>
                  </pic:blipFill>
                  <pic:spPr>
                    <a:xfrm>
                      <a:off x="0" y="0"/>
                      <a:ext cx="8711565" cy="5728970"/>
                    </a:xfrm>
                    <a:prstGeom prst="rect">
                      <a:avLst/>
                    </a:prstGeom>
                  </pic:spPr>
                </pic:pic>
              </a:graphicData>
            </a:graphic>
          </wp:inline>
        </w:drawing>
      </w:r>
      <w:r w:rsidR="0098447E" w:rsidRPr="00D03215">
        <w:rPr>
          <w:noProof/>
        </w:rPr>
        <mc:AlternateContent>
          <mc:Choice Requires="wps">
            <w:drawing>
              <wp:anchor distT="0" distB="0" distL="114300" distR="114300" simplePos="0" relativeHeight="251067392" behindDoc="0" locked="0" layoutInCell="1" allowOverlap="1" wp14:anchorId="72FAD0E8" wp14:editId="1B2D3C96">
                <wp:simplePos x="0" y="0"/>
                <wp:positionH relativeFrom="column">
                  <wp:posOffset>3463290</wp:posOffset>
                </wp:positionH>
                <wp:positionV relativeFrom="paragraph">
                  <wp:posOffset>5528310</wp:posOffset>
                </wp:positionV>
                <wp:extent cx="1974850" cy="635"/>
                <wp:effectExtent l="0" t="0" r="6350" b="0"/>
                <wp:wrapSquare wrapText="bothSides"/>
                <wp:docPr id="59" name="テキスト ボックス 59"/>
                <wp:cNvGraphicFramePr/>
                <a:graphic xmlns:a="http://schemas.openxmlformats.org/drawingml/2006/main">
                  <a:graphicData uri="http://schemas.microsoft.com/office/word/2010/wordprocessingShape">
                    <wps:wsp>
                      <wps:cNvSpPr txBox="1"/>
                      <wps:spPr>
                        <a:xfrm>
                          <a:off x="0" y="0"/>
                          <a:ext cx="1974850" cy="635"/>
                        </a:xfrm>
                        <a:prstGeom prst="rect">
                          <a:avLst/>
                        </a:prstGeom>
                        <a:solidFill>
                          <a:prstClr val="white"/>
                        </a:solidFill>
                        <a:ln>
                          <a:noFill/>
                        </a:ln>
                        <a:effectLst/>
                      </wps:spPr>
                      <wps:txbx>
                        <w:txbxContent>
                          <w:p w14:paraId="25E9F506" w14:textId="77777777" w:rsidR="0033563C" w:rsidRPr="00D03215" w:rsidRDefault="0033563C" w:rsidP="00AC71EA">
                            <w:pPr>
                              <w:pStyle w:val="ab"/>
                            </w:pPr>
                            <w:bookmarkStart w:id="64" w:name="_Ref43111092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7</w:t>
                            </w:r>
                            <w:r w:rsidRPr="00D03215">
                              <w:fldChar w:fldCharType="end"/>
                            </w:r>
                            <w:r w:rsidRPr="00D03215">
                              <w:rPr>
                                <w:rFonts w:hint="eastAsia"/>
                              </w:rPr>
                              <w:t xml:space="preserve">　年間・月間 集計表</w:t>
                            </w:r>
                            <w:bookmarkEnd w:id="6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2FAD0E8" id="テキスト ボックス 59" o:spid="_x0000_s1040" type="#_x0000_t202" style="position:absolute;margin-left:272.7pt;margin-top:435.3pt;width:155.5pt;height:.05pt;z-index:25106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" stroked="f">
                <v:textbox style="mso-fit-shape-to-text:t" inset="0,0,0,0">
                  <w:txbxContent>
                    <w:p w14:paraId="25E9F506" w14:textId="77777777" w:rsidR="0033563C" w:rsidRPr="00D03215" w:rsidRDefault="0033563C" w:rsidP="00AC71EA">
                      <w:pPr>
                        <w:pStyle w:val="ab"/>
                      </w:pPr>
                      <w:bookmarkStart w:id="72" w:name="_Ref43111092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7</w:t>
                      </w:r>
                      <w:r w:rsidRPr="00D03215">
                        <w:fldChar w:fldCharType="end"/>
                      </w:r>
                      <w:r w:rsidRPr="00D03215">
                        <w:rPr>
                          <w:rFonts w:hint="eastAsia"/>
                        </w:rPr>
                        <w:t xml:space="preserve">　年間・月間 集計表</w:t>
                      </w:r>
                      <w:bookmarkEnd w:id="72"/>
                    </w:p>
                  </w:txbxContent>
                </v:textbox>
                <w10:wrap type="square"/>
              </v:shape>
            </w:pict>
          </mc:Fallback>
        </mc:AlternateContent>
      </w:r>
    </w:p>
    <w:p w14:paraId="74BB2EB9" w14:textId="77777777" w:rsidR="00EC3C48" w:rsidRPr="00D03215" w:rsidRDefault="00EC3C48" w:rsidP="00E34E8B">
      <w:pPr>
        <w:sectPr w:rsidR="00EC3C48" w:rsidRPr="00D03215" w:rsidSect="00456B69">
          <w:pgSz w:w="16838" w:h="11906" w:orient="landscape"/>
          <w:pgMar w:top="1134" w:right="1418" w:bottom="1701" w:left="1701" w:header="851" w:footer="340" w:gutter="0"/>
          <w:pgNumType w:fmt="numberInDash"/>
          <w:cols w:space="425"/>
          <w:docGrid w:type="linesAndChars" w:linePitch="360"/>
        </w:sectPr>
      </w:pPr>
    </w:p>
    <w:p w14:paraId="4BFC593B" w14:textId="77777777" w:rsidR="0098447E" w:rsidRPr="00D03215" w:rsidRDefault="0098447E" w:rsidP="00E34E8B">
      <w:pPr>
        <w:tabs>
          <w:tab w:val="left" w:pos="3402"/>
          <w:tab w:val="left" w:pos="4111"/>
          <w:tab w:val="left" w:pos="5670"/>
        </w:tabs>
      </w:pPr>
    </w:p>
    <w:p w14:paraId="2AF8072C" w14:textId="77777777" w:rsidR="0098447E" w:rsidRPr="00D03215" w:rsidRDefault="0098447E" w:rsidP="00E34E8B">
      <w:pPr>
        <w:pStyle w:val="1"/>
      </w:pPr>
      <w:bookmarkStart w:id="65" w:name="_Ref483041944"/>
      <w:bookmarkStart w:id="66" w:name="_Toc47375883"/>
      <w:bookmarkStart w:id="67" w:name="_Toc56535370"/>
      <w:bookmarkStart w:id="68" w:name="_Toc56543267"/>
      <w:bookmarkStart w:id="69" w:name="_Toc220058820"/>
      <w:r w:rsidRPr="00D03215">
        <w:rPr>
          <w:rFonts w:hint="eastAsia"/>
        </w:rPr>
        <w:t>配布用ファイルの</w:t>
      </w:r>
      <w:bookmarkEnd w:id="65"/>
      <w:r w:rsidRPr="00D03215">
        <w:rPr>
          <w:rFonts w:hint="eastAsia"/>
        </w:rPr>
        <w:t>説明とインストール・アンインストール</w:t>
      </w:r>
      <w:bookmarkStart w:id="70" w:name="_Ref484509331"/>
      <w:bookmarkEnd w:id="66"/>
      <w:bookmarkEnd w:id="67"/>
      <w:bookmarkEnd w:id="68"/>
      <w:bookmarkEnd w:id="69"/>
    </w:p>
    <w:bookmarkStart w:id="71" w:name="_Toc56435687"/>
    <w:p w14:paraId="0837FB8E" w14:textId="77777777" w:rsidR="0098447E" w:rsidRPr="00D03215" w:rsidRDefault="00585260" w:rsidP="00841FC0">
      <w:pPr>
        <w:tabs>
          <w:tab w:val="left" w:pos="4820"/>
        </w:tabs>
        <w:ind w:leftChars="1282" w:left="2692"/>
        <w:rPr>
          <w:rFonts w:asciiTheme="minorHAnsi" w:hAnsiTheme="minorHAnsi"/>
          <w:b/>
          <w:bCs/>
        </w:rPr>
      </w:pPr>
      <w:r w:rsidRPr="00D03215">
        <w:rPr>
          <w:rFonts w:asciiTheme="minorHAnsi" w:hAnsiTheme="minorHAnsi"/>
          <w:b/>
          <w:bCs/>
          <w:noProof/>
        </w:rPr>
        <mc:AlternateContent>
          <mc:Choice Requires="wps">
            <w:drawing>
              <wp:anchor distT="0" distB="0" distL="114300" distR="114300" simplePos="0" relativeHeight="251644928" behindDoc="0" locked="0" layoutInCell="1" allowOverlap="1" wp14:anchorId="3179F3FA" wp14:editId="2E917B1D">
                <wp:simplePos x="0" y="0"/>
                <wp:positionH relativeFrom="margin">
                  <wp:posOffset>-292735</wp:posOffset>
                </wp:positionH>
                <wp:positionV relativeFrom="paragraph">
                  <wp:posOffset>240665</wp:posOffset>
                </wp:positionV>
                <wp:extent cx="438150" cy="222250"/>
                <wp:effectExtent l="0" t="0" r="0" b="6350"/>
                <wp:wrapNone/>
                <wp:docPr id="28" name="テキスト ボックス 28"/>
                <wp:cNvGraphicFramePr/>
                <a:graphic xmlns:a="http://schemas.openxmlformats.org/drawingml/2006/main">
                  <a:graphicData uri="http://schemas.microsoft.com/office/word/2010/wordprocessingShape">
                    <wps:wsp>
                      <wps:cNvSpPr txBox="1"/>
                      <wps:spPr>
                        <a:xfrm>
                          <a:off x="0" y="0"/>
                          <a:ext cx="438150" cy="222250"/>
                        </a:xfrm>
                        <a:prstGeom prst="rect">
                          <a:avLst/>
                        </a:prstGeom>
                        <a:noFill/>
                        <a:ln w="6350">
                          <a:noFill/>
                        </a:ln>
                        <a:effectLst/>
                      </wps:spPr>
                      <wps:txbx>
                        <w:txbxContent>
                          <w:p w14:paraId="3DC94BEB" w14:textId="70893004" w:rsidR="0033563C" w:rsidRPr="00D03215" w:rsidRDefault="0033563C" w:rsidP="0098447E">
                            <w:pPr>
                              <w:snapToGrid w:val="0"/>
                              <w:rPr>
                                <w:b/>
                                <w:color w:val="FF0000"/>
                                <w:sz w:val="22"/>
                              </w:rPr>
                            </w:pPr>
                            <w:r w:rsidRPr="00285279">
                              <w:rPr>
                                <w:rFonts w:hint="eastAsia"/>
                                <w:b/>
                                <w:color w:val="000000" w:themeColor="text1"/>
                                <w:sz w:val="22"/>
                              </w:rPr>
                              <w:t>「</w:t>
                            </w:r>
                            <w:bookmarkStart w:id="72" w:name="※1"/>
                            <w:r w:rsidR="00CD5C8F" w:rsidRPr="00F5479D">
                              <w:rPr>
                                <w:rFonts w:hint="eastAsia"/>
                                <w:b/>
                                <w:bCs/>
                                <w:color w:val="7030A0"/>
                              </w:rPr>
                              <w:t>※1</w:t>
                            </w:r>
                            <w:bookmarkEnd w:id="72"/>
                            <w:r w:rsidRPr="00D03215">
                              <w:rPr>
                                <w:rFonts w:hint="eastAsia"/>
                                <w:b/>
                                <w:sz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79F3FA" id="テキスト ボックス 28" o:spid="_x0000_s1041" type="#_x0000_t202" style="position:absolute;left:0;text-align:left;margin-left:-23.05pt;margin-top:18.95pt;width:34.5pt;height:17.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" filled="f" stroked="f" strokeweight=".5pt">
                <v:textbox inset="0,0,0,0">
                  <w:txbxContent>
                    <w:p w14:paraId="3DC94BEB" w14:textId="70893004" w:rsidR="0033563C" w:rsidRPr="00D03215" w:rsidRDefault="0033563C" w:rsidP="0098447E">
                      <w:pPr>
                        <w:snapToGrid w:val="0"/>
                        <w:rPr>
                          <w:b/>
                          <w:color w:val="FF0000"/>
                          <w:sz w:val="22"/>
                        </w:rPr>
                      </w:pPr>
                      <w:r w:rsidRPr="00285279">
                        <w:rPr>
                          <w:rFonts w:hint="eastAsia"/>
                          <w:b/>
                          <w:color w:val="000000" w:themeColor="text1"/>
                          <w:sz w:val="22"/>
                        </w:rPr>
                        <w:t>「</w:t>
                      </w:r>
                      <w:bookmarkStart w:id="81" w:name="※1"/>
                      <w:r w:rsidR="00CD5C8F" w:rsidRPr="00F5479D">
                        <w:rPr>
                          <w:rFonts w:hint="eastAsia"/>
                          <w:b/>
                          <w:bCs/>
                          <w:color w:val="7030A0"/>
                        </w:rPr>
                        <w:t>※1</w:t>
                      </w:r>
                      <w:bookmarkEnd w:id="81"/>
                      <w:r w:rsidRPr="00D03215">
                        <w:rPr>
                          <w:rFonts w:hint="eastAsia"/>
                          <w:b/>
                          <w:sz w:val="22"/>
                        </w:rPr>
                        <w:t>」</w:t>
                      </w:r>
                    </w:p>
                  </w:txbxContent>
                </v:textbox>
                <w10:wrap anchorx="margin"/>
              </v:shape>
            </w:pict>
          </mc:Fallback>
        </mc:AlternateContent>
      </w:r>
      <w:r w:rsidR="0098447E" w:rsidRPr="00D03215">
        <w:rPr>
          <w:rFonts w:asciiTheme="minorHAnsi" w:hAnsiTheme="minorHAnsi" w:hint="eastAsia"/>
          <w:b/>
          <w:bCs/>
          <w:highlight w:val="yellow"/>
        </w:rPr>
        <w:t>黄色字幕は</w:t>
      </w:r>
      <w:r w:rsidR="0098447E" w:rsidRPr="00D03215">
        <w:rPr>
          <w:rFonts w:asciiTheme="minorHAnsi" w:hAnsiTheme="minorHAnsi" w:hint="eastAsia"/>
          <w:b/>
          <w:bCs/>
        </w:rPr>
        <w:t>フォルダ</w:t>
      </w:r>
      <w:r w:rsidR="0098447E" w:rsidRPr="00D03215">
        <w:rPr>
          <w:rFonts w:asciiTheme="minorHAnsi" w:hAnsiTheme="minorHAnsi"/>
          <w:b/>
          <w:bCs/>
        </w:rPr>
        <w:tab/>
      </w:r>
      <w:r w:rsidR="0098447E" w:rsidRPr="00D03215">
        <w:rPr>
          <w:rFonts w:asciiTheme="minorHAnsi" w:hAnsiTheme="minorHAnsi" w:hint="eastAsia"/>
          <w:b/>
          <w:bCs/>
          <w:highlight w:val="cyan"/>
        </w:rPr>
        <w:t>水色字幕は</w:t>
      </w:r>
      <w:r w:rsidR="0098447E" w:rsidRPr="00091D45">
        <w:rPr>
          <w:rFonts w:hint="eastAsia"/>
          <w:b/>
          <w:bCs/>
        </w:rPr>
        <w:t>Excelファイルを示す</w:t>
      </w:r>
      <w:bookmarkEnd w:id="70"/>
      <w:bookmarkEnd w:id="71"/>
    </w:p>
    <w:p w14:paraId="66BA1E85" w14:textId="4DD78A0E" w:rsidR="0098447E" w:rsidRPr="00F91981" w:rsidRDefault="00841FC0" w:rsidP="003A4F19">
      <w:pPr>
        <w:tabs>
          <w:tab w:val="left" w:pos="6237"/>
        </w:tabs>
        <w:ind w:leftChars="67" w:left="141"/>
        <w:rPr>
          <w:rFonts w:asciiTheme="majorEastAsia" w:eastAsiaTheme="majorEastAsia" w:hAnsiTheme="majorEastAsia"/>
          <w:sz w:val="20"/>
          <w:szCs w:val="20"/>
        </w:rPr>
      </w:pPr>
      <w:r w:rsidRPr="00D03215">
        <w:rPr>
          <w:rFonts w:asciiTheme="minorHAnsi" w:hAnsiTheme="minorHAnsi"/>
          <w:noProof/>
        </w:rPr>
        <mc:AlternateContent>
          <mc:Choice Requires="wps">
            <w:drawing>
              <wp:anchor distT="0" distB="0" distL="114300" distR="114300" simplePos="0" relativeHeight="251665408" behindDoc="0" locked="0" layoutInCell="1" allowOverlap="1" wp14:anchorId="1E2CD158" wp14:editId="3867CD39">
                <wp:simplePos x="0" y="0"/>
                <wp:positionH relativeFrom="margin">
                  <wp:posOffset>5244465</wp:posOffset>
                </wp:positionH>
                <wp:positionV relativeFrom="paragraph">
                  <wp:posOffset>12065</wp:posOffset>
                </wp:positionV>
                <wp:extent cx="438150" cy="184150"/>
                <wp:effectExtent l="0" t="0" r="0" b="6350"/>
                <wp:wrapNone/>
                <wp:docPr id="486" name="テキスト ボックス 486"/>
                <wp:cNvGraphicFramePr/>
                <a:graphic xmlns:a="http://schemas.openxmlformats.org/drawingml/2006/main">
                  <a:graphicData uri="http://schemas.microsoft.com/office/word/2010/wordprocessingShape">
                    <wps:wsp>
                      <wps:cNvSpPr txBox="1"/>
                      <wps:spPr>
                        <a:xfrm>
                          <a:off x="0" y="0"/>
                          <a:ext cx="438150" cy="184150"/>
                        </a:xfrm>
                        <a:prstGeom prst="rect">
                          <a:avLst/>
                        </a:prstGeom>
                        <a:noFill/>
                        <a:ln w="6350">
                          <a:noFill/>
                        </a:ln>
                        <a:effectLst/>
                      </wps:spPr>
                      <wps:txbx>
                        <w:txbxContent>
                          <w:p w14:paraId="32901863" w14:textId="3719967C" w:rsidR="0033563C" w:rsidRPr="00D03215" w:rsidRDefault="00285279" w:rsidP="0098447E">
                            <w:pPr>
                              <w:snapToGrid w:val="0"/>
                              <w:rPr>
                                <w:b/>
                                <w:sz w:val="22"/>
                              </w:rPr>
                            </w:pPr>
                            <w:r w:rsidRPr="00285279">
                              <w:rPr>
                                <w:rFonts w:hint="eastAsia"/>
                                <w:b/>
                                <w:sz w:val="22"/>
                              </w:rPr>
                              <w:t>「</w:t>
                            </w:r>
                            <w:bookmarkStart w:id="73" w:name="※5"/>
                            <w:r w:rsidR="00F91981" w:rsidRPr="00F91981">
                              <w:rPr>
                                <w:rFonts w:hint="eastAsia"/>
                                <w:b/>
                                <w:color w:val="7030A0"/>
                                <w:sz w:val="22"/>
                              </w:rPr>
                              <w:t>※5</w:t>
                            </w:r>
                            <w:bookmarkEnd w:id="73"/>
                            <w:r w:rsidRPr="00285279">
                              <w:rPr>
                                <w:rFonts w:hint="eastAsia"/>
                                <w:b/>
                                <w:sz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2CD158" id="_x0000_t202" coordsize="21600,21600" o:spt="202" path="m,l,21600r21600,l21600,xe">
                <v:stroke joinstyle="miter"/>
                <v:path gradientshapeok="t" o:connecttype="rect"/>
              </v:shapetype>
              <v:shape id="テキスト ボックス 486" o:spid="_x0000_s1042" type="#_x0000_t202" style="position:absolute;left:0;text-align:left;margin-left:412.95pt;margin-top:.95pt;width:34.5pt;height:1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" filled="f" stroked="f" strokeweight=".5pt">
                <v:textbox inset="0,0,0,0">
                  <w:txbxContent>
                    <w:p w14:paraId="32901863" w14:textId="3719967C" w:rsidR="0033563C" w:rsidRPr="00D03215" w:rsidRDefault="00285279" w:rsidP="0098447E">
                      <w:pPr>
                        <w:snapToGrid w:val="0"/>
                        <w:rPr>
                          <w:b/>
                          <w:sz w:val="22"/>
                        </w:rPr>
                      </w:pPr>
                      <w:r w:rsidRPr="00285279">
                        <w:rPr>
                          <w:rFonts w:hint="eastAsia"/>
                          <w:b/>
                          <w:sz w:val="22"/>
                        </w:rPr>
                        <w:t>「</w:t>
                      </w:r>
                      <w:bookmarkStart w:id="74" w:name="※5"/>
                      <w:r w:rsidR="00F91981" w:rsidRPr="00F91981">
                        <w:rPr>
                          <w:rFonts w:hint="eastAsia"/>
                          <w:b/>
                          <w:color w:val="7030A0"/>
                          <w:sz w:val="22"/>
                        </w:rPr>
                        <w:t>※5</w:t>
                      </w:r>
                      <w:bookmarkEnd w:id="74"/>
                      <w:r w:rsidRPr="00285279">
                        <w:rPr>
                          <w:rFonts w:hint="eastAsia"/>
                          <w:b/>
                          <w:sz w:val="22"/>
                        </w:rPr>
                        <w:t>」</w:t>
                      </w:r>
                    </w:p>
                  </w:txbxContent>
                </v:textbox>
                <w10:wrap anchorx="margin"/>
              </v:shape>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38784" behindDoc="0" locked="0" layoutInCell="1" allowOverlap="1" wp14:anchorId="0138DCA7" wp14:editId="7D759714">
                <wp:simplePos x="0" y="0"/>
                <wp:positionH relativeFrom="column">
                  <wp:posOffset>3815715</wp:posOffset>
                </wp:positionH>
                <wp:positionV relativeFrom="paragraph">
                  <wp:posOffset>551815</wp:posOffset>
                </wp:positionV>
                <wp:extent cx="111760" cy="0"/>
                <wp:effectExtent l="0" t="0" r="0" b="0"/>
                <wp:wrapNone/>
                <wp:docPr id="219" name="直線コネクタ 219"/>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B2677CA" id="直線コネクタ 219" o:spid="_x0000_s1026" style="position:absolute;z-index:251638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43.45pt" to="309.25pt,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39808" behindDoc="0" locked="0" layoutInCell="1" allowOverlap="1" wp14:anchorId="2331E51C" wp14:editId="4C2F3884">
                <wp:simplePos x="0" y="0"/>
                <wp:positionH relativeFrom="column">
                  <wp:posOffset>3815715</wp:posOffset>
                </wp:positionH>
                <wp:positionV relativeFrom="paragraph">
                  <wp:posOffset>113665</wp:posOffset>
                </wp:positionV>
                <wp:extent cx="111760" cy="0"/>
                <wp:effectExtent l="0" t="0" r="0" b="0"/>
                <wp:wrapNone/>
                <wp:docPr id="220" name="直線コネクタ 220"/>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51D40F5" id="直線コネクタ 220" o:spid="_x0000_s1026" style="position:absolute;z-index:251639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8.95pt" to="309.2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34688" behindDoc="0" locked="0" layoutInCell="1" allowOverlap="1" wp14:anchorId="4A97F585" wp14:editId="42B2D9CA">
                <wp:simplePos x="0" y="0"/>
                <wp:positionH relativeFrom="column">
                  <wp:posOffset>3815715</wp:posOffset>
                </wp:positionH>
                <wp:positionV relativeFrom="paragraph">
                  <wp:posOffset>795655</wp:posOffset>
                </wp:positionV>
                <wp:extent cx="111760" cy="0"/>
                <wp:effectExtent l="0" t="0" r="0" b="0"/>
                <wp:wrapNone/>
                <wp:docPr id="124" name="直線コネクタ 12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0ED801E" id="直線コネクタ 124" o:spid="_x0000_s1026" style="position:absolute;z-index:251634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0.45pt,62.65pt" to="309.25pt,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33664" behindDoc="0" locked="0" layoutInCell="1" allowOverlap="1" wp14:anchorId="6259F87E" wp14:editId="309ED902">
                <wp:simplePos x="0" y="0"/>
                <wp:positionH relativeFrom="column">
                  <wp:posOffset>3811905</wp:posOffset>
                </wp:positionH>
                <wp:positionV relativeFrom="paragraph">
                  <wp:posOffset>113665</wp:posOffset>
                </wp:positionV>
                <wp:extent cx="0" cy="681355"/>
                <wp:effectExtent l="0" t="0" r="38100" b="23495"/>
                <wp:wrapNone/>
                <wp:docPr id="121" name="直線コネクタ 121"/>
                <wp:cNvGraphicFramePr/>
                <a:graphic xmlns:a="http://schemas.openxmlformats.org/drawingml/2006/main">
                  <a:graphicData uri="http://schemas.microsoft.com/office/word/2010/wordprocessingShape">
                    <wps:wsp>
                      <wps:cNvCnPr/>
                      <wps:spPr>
                        <a:xfrm>
                          <a:off x="0" y="0"/>
                          <a:ext cx="0" cy="68135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61409BF7" id="直線コネクタ 121" o:spid="_x0000_s1026" style="position:absolute;z-index:251633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00.15pt,8.95pt" to="300.15pt,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" strokecolor="windowText"/>
            </w:pict>
          </mc:Fallback>
        </mc:AlternateContent>
      </w:r>
      <w:r w:rsidR="00CC0D99"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2075008" behindDoc="0" locked="0" layoutInCell="1" allowOverlap="1" wp14:anchorId="58F7F665" wp14:editId="3BB46446">
                <wp:simplePos x="0" y="0"/>
                <wp:positionH relativeFrom="column">
                  <wp:posOffset>1485265</wp:posOffset>
                </wp:positionH>
                <wp:positionV relativeFrom="paragraph">
                  <wp:posOffset>113665</wp:posOffset>
                </wp:positionV>
                <wp:extent cx="0" cy="158750"/>
                <wp:effectExtent l="0" t="0" r="38100" b="31750"/>
                <wp:wrapNone/>
                <wp:docPr id="443709668" name="直線コネクタ 443709668"/>
                <wp:cNvGraphicFramePr/>
                <a:graphic xmlns:a="http://schemas.openxmlformats.org/drawingml/2006/main">
                  <a:graphicData uri="http://schemas.microsoft.com/office/word/2010/wordprocessingShape">
                    <wps:wsp>
                      <wps:cNvCnPr/>
                      <wps:spPr>
                        <a:xfrm>
                          <a:off x="0" y="0"/>
                          <a:ext cx="0" cy="158750"/>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084D2894" id="直線コネクタ 443709668" o:spid="_x0000_s1026" style="position:absolute;z-index:252075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16.95pt,8.95pt" to="116.9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"/>
            </w:pict>
          </mc:Fallback>
        </mc:AlternateContent>
      </w:r>
      <w:r w:rsidR="00CC0D99"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2073984" behindDoc="0" locked="0" layoutInCell="1" allowOverlap="1" wp14:anchorId="12779445" wp14:editId="107FCF72">
                <wp:simplePos x="0" y="0"/>
                <wp:positionH relativeFrom="column">
                  <wp:posOffset>1405255</wp:posOffset>
                </wp:positionH>
                <wp:positionV relativeFrom="paragraph">
                  <wp:posOffset>111125</wp:posOffset>
                </wp:positionV>
                <wp:extent cx="83820" cy="0"/>
                <wp:effectExtent l="0" t="0" r="0" b="0"/>
                <wp:wrapNone/>
                <wp:docPr id="2137886599" name="直線コネクタ 2137886599"/>
                <wp:cNvGraphicFramePr/>
                <a:graphic xmlns:a="http://schemas.openxmlformats.org/drawingml/2006/main">
                  <a:graphicData uri="http://schemas.microsoft.com/office/word/2010/wordprocessingShape">
                    <wps:wsp>
                      <wps:cNvCnPr/>
                      <wps:spPr>
                        <a:xfrm>
                          <a:off x="0" y="0"/>
                          <a:ext cx="8382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7041D8B" id="直線コネクタ 2137886599" o:spid="_x0000_s1026" style="position:absolute;z-index:252073984;visibility:visible;mso-wrap-style:square;mso-wrap-distance-left:9pt;mso-wrap-distance-top:0;mso-wrap-distance-right:9pt;mso-wrap-distance-bottom:0;mso-position-horizontal:absolute;mso-position-horizontal-relative:text;mso-position-vertical:absolute;mso-position-vertical-relative:text" from="110.65pt,8.75pt" to="117.2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"/>
            </w:pict>
          </mc:Fallback>
        </mc:AlternateContent>
      </w:r>
      <w:r w:rsidR="0098447E" w:rsidRPr="00D03215">
        <w:rPr>
          <w:rFonts w:asciiTheme="majorEastAsia" w:eastAsiaTheme="majorEastAsia" w:hAnsiTheme="majorEastAsia" w:hint="eastAsia"/>
          <w:sz w:val="20"/>
          <w:szCs w:val="20"/>
          <w:highlight w:val="yellow"/>
        </w:rPr>
        <w:t>\XL_4R_Gゴルフ</w:t>
      </w:r>
      <w:r w:rsidR="0006013D">
        <w:rPr>
          <w:rFonts w:asciiTheme="majorEastAsia" w:eastAsiaTheme="majorEastAsia" w:hAnsiTheme="majorEastAsia" w:hint="eastAsia"/>
          <w:sz w:val="20"/>
          <w:szCs w:val="20"/>
          <w:highlight w:val="yellow"/>
        </w:rPr>
        <w:t>14.01</w:t>
      </w:r>
      <w:r w:rsidR="0098447E" w:rsidRPr="00D03215">
        <w:rPr>
          <w:rFonts w:asciiTheme="majorEastAsia" w:eastAsiaTheme="majorEastAsia" w:hAnsiTheme="majorEastAsia"/>
          <w:sz w:val="20"/>
          <w:szCs w:val="20"/>
        </w:rPr>
        <w:tab/>
      </w:r>
      <w:r w:rsidR="003A4F19" w:rsidRPr="00D03215">
        <w:rPr>
          <w:rFonts w:asciiTheme="majorEastAsia" w:eastAsiaTheme="majorEastAsia" w:hAnsiTheme="majorEastAsia" w:hint="eastAsia"/>
          <w:sz w:val="20"/>
          <w:szCs w:val="20"/>
        </w:rPr>
        <w:t>\Open_PageSetup.txt</w:t>
      </w:r>
      <w:r w:rsidR="003A4F19" w:rsidRPr="00F91981">
        <w:rPr>
          <w:rFonts w:asciiTheme="majorEastAsia" w:eastAsiaTheme="majorEastAsia" w:hAnsiTheme="majorEastAsia" w:hint="eastAsia"/>
          <w:sz w:val="20"/>
          <w:szCs w:val="20"/>
        </w:rPr>
        <w:t xml:space="preserve"> </w:t>
      </w:r>
    </w:p>
    <w:p w14:paraId="0D31CD67" w14:textId="77777777" w:rsidR="0098447E" w:rsidRPr="00D03215" w:rsidRDefault="008F3A3C" w:rsidP="00841FC0">
      <w:pPr>
        <w:tabs>
          <w:tab w:val="left" w:pos="6237"/>
        </w:tabs>
        <w:ind w:leftChars="1552" w:left="3259"/>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599872" behindDoc="0" locked="0" layoutInCell="1" allowOverlap="1" wp14:anchorId="1245FA9E" wp14:editId="21AC4DB3">
                <wp:simplePos x="0" y="0"/>
                <wp:positionH relativeFrom="column">
                  <wp:posOffset>533512</wp:posOffset>
                </wp:positionH>
                <wp:positionV relativeFrom="paragraph">
                  <wp:posOffset>35971</wp:posOffset>
                </wp:positionV>
                <wp:extent cx="13447" cy="5802406"/>
                <wp:effectExtent l="0" t="0" r="24765" b="27305"/>
                <wp:wrapNone/>
                <wp:docPr id="86" name="直線コネクタ 86"/>
                <wp:cNvGraphicFramePr/>
                <a:graphic xmlns:a="http://schemas.openxmlformats.org/drawingml/2006/main">
                  <a:graphicData uri="http://schemas.microsoft.com/office/word/2010/wordprocessingShape">
                    <wps:wsp>
                      <wps:cNvCnPr/>
                      <wps:spPr>
                        <a:xfrm flipH="1">
                          <a:off x="0" y="0"/>
                          <a:ext cx="13447" cy="5802406"/>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B9341A0" id="直線コネクタ 86" o:spid="_x0000_s1026" style="position:absolute;flip:x;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pt,2.85pt" to="43.05pt,4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" strokecolor="windowText"/>
            </w:pict>
          </mc:Fallback>
        </mc:AlternateContent>
      </w:r>
      <w:r w:rsidR="00841FC0"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4384" behindDoc="0" locked="0" layoutInCell="1" allowOverlap="1" wp14:anchorId="6A2D9EBF" wp14:editId="732FF39A">
                <wp:simplePos x="0" y="0"/>
                <wp:positionH relativeFrom="column">
                  <wp:posOffset>1904365</wp:posOffset>
                </wp:positionH>
                <wp:positionV relativeFrom="paragraph">
                  <wp:posOffset>113665</wp:posOffset>
                </wp:positionV>
                <wp:extent cx="0" cy="457200"/>
                <wp:effectExtent l="0" t="0" r="38100" b="19050"/>
                <wp:wrapNone/>
                <wp:docPr id="456" name="直線コネクタ 456"/>
                <wp:cNvGraphicFramePr/>
                <a:graphic xmlns:a="http://schemas.openxmlformats.org/drawingml/2006/main">
                  <a:graphicData uri="http://schemas.microsoft.com/office/word/2010/wordprocessingShape">
                    <wps:wsp>
                      <wps:cNvCnPr/>
                      <wps:spPr>
                        <a:xfrm>
                          <a:off x="0" y="0"/>
                          <a:ext cx="0" cy="4572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D517385" id="直線コネクタ 456"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9.95pt,8.95pt" to="149.95pt,4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"/>
            </w:pict>
          </mc:Fallback>
        </mc:AlternateContent>
      </w:r>
      <w:r w:rsidR="00841FC0"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5168" behindDoc="0" locked="0" layoutInCell="1" allowOverlap="1" wp14:anchorId="11A16292" wp14:editId="774F25D2">
                <wp:simplePos x="0" y="0"/>
                <wp:positionH relativeFrom="column">
                  <wp:posOffset>1906905</wp:posOffset>
                </wp:positionH>
                <wp:positionV relativeFrom="paragraph">
                  <wp:posOffset>113665</wp:posOffset>
                </wp:positionV>
                <wp:extent cx="121920" cy="0"/>
                <wp:effectExtent l="0" t="0" r="0" b="0"/>
                <wp:wrapNone/>
                <wp:docPr id="502" name="直線コネクタ 502"/>
                <wp:cNvGraphicFramePr/>
                <a:graphic xmlns:a="http://schemas.openxmlformats.org/drawingml/2006/main">
                  <a:graphicData uri="http://schemas.microsoft.com/office/word/2010/wordprocessingShape">
                    <wps:wsp>
                      <wps:cNvCnPr/>
                      <wps:spPr>
                        <a:xfrm>
                          <a:off x="0" y="0"/>
                          <a:ext cx="12192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CDC9BCC" id="直線コネクタ 502"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150.15pt,8.95pt" to="159.7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"/>
            </w:pict>
          </mc:Fallback>
        </mc:AlternateContent>
      </w:r>
      <w:r w:rsidR="00841FC0" w:rsidRPr="00D03215">
        <w:rPr>
          <w:rFonts w:asciiTheme="majorEastAsia" w:eastAsiaTheme="majorEastAsia" w:hAnsiTheme="majorEastAsia" w:hint="eastAsia"/>
          <w:sz w:val="20"/>
          <w:szCs w:val="20"/>
          <w:highlight w:val="yellow"/>
        </w:rPr>
        <w:t>\</w:t>
      </w:r>
      <w:r w:rsidR="00841FC0" w:rsidRPr="00D03215">
        <w:rPr>
          <w:rFonts w:asciiTheme="majorEastAsia" w:eastAsiaTheme="majorEastAsia" w:hAnsiTheme="majorEastAsia"/>
          <w:sz w:val="20"/>
          <w:szCs w:val="20"/>
          <w:highlight w:val="yellow"/>
        </w:rPr>
        <w:t>Set_AllPlayScore_Preview</w:t>
      </w:r>
      <w:r w:rsidR="00841FC0"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29568" behindDoc="0" locked="0" layoutInCell="1" allowOverlap="1" wp14:anchorId="326ADEA1" wp14:editId="48EB8B59">
                <wp:simplePos x="0" y="0"/>
                <wp:positionH relativeFrom="column">
                  <wp:posOffset>3709035</wp:posOffset>
                </wp:positionH>
                <wp:positionV relativeFrom="paragraph">
                  <wp:posOffset>121285</wp:posOffset>
                </wp:positionV>
                <wp:extent cx="219710" cy="0"/>
                <wp:effectExtent l="0" t="0" r="0" b="0"/>
                <wp:wrapNone/>
                <wp:docPr id="74" name="直線コネクタ 74"/>
                <wp:cNvGraphicFramePr/>
                <a:graphic xmlns:a="http://schemas.openxmlformats.org/drawingml/2006/main">
                  <a:graphicData uri="http://schemas.microsoft.com/office/word/2010/wordprocessingShape">
                    <wps:wsp>
                      <wps:cNvCnPr/>
                      <wps:spPr>
                        <a:xfrm>
                          <a:off x="0" y="0"/>
                          <a:ext cx="21971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CCC1A6C" id="直線コネクタ 74" o:spid="_x0000_s1026" style="position:absolute;z-index:251629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2.05pt,9.55pt" to="309.3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" strokecolor="windowText"/>
            </w:pict>
          </mc:Fallback>
        </mc:AlternateContent>
      </w:r>
      <w:r w:rsidR="00585260"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2077056" behindDoc="0" locked="0" layoutInCell="1" allowOverlap="1" wp14:anchorId="0F4DAC67" wp14:editId="31DBA171">
                <wp:simplePos x="0" y="0"/>
                <wp:positionH relativeFrom="column">
                  <wp:posOffset>545465</wp:posOffset>
                </wp:positionH>
                <wp:positionV relativeFrom="paragraph">
                  <wp:posOffset>37465</wp:posOffset>
                </wp:positionV>
                <wp:extent cx="939800" cy="6350"/>
                <wp:effectExtent l="0" t="0" r="12700" b="31750"/>
                <wp:wrapNone/>
                <wp:docPr id="540356498" name="直線コネクタ 540356498"/>
                <wp:cNvGraphicFramePr/>
                <a:graphic xmlns:a="http://schemas.openxmlformats.org/drawingml/2006/main">
                  <a:graphicData uri="http://schemas.microsoft.com/office/word/2010/wordprocessingShape">
                    <wps:wsp>
                      <wps:cNvCnPr/>
                      <wps:spPr>
                        <a:xfrm flipH="1" flipV="1">
                          <a:off x="0" y="0"/>
                          <a:ext cx="939800" cy="63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80A160B" id="直線コネクタ 540356498" o:spid="_x0000_s1026" style="position:absolute;flip:x y;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95pt,2.95pt" to="116.95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"/>
            </w:pict>
          </mc:Fallback>
        </mc:AlternateContent>
      </w:r>
      <w:r w:rsidR="00086235">
        <w:rPr>
          <w:rFonts w:asciiTheme="majorEastAsia" w:eastAsiaTheme="majorEastAsia" w:hAnsiTheme="majorEastAsia"/>
          <w:sz w:val="20"/>
          <w:szCs w:val="20"/>
        </w:rPr>
        <w:tab/>
      </w:r>
      <w:r w:rsidR="00841FC0" w:rsidRPr="00D03215">
        <w:rPr>
          <w:rFonts w:asciiTheme="majorEastAsia" w:eastAsiaTheme="majorEastAsia" w:hAnsiTheme="majorEastAsia" w:hint="eastAsia"/>
          <w:sz w:val="20"/>
          <w:szCs w:val="20"/>
        </w:rPr>
        <w:t>\</w:t>
      </w:r>
      <w:r w:rsidR="00841FC0" w:rsidRPr="00D03215">
        <w:rPr>
          <w:rFonts w:asciiTheme="majorEastAsia" w:eastAsiaTheme="majorEastAsia" w:hAnsiTheme="majorEastAsia"/>
          <w:sz w:val="20"/>
          <w:szCs w:val="20"/>
        </w:rPr>
        <w:t>ScoreTotalAllPlay_1.in</w:t>
      </w:r>
      <w:r w:rsidR="00841FC0" w:rsidRPr="00D03215">
        <w:rPr>
          <w:rFonts w:asciiTheme="majorEastAsia" w:eastAsiaTheme="majorEastAsia" w:hAnsiTheme="majorEastAsia" w:hint="eastAsia"/>
          <w:sz w:val="20"/>
          <w:szCs w:val="20"/>
        </w:rPr>
        <w:t>i</w:t>
      </w:r>
    </w:p>
    <w:p w14:paraId="4AA1B046" w14:textId="77777777" w:rsidR="0098447E" w:rsidRPr="00D03215" w:rsidRDefault="00585260" w:rsidP="00585260">
      <w:pPr>
        <w:tabs>
          <w:tab w:val="left" w:pos="3261"/>
          <w:tab w:val="left" w:pos="6237"/>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sz w:val="20"/>
          <w:szCs w:val="20"/>
        </w:rPr>
        <w:t>\Readme.txt</w: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00896" behindDoc="0" locked="0" layoutInCell="1" allowOverlap="1" wp14:anchorId="51CD4477" wp14:editId="4AC86FF5">
                <wp:simplePos x="0" y="0"/>
                <wp:positionH relativeFrom="column">
                  <wp:posOffset>543560</wp:posOffset>
                </wp:positionH>
                <wp:positionV relativeFrom="paragraph">
                  <wp:posOffset>115570</wp:posOffset>
                </wp:positionV>
                <wp:extent cx="301625" cy="0"/>
                <wp:effectExtent l="0" t="0" r="0" b="0"/>
                <wp:wrapNone/>
                <wp:docPr id="91" name="直線コネクタ 91"/>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A254324" id="直線コネクタ 91" o:spid="_x0000_s1026" style="position:absolute;z-index:251600896;visibility:visible;mso-wrap-style:square;mso-wrap-distance-left:9pt;mso-wrap-distance-top:0;mso-wrap-distance-right:9pt;mso-wrap-distance-bottom:0;mso-position-horizontal:absolute;mso-position-horizontal-relative:text;mso-position-vertical:absolute;mso-position-vertical-relative:text" from="42.8pt,9.1pt" to="66.5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" strokecolor="windowText"/>
            </w:pict>
          </mc:Fallback>
        </mc:AlternateContent>
      </w:r>
      <w:r>
        <w:rPr>
          <w:rFonts w:asciiTheme="majorEastAsia" w:eastAsiaTheme="majorEastAsia" w:hAnsiTheme="majorEastAsia"/>
          <w:sz w:val="20"/>
          <w:szCs w:val="20"/>
        </w:rPr>
        <w:tab/>
      </w:r>
      <w:r w:rsidR="0098447E" w:rsidRPr="00D03215">
        <w:rPr>
          <w:rFonts w:asciiTheme="majorEastAsia" w:eastAsiaTheme="majorEastAsia" w:hAnsiTheme="majorEastAsia"/>
          <w:sz w:val="20"/>
          <w:szCs w:val="20"/>
        </w:rPr>
        <w:tab/>
      </w:r>
      <w:r w:rsidR="00841FC0" w:rsidRPr="00D03215">
        <w:rPr>
          <w:rFonts w:asciiTheme="majorEastAsia" w:eastAsiaTheme="majorEastAsia" w:hAnsiTheme="majorEastAsia" w:hint="eastAsia"/>
          <w:sz w:val="20"/>
          <w:szCs w:val="20"/>
        </w:rPr>
        <w:t>\</w:t>
      </w:r>
      <w:r w:rsidR="00841FC0" w:rsidRPr="00D03215">
        <w:rPr>
          <w:rFonts w:asciiTheme="majorEastAsia" w:eastAsiaTheme="majorEastAsia" w:hAnsiTheme="majorEastAsia"/>
          <w:sz w:val="20"/>
          <w:szCs w:val="20"/>
        </w:rPr>
        <w:t>ScoreTotalAllPlay_</w:t>
      </w:r>
      <w:r w:rsidR="00841FC0" w:rsidRPr="00D03215">
        <w:rPr>
          <w:rFonts w:asciiTheme="majorEastAsia" w:eastAsiaTheme="majorEastAsia" w:hAnsiTheme="majorEastAsia" w:hint="eastAsia"/>
          <w:sz w:val="20"/>
          <w:szCs w:val="20"/>
        </w:rPr>
        <w:t>2</w:t>
      </w:r>
      <w:r w:rsidR="00841FC0" w:rsidRPr="00D03215">
        <w:rPr>
          <w:rFonts w:asciiTheme="majorEastAsia" w:eastAsiaTheme="majorEastAsia" w:hAnsiTheme="majorEastAsia"/>
          <w:sz w:val="20"/>
          <w:szCs w:val="20"/>
        </w:rPr>
        <w:t>.ini</w:t>
      </w:r>
    </w:p>
    <w:p w14:paraId="37F44EB0" w14:textId="77777777" w:rsidR="0098447E" w:rsidRPr="00D03215" w:rsidRDefault="006C7BDA" w:rsidP="00086235">
      <w:pPr>
        <w:tabs>
          <w:tab w:val="left" w:pos="3685"/>
          <w:tab w:val="left" w:pos="6237"/>
        </w:tabs>
        <w:rPr>
          <w:rFonts w:asciiTheme="majorEastAsia" w:eastAsiaTheme="majorEastAsia" w:hAnsiTheme="majorEastAsia"/>
          <w:b/>
          <w:sz w:val="22"/>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3360" behindDoc="0" locked="0" layoutInCell="1" allowOverlap="1" wp14:anchorId="067BE4F8" wp14:editId="5A0BC533">
                <wp:simplePos x="0" y="0"/>
                <wp:positionH relativeFrom="column">
                  <wp:posOffset>3320415</wp:posOffset>
                </wp:positionH>
                <wp:positionV relativeFrom="paragraph">
                  <wp:posOffset>120015</wp:posOffset>
                </wp:positionV>
                <wp:extent cx="6350" cy="438150"/>
                <wp:effectExtent l="0" t="0" r="31750" b="19050"/>
                <wp:wrapNone/>
                <wp:docPr id="453" name="直線コネクタ 453"/>
                <wp:cNvGraphicFramePr/>
                <a:graphic xmlns:a="http://schemas.openxmlformats.org/drawingml/2006/main">
                  <a:graphicData uri="http://schemas.microsoft.com/office/word/2010/wordprocessingShape">
                    <wps:wsp>
                      <wps:cNvCnPr/>
                      <wps:spPr>
                        <a:xfrm>
                          <a:off x="0" y="0"/>
                          <a:ext cx="6350" cy="4381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57CD5B1" id="直線コネクタ 453"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1.45pt,9.45pt" to="261.95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"/>
            </w:pict>
          </mc:Fallback>
        </mc:AlternateContent>
      </w:r>
      <w:r w:rsidR="00841FC0"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7216" behindDoc="0" locked="0" layoutInCell="1" allowOverlap="1" wp14:anchorId="10991DD5" wp14:editId="5D1A21DC">
                <wp:simplePos x="0" y="0"/>
                <wp:positionH relativeFrom="column">
                  <wp:posOffset>1910715</wp:posOffset>
                </wp:positionH>
                <wp:positionV relativeFrom="paragraph">
                  <wp:posOffset>113665</wp:posOffset>
                </wp:positionV>
                <wp:extent cx="1403350" cy="12700"/>
                <wp:effectExtent l="0" t="0" r="25400" b="25400"/>
                <wp:wrapNone/>
                <wp:docPr id="504" name="直線コネクタ 504"/>
                <wp:cNvGraphicFramePr/>
                <a:graphic xmlns:a="http://schemas.openxmlformats.org/drawingml/2006/main">
                  <a:graphicData uri="http://schemas.microsoft.com/office/word/2010/wordprocessingShape">
                    <wps:wsp>
                      <wps:cNvCnPr/>
                      <wps:spPr>
                        <a:xfrm flipH="1" flipV="1">
                          <a:off x="0" y="0"/>
                          <a:ext cx="1403350" cy="12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334B832" id="直線コネクタ 504" o:spid="_x0000_s1026" style="position:absolute;flip:x 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45pt,8.95pt" to="260.9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"/>
            </w:pict>
          </mc:Fallback>
        </mc:AlternateContent>
      </w:r>
      <w:r w:rsidR="0098447E" w:rsidRPr="00D03215">
        <w:rPr>
          <w:rFonts w:asciiTheme="majorEastAsia" w:eastAsiaTheme="majorEastAsia" w:hAnsiTheme="majorEastAsia"/>
          <w:b/>
          <w:sz w:val="22"/>
        </w:rPr>
        <w:tab/>
      </w:r>
      <w:r w:rsidR="0098447E" w:rsidRPr="00D03215">
        <w:rPr>
          <w:rFonts w:asciiTheme="majorEastAsia" w:eastAsiaTheme="majorEastAsia" w:hAnsiTheme="majorEastAsia"/>
          <w:b/>
          <w:sz w:val="22"/>
        </w:rPr>
        <w:tab/>
      </w:r>
      <w:r w:rsidR="00841FC0" w:rsidRPr="00D03215">
        <w:rPr>
          <w:rFonts w:asciiTheme="majorEastAsia" w:eastAsiaTheme="majorEastAsia" w:hAnsiTheme="majorEastAsia" w:hint="eastAsia"/>
          <w:sz w:val="20"/>
          <w:szCs w:val="20"/>
        </w:rPr>
        <w:t>\</w:t>
      </w:r>
      <w:r w:rsidR="00841FC0" w:rsidRPr="00D03215">
        <w:rPr>
          <w:rFonts w:asciiTheme="majorEastAsia" w:eastAsiaTheme="majorEastAsia" w:hAnsiTheme="majorEastAsia"/>
          <w:sz w:val="20"/>
          <w:szCs w:val="20"/>
        </w:rPr>
        <w:t>ScoreTotalAllPlay_</w:t>
      </w:r>
      <w:r w:rsidR="00841FC0" w:rsidRPr="00D03215">
        <w:rPr>
          <w:rFonts w:asciiTheme="majorEastAsia" w:eastAsiaTheme="majorEastAsia" w:hAnsiTheme="majorEastAsia" w:hint="eastAsia"/>
          <w:sz w:val="20"/>
          <w:szCs w:val="20"/>
        </w:rPr>
        <w:t>3</w:t>
      </w:r>
      <w:r w:rsidR="00841FC0" w:rsidRPr="00D03215">
        <w:rPr>
          <w:rFonts w:asciiTheme="majorEastAsia" w:eastAsiaTheme="majorEastAsia" w:hAnsiTheme="majorEastAsia"/>
          <w:sz w:val="20"/>
          <w:szCs w:val="20"/>
        </w:rPr>
        <w:t>.in</w:t>
      </w:r>
      <w:r w:rsidR="00841FC0" w:rsidRPr="00D03215">
        <w:rPr>
          <w:rFonts w:asciiTheme="majorEastAsia" w:eastAsiaTheme="majorEastAsia" w:hAnsiTheme="majorEastAsia" w:hint="eastAsia"/>
          <w:sz w:val="20"/>
          <w:szCs w:val="20"/>
        </w:rPr>
        <w:t>i</w:t>
      </w:r>
    </w:p>
    <w:p w14:paraId="327B86F0" w14:textId="77777777" w:rsidR="0098447E" w:rsidRPr="00D03215" w:rsidRDefault="00263947" w:rsidP="00263947">
      <w:pPr>
        <w:tabs>
          <w:tab w:val="left" w:pos="3969"/>
          <w:tab w:val="left" w:pos="5529"/>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2085248" behindDoc="0" locked="0" layoutInCell="1" allowOverlap="1" wp14:anchorId="4E91D893" wp14:editId="4C2E6F92">
                <wp:simplePos x="0" y="0"/>
                <wp:positionH relativeFrom="column">
                  <wp:posOffset>2325370</wp:posOffset>
                </wp:positionH>
                <wp:positionV relativeFrom="paragraph">
                  <wp:posOffset>115570</wp:posOffset>
                </wp:positionV>
                <wp:extent cx="180975" cy="0"/>
                <wp:effectExtent l="0" t="0" r="9525" b="19050"/>
                <wp:wrapNone/>
                <wp:docPr id="1001450989" name="直線コネクタ 1001450989"/>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C4C0397" id="直線コネクタ 1001450989" o:spid="_x0000_s1026" style="position:absolute;z-index:252085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3.1pt,9.1pt" to="197.35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" strokecolor="windowText"/>
            </w:pict>
          </mc:Fallback>
        </mc:AlternateContent>
      </w:r>
      <w:r w:rsidRPr="00263947">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2083200" behindDoc="0" locked="0" layoutInCell="1" allowOverlap="1" wp14:anchorId="2C7B0AA8" wp14:editId="0754A7FA">
                <wp:simplePos x="0" y="0"/>
                <wp:positionH relativeFrom="column">
                  <wp:posOffset>539115</wp:posOffset>
                </wp:positionH>
                <wp:positionV relativeFrom="paragraph">
                  <wp:posOffset>104140</wp:posOffset>
                </wp:positionV>
                <wp:extent cx="301625" cy="0"/>
                <wp:effectExtent l="0" t="0" r="0" b="0"/>
                <wp:wrapNone/>
                <wp:docPr id="1820186067" name="直線コネクタ 1820186067"/>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8ACB99C" id="直線コネクタ 1820186067" o:spid="_x0000_s1026" style="position:absolute;z-index:252083200;visibility:visible;mso-wrap-style:square;mso-wrap-distance-left:9pt;mso-wrap-distance-top:0;mso-wrap-distance-right:9pt;mso-wrap-distance-bottom:0;mso-position-horizontal:absolute;mso-position-horizontal-relative:text;mso-position-vertical:absolute;mso-position-vertical-relative:text" from="42.45pt,8.2pt" to="66.2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" strokecolor="windowText"/>
            </w:pict>
          </mc:Fallback>
        </mc:AlternateContent>
      </w:r>
      <w:bookmarkStart w:id="74" w:name="_Hlk219124989"/>
      <w:r w:rsidRPr="00263947">
        <w:rPr>
          <w:rFonts w:asciiTheme="majorEastAsia" w:eastAsiaTheme="majorEastAsia" w:hAnsiTheme="majorEastAsia" w:hint="eastAsia"/>
          <w:sz w:val="20"/>
          <w:szCs w:val="20"/>
          <w:highlight w:val="yellow"/>
        </w:rPr>
        <w:t>スコアカード手書き用紙</w:t>
      </w:r>
      <w:bookmarkEnd w:id="74"/>
      <w:r w:rsidR="00091D45"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2079104" behindDoc="0" locked="0" layoutInCell="1" allowOverlap="1" wp14:anchorId="55BCC63C" wp14:editId="460DD047">
                <wp:simplePos x="0" y="0"/>
                <wp:positionH relativeFrom="column">
                  <wp:posOffset>3320415</wp:posOffset>
                </wp:positionH>
                <wp:positionV relativeFrom="paragraph">
                  <wp:posOffset>120015</wp:posOffset>
                </wp:positionV>
                <wp:extent cx="111760" cy="0"/>
                <wp:effectExtent l="0" t="0" r="0" b="0"/>
                <wp:wrapNone/>
                <wp:docPr id="1280282383" name="直線コネクタ 1280282383"/>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5F8DF21" id="直線コネクタ 1280282383" o:spid="_x0000_s1026" style="position:absolute;z-index:252079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61.45pt,9.45pt" to="270.2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" strokecolor="windowText"/>
            </w:pict>
          </mc:Fallback>
        </mc:AlternateContent>
      </w:r>
      <w:r>
        <w:rPr>
          <w:rFonts w:asciiTheme="majorEastAsia" w:eastAsiaTheme="majorEastAsia" w:hAnsiTheme="majorEastAsia"/>
          <w:sz w:val="20"/>
          <w:szCs w:val="20"/>
        </w:rPr>
        <w:tab/>
      </w:r>
      <w:r>
        <w:rPr>
          <w:rFonts w:asciiTheme="majorEastAsia" w:eastAsiaTheme="majorEastAsia" w:hAnsiTheme="majorEastAsia" w:hint="eastAsia"/>
          <w:sz w:val="20"/>
          <w:szCs w:val="20"/>
        </w:rPr>
        <w:t>(</w:t>
      </w:r>
      <w:r>
        <w:rPr>
          <w:rFonts w:asciiTheme="majorEastAsia" w:eastAsiaTheme="majorEastAsia" w:hAnsiTheme="majorEastAsia" w:hint="eastAsia"/>
          <w:sz w:val="16"/>
          <w:szCs w:val="16"/>
        </w:rPr>
        <w:t>記述を</w:t>
      </w:r>
      <w:r w:rsidRPr="00263947">
        <w:rPr>
          <w:rFonts w:asciiTheme="majorEastAsia" w:eastAsiaTheme="majorEastAsia" w:hAnsiTheme="majorEastAsia" w:hint="eastAsia"/>
          <w:sz w:val="16"/>
          <w:szCs w:val="16"/>
        </w:rPr>
        <w:t>省略</w:t>
      </w:r>
      <w:r>
        <w:rPr>
          <w:rFonts w:asciiTheme="majorEastAsia" w:eastAsiaTheme="majorEastAsia" w:hAnsiTheme="majorEastAsia" w:hint="eastAsia"/>
          <w:sz w:val="16"/>
          <w:szCs w:val="16"/>
        </w:rPr>
        <w:t>)</w:t>
      </w:r>
      <w:r>
        <w:rPr>
          <w:rFonts w:asciiTheme="majorEastAsia" w:eastAsiaTheme="majorEastAsia" w:hAnsiTheme="majorEastAsia"/>
          <w:sz w:val="20"/>
          <w:szCs w:val="20"/>
        </w:rPr>
        <w:tab/>
      </w:r>
      <w:r w:rsidR="00841FC0" w:rsidRPr="00D03215">
        <w:rPr>
          <w:rFonts w:asciiTheme="majorEastAsia" w:eastAsiaTheme="majorEastAsia" w:hAnsiTheme="majorEastAsia" w:hint="eastAsia"/>
          <w:sz w:val="20"/>
          <w:szCs w:val="20"/>
          <w:highlight w:val="cyan"/>
        </w:rPr>
        <w:t>\</w:t>
      </w:r>
      <w:r w:rsidR="00841FC0" w:rsidRPr="00D03215">
        <w:rPr>
          <w:rFonts w:asciiTheme="majorEastAsia" w:eastAsiaTheme="majorEastAsia" w:hAnsiTheme="majorEastAsia" w:hint="eastAsia"/>
          <w:color w:val="000000" w:themeColor="text1"/>
          <w:sz w:val="20"/>
          <w:szCs w:val="20"/>
          <w:highlight w:val="cyan"/>
        </w:rPr>
        <w:t>XL_Z4_AR全試合スコア集計2014.xlsx</w:t>
      </w:r>
    </w:p>
    <w:p w14:paraId="47F4663A" w14:textId="77777777" w:rsidR="0098447E" w:rsidRPr="00D03215" w:rsidRDefault="00643FB2" w:rsidP="00091D45">
      <w:pPr>
        <w:tabs>
          <w:tab w:val="left" w:pos="3261"/>
        </w:tabs>
        <w:ind w:leftChars="675" w:left="1418"/>
        <w:rPr>
          <w:rFonts w:asciiTheme="majorEastAsia" w:eastAsiaTheme="majorEastAsia" w:hAnsiTheme="majorEastAsia"/>
          <w:sz w:val="20"/>
          <w:szCs w:val="20"/>
        </w:rPr>
      </w:pPr>
      <w:r w:rsidRPr="00D03215">
        <w:rPr>
          <w:rFonts w:asciiTheme="minorHAnsi" w:hAnsiTheme="minorHAnsi"/>
          <w:noProof/>
        </w:rPr>
        <mc:AlternateContent>
          <mc:Choice Requires="wps">
            <w:drawing>
              <wp:anchor distT="0" distB="0" distL="114300" distR="114300" simplePos="0" relativeHeight="251643904" behindDoc="0" locked="0" layoutInCell="1" allowOverlap="1" wp14:anchorId="1AFBFD86" wp14:editId="5039CD54">
                <wp:simplePos x="0" y="0"/>
                <wp:positionH relativeFrom="margin">
                  <wp:posOffset>5200015</wp:posOffset>
                </wp:positionH>
                <wp:positionV relativeFrom="paragraph">
                  <wp:posOffset>5715</wp:posOffset>
                </wp:positionV>
                <wp:extent cx="419100" cy="184150"/>
                <wp:effectExtent l="0" t="0" r="0" b="6350"/>
                <wp:wrapNone/>
                <wp:docPr id="27" name="テキスト ボックス 27"/>
                <wp:cNvGraphicFramePr/>
                <a:graphic xmlns:a="http://schemas.openxmlformats.org/drawingml/2006/main">
                  <a:graphicData uri="http://schemas.microsoft.com/office/word/2010/wordprocessingShape">
                    <wps:wsp>
                      <wps:cNvSpPr txBox="1"/>
                      <wps:spPr>
                        <a:xfrm>
                          <a:off x="0" y="0"/>
                          <a:ext cx="419100" cy="184150"/>
                        </a:xfrm>
                        <a:prstGeom prst="rect">
                          <a:avLst/>
                        </a:prstGeom>
                        <a:noFill/>
                        <a:ln w="6350">
                          <a:noFill/>
                        </a:ln>
                        <a:effectLst/>
                      </wps:spPr>
                      <wps:txbx>
                        <w:txbxContent>
                          <w:p w14:paraId="08AE0DF3" w14:textId="77777777" w:rsidR="0033563C" w:rsidRPr="00D03215" w:rsidRDefault="0033563C" w:rsidP="0098447E">
                            <w:pPr>
                              <w:snapToGrid w:val="0"/>
                              <w:rPr>
                                <w:b/>
                                <w:sz w:val="22"/>
                              </w:rPr>
                            </w:pPr>
                            <w:r w:rsidRPr="00285279">
                              <w:rPr>
                                <w:rFonts w:hint="eastAsia"/>
                                <w:b/>
                                <w:color w:val="000000" w:themeColor="text1"/>
                                <w:sz w:val="22"/>
                              </w:rPr>
                              <w:t>「</w:t>
                            </w:r>
                            <w:bookmarkStart w:id="75" w:name="※4"/>
                            <w:r w:rsidR="00DE086D" w:rsidRPr="00F5479D">
                              <w:rPr>
                                <w:rFonts w:hint="eastAsia"/>
                                <w:b/>
                                <w:bCs/>
                                <w:color w:val="7030A0"/>
                              </w:rPr>
                              <w:t>※4</w:t>
                            </w:r>
                            <w:bookmarkEnd w:id="75"/>
                            <w:r w:rsidRPr="00D03215">
                              <w:rPr>
                                <w:rFonts w:hint="eastAsia"/>
                                <w:b/>
                                <w:sz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BFD86" id="テキスト ボックス 27" o:spid="_x0000_s1043" type="#_x0000_t202" style="position:absolute;left:0;text-align:left;margin-left:409.45pt;margin-top:.45pt;width:33pt;height:14.5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" filled="f" stroked="f" strokeweight=".5pt">
                <v:textbox inset="0,0,0,0">
                  <w:txbxContent>
                    <w:p w14:paraId="08AE0DF3" w14:textId="77777777" w:rsidR="0033563C" w:rsidRPr="00D03215" w:rsidRDefault="0033563C" w:rsidP="0098447E">
                      <w:pPr>
                        <w:snapToGrid w:val="0"/>
                        <w:rPr>
                          <w:b/>
                          <w:sz w:val="22"/>
                        </w:rPr>
                      </w:pPr>
                      <w:r w:rsidRPr="00285279">
                        <w:rPr>
                          <w:rFonts w:hint="eastAsia"/>
                          <w:b/>
                          <w:color w:val="000000" w:themeColor="text1"/>
                          <w:sz w:val="22"/>
                        </w:rPr>
                        <w:t>「</w:t>
                      </w:r>
                      <w:bookmarkStart w:id="86" w:name="※4"/>
                      <w:r w:rsidR="00DE086D" w:rsidRPr="00F5479D">
                        <w:rPr>
                          <w:rFonts w:hint="eastAsia"/>
                          <w:b/>
                          <w:bCs/>
                          <w:color w:val="7030A0"/>
                        </w:rPr>
                        <w:t>※4</w:t>
                      </w:r>
                      <w:bookmarkEnd w:id="86"/>
                      <w:r w:rsidRPr="00D03215">
                        <w:rPr>
                          <w:rFonts w:hint="eastAsia"/>
                          <w:b/>
                          <w:sz w:val="22"/>
                        </w:rPr>
                        <w:t>」</w:t>
                      </w:r>
                    </w:p>
                  </w:txbxContent>
                </v:textbox>
                <w10:wrap anchorx="margin"/>
              </v:shape>
            </w:pict>
          </mc:Fallback>
        </mc:AlternateContent>
      </w:r>
      <w:r w:rsidR="006C7BDA"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9264" behindDoc="0" locked="0" layoutInCell="1" allowOverlap="1" wp14:anchorId="5486EC93" wp14:editId="572EB42B">
                <wp:simplePos x="0" y="0"/>
                <wp:positionH relativeFrom="column">
                  <wp:posOffset>3199765</wp:posOffset>
                </wp:positionH>
                <wp:positionV relativeFrom="paragraph">
                  <wp:posOffset>107315</wp:posOffset>
                </wp:positionV>
                <wp:extent cx="120650" cy="0"/>
                <wp:effectExtent l="0" t="0" r="0" b="0"/>
                <wp:wrapNone/>
                <wp:docPr id="507" name="直線コネクタ 507"/>
                <wp:cNvGraphicFramePr/>
                <a:graphic xmlns:a="http://schemas.openxmlformats.org/drawingml/2006/main">
                  <a:graphicData uri="http://schemas.microsoft.com/office/word/2010/wordprocessingShape">
                    <wps:wsp>
                      <wps:cNvCnPr/>
                      <wps:spPr>
                        <a:xfrm flipV="1">
                          <a:off x="0" y="0"/>
                          <a:ext cx="1206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182AF42" id="直線コネクタ 507"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1.95pt,8.45pt" to="261.4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"/>
            </w:pict>
          </mc:Fallback>
        </mc:AlternateContent>
      </w:r>
      <w:r w:rsidR="003A4F19"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6192" behindDoc="0" locked="0" layoutInCell="1" allowOverlap="1" wp14:anchorId="35C2BD9F" wp14:editId="0AF15B1A">
                <wp:simplePos x="0" y="0"/>
                <wp:positionH relativeFrom="column">
                  <wp:posOffset>1948815</wp:posOffset>
                </wp:positionH>
                <wp:positionV relativeFrom="paragraph">
                  <wp:posOffset>120015</wp:posOffset>
                </wp:positionV>
                <wp:extent cx="6350" cy="1140460"/>
                <wp:effectExtent l="0" t="0" r="31750" b="21590"/>
                <wp:wrapNone/>
                <wp:docPr id="503" name="直線コネクタ 503"/>
                <wp:cNvGraphicFramePr/>
                <a:graphic xmlns:a="http://schemas.openxmlformats.org/drawingml/2006/main">
                  <a:graphicData uri="http://schemas.microsoft.com/office/word/2010/wordprocessingShape">
                    <wps:wsp>
                      <wps:cNvCnPr/>
                      <wps:spPr>
                        <a:xfrm>
                          <a:off x="0" y="0"/>
                          <a:ext cx="6350" cy="114046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64397BE" id="直線コネクタ 503"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45pt,9.45pt" to="153.95pt,9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"/>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8240" behindDoc="0" locked="0" layoutInCell="1" allowOverlap="1" wp14:anchorId="68409BDB" wp14:editId="11A80F3B">
                <wp:simplePos x="0" y="0"/>
                <wp:positionH relativeFrom="column">
                  <wp:posOffset>1941195</wp:posOffset>
                </wp:positionH>
                <wp:positionV relativeFrom="paragraph">
                  <wp:posOffset>123825</wp:posOffset>
                </wp:positionV>
                <wp:extent cx="121920" cy="0"/>
                <wp:effectExtent l="0" t="0" r="0" b="0"/>
                <wp:wrapNone/>
                <wp:docPr id="506" name="直線コネクタ 506"/>
                <wp:cNvGraphicFramePr/>
                <a:graphic xmlns:a="http://schemas.openxmlformats.org/drawingml/2006/main">
                  <a:graphicData uri="http://schemas.microsoft.com/office/word/2010/wordprocessingShape">
                    <wps:wsp>
                      <wps:cNvCnPr/>
                      <wps:spPr>
                        <a:xfrm flipH="1">
                          <a:off x="0" y="0"/>
                          <a:ext cx="12192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1AF5FE01" id="直線コネクタ 506" o:spid="_x0000_s1026" style="position:absolute;flip:x;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85pt,9.75pt" to="162.4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"/>
            </w:pict>
          </mc:Fallback>
        </mc:AlternateContent>
      </w:r>
      <w:r w:rsidR="0098447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53120" behindDoc="0" locked="0" layoutInCell="1" allowOverlap="1" wp14:anchorId="775D08C5" wp14:editId="47267290">
                <wp:simplePos x="0" y="0"/>
                <wp:positionH relativeFrom="column">
                  <wp:posOffset>539115</wp:posOffset>
                </wp:positionH>
                <wp:positionV relativeFrom="paragraph">
                  <wp:posOffset>129540</wp:posOffset>
                </wp:positionV>
                <wp:extent cx="301625" cy="0"/>
                <wp:effectExtent l="0" t="0" r="0" b="0"/>
                <wp:wrapNone/>
                <wp:docPr id="498" name="直線コネクタ 49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02C8A1B2" id="直線コネクタ 498" o:spid="_x0000_s1026" style="position:absolute;z-index:251653120;visibility:visible;mso-wrap-style:square;mso-wrap-distance-left:9pt;mso-wrap-distance-top:0;mso-wrap-distance-right:9pt;mso-wrap-distance-bottom:0;mso-position-horizontal:absolute;mso-position-horizontal-relative:text;mso-position-vertical:absolute;mso-position-vertical-relative:text" from="42.45pt,10.2pt" to="66.2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" strokecolor="windowText"/>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1072" behindDoc="0" locked="0" layoutInCell="1" allowOverlap="1" wp14:anchorId="2905E80A" wp14:editId="62A3866C">
                <wp:simplePos x="0" y="0"/>
                <wp:positionH relativeFrom="column">
                  <wp:posOffset>1796415</wp:posOffset>
                </wp:positionH>
                <wp:positionV relativeFrom="paragraph">
                  <wp:posOffset>116205</wp:posOffset>
                </wp:positionV>
                <wp:extent cx="0" cy="236220"/>
                <wp:effectExtent l="0" t="0" r="38100" b="30480"/>
                <wp:wrapNone/>
                <wp:docPr id="494" name="直線コネクタ 494"/>
                <wp:cNvGraphicFramePr/>
                <a:graphic xmlns:a="http://schemas.openxmlformats.org/drawingml/2006/main">
                  <a:graphicData uri="http://schemas.microsoft.com/office/word/2010/wordprocessingShape">
                    <wps:wsp>
                      <wps:cNvCnPr/>
                      <wps:spPr>
                        <a:xfrm>
                          <a:off x="0" y="0"/>
                          <a:ext cx="0" cy="236220"/>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57E22C2A" id="直線コネクタ 494" o:spid="_x0000_s1026" style="position:absolute;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41.45pt,9.15pt" to="141.45pt,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"/>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48000" behindDoc="0" locked="0" layoutInCell="1" allowOverlap="1" wp14:anchorId="3668BF51" wp14:editId="6B805759">
                <wp:simplePos x="0" y="0"/>
                <wp:positionH relativeFrom="column">
                  <wp:posOffset>1716405</wp:posOffset>
                </wp:positionH>
                <wp:positionV relativeFrom="paragraph">
                  <wp:posOffset>116205</wp:posOffset>
                </wp:positionV>
                <wp:extent cx="83820" cy="0"/>
                <wp:effectExtent l="0" t="0" r="0" b="0"/>
                <wp:wrapNone/>
                <wp:docPr id="483" name="直線コネクタ 483"/>
                <wp:cNvGraphicFramePr/>
                <a:graphic xmlns:a="http://schemas.openxmlformats.org/drawingml/2006/main">
                  <a:graphicData uri="http://schemas.microsoft.com/office/word/2010/wordprocessingShape">
                    <wps:wsp>
                      <wps:cNvCnPr/>
                      <wps:spPr>
                        <a:xfrm>
                          <a:off x="0" y="0"/>
                          <a:ext cx="8382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DCD8A56" id="直線コネクタ 483" o:spid="_x0000_s1026" style="position:absolute;z-index:251648000;visibility:visible;mso-wrap-style:square;mso-wrap-distance-left:9pt;mso-wrap-distance-top:0;mso-wrap-distance-right:9pt;mso-wrap-distance-bottom:0;mso-position-horizontal:absolute;mso-position-horizontal-relative:text;mso-position-vertical:absolute;mso-position-vertical-relative:text" from="135.15pt,9.15pt" to="141.7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"/>
            </w:pict>
          </mc:Fallback>
        </mc:AlternateContent>
      </w:r>
      <w:r w:rsidR="0098447E" w:rsidRPr="00D03215">
        <w:rPr>
          <w:rFonts w:asciiTheme="majorEastAsia" w:eastAsiaTheme="majorEastAsia" w:hAnsiTheme="majorEastAsia" w:hint="eastAsia"/>
          <w:sz w:val="20"/>
          <w:szCs w:val="20"/>
          <w:highlight w:val="yellow"/>
        </w:rPr>
        <w:t>\GG同好会_4R</w:t>
      </w:r>
      <w:r w:rsidR="0098447E" w:rsidRPr="00D03215">
        <w:rPr>
          <w:rFonts w:asciiTheme="majorEastAsia" w:eastAsiaTheme="majorEastAsia" w:hAnsiTheme="majorEastAsia" w:hint="eastAsia"/>
          <w:sz w:val="20"/>
          <w:szCs w:val="20"/>
        </w:rPr>
        <w:t xml:space="preserve"> </w:t>
      </w:r>
      <w:r w:rsidR="0098447E" w:rsidRPr="00D03215">
        <w:rPr>
          <w:rFonts w:asciiTheme="majorEastAsia" w:eastAsiaTheme="majorEastAsia" w:hAnsiTheme="majorEastAsia"/>
          <w:sz w:val="20"/>
          <w:szCs w:val="20"/>
        </w:rPr>
        <w:tab/>
      </w:r>
      <w:r w:rsidR="0098447E" w:rsidRPr="00D03215">
        <w:rPr>
          <w:rFonts w:asciiTheme="majorEastAsia" w:eastAsiaTheme="majorEastAsia" w:hAnsiTheme="majorEastAsia" w:hint="eastAsia"/>
          <w:color w:val="000000" w:themeColor="text1"/>
          <w:sz w:val="20"/>
          <w:szCs w:val="20"/>
          <w:highlight w:val="yellow"/>
        </w:rPr>
        <w:t>\全試合スコア集計</w:t>
      </w:r>
      <w:r w:rsidR="0098447E" w:rsidRPr="00D03215">
        <w:rPr>
          <w:rFonts w:asciiTheme="majorEastAsia" w:eastAsiaTheme="majorEastAsia" w:hAnsiTheme="majorEastAsia"/>
          <w:color w:val="000000" w:themeColor="text1"/>
          <w:sz w:val="20"/>
          <w:szCs w:val="20"/>
        </w:rPr>
        <w:tab/>
      </w:r>
    </w:p>
    <w:p w14:paraId="06028C07" w14:textId="77777777" w:rsidR="0098447E" w:rsidRPr="00D03215" w:rsidRDefault="00592F23" w:rsidP="00E34E8B">
      <w:pPr>
        <w:tabs>
          <w:tab w:val="left" w:pos="3261"/>
          <w:tab w:val="left" w:pos="5245"/>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02944" behindDoc="0" locked="0" layoutInCell="1" allowOverlap="1" wp14:anchorId="35A3D1C4" wp14:editId="68B31D59">
                <wp:simplePos x="0" y="0"/>
                <wp:positionH relativeFrom="column">
                  <wp:posOffset>716915</wp:posOffset>
                </wp:positionH>
                <wp:positionV relativeFrom="paragraph">
                  <wp:posOffset>126365</wp:posOffset>
                </wp:positionV>
                <wp:extent cx="0" cy="1358900"/>
                <wp:effectExtent l="0" t="0" r="38100" b="31750"/>
                <wp:wrapNone/>
                <wp:docPr id="94" name="直線コネクタ 94"/>
                <wp:cNvGraphicFramePr/>
                <a:graphic xmlns:a="http://schemas.openxmlformats.org/drawingml/2006/main">
                  <a:graphicData uri="http://schemas.microsoft.com/office/word/2010/wordprocessingShape">
                    <wps:wsp>
                      <wps:cNvCnPr/>
                      <wps:spPr>
                        <a:xfrm>
                          <a:off x="0" y="0"/>
                          <a:ext cx="0" cy="135890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CDC1B0D" id="直線コネクタ 94" o:spid="_x0000_s1026" style="position:absolute;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45pt,9.95pt" to="56.45pt,1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" strokecolor="windowText"/>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2336" behindDoc="0" locked="0" layoutInCell="1" allowOverlap="1" wp14:anchorId="3A79D4AC" wp14:editId="6EE08F31">
                <wp:simplePos x="0" y="0"/>
                <wp:positionH relativeFrom="column">
                  <wp:posOffset>2958465</wp:posOffset>
                </wp:positionH>
                <wp:positionV relativeFrom="paragraph">
                  <wp:posOffset>116205</wp:posOffset>
                </wp:positionV>
                <wp:extent cx="312420" cy="0"/>
                <wp:effectExtent l="0" t="0" r="0" b="0"/>
                <wp:wrapNone/>
                <wp:docPr id="451" name="直線コネクタ 451"/>
                <wp:cNvGraphicFramePr/>
                <a:graphic xmlns:a="http://schemas.openxmlformats.org/drawingml/2006/main">
                  <a:graphicData uri="http://schemas.microsoft.com/office/word/2010/wordprocessingShape">
                    <wps:wsp>
                      <wps:cNvCnPr/>
                      <wps:spPr>
                        <a:xfrm>
                          <a:off x="0" y="0"/>
                          <a:ext cx="31242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BE2331D" id="直線コネクタ 45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2.95pt,9.15pt" to="257.55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"/>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1312" behindDoc="0" locked="0" layoutInCell="1" allowOverlap="1" wp14:anchorId="37E23A4B" wp14:editId="7CE333DF">
                <wp:simplePos x="0" y="0"/>
                <wp:positionH relativeFrom="column">
                  <wp:posOffset>1941195</wp:posOffset>
                </wp:positionH>
                <wp:positionV relativeFrom="paragraph">
                  <wp:posOffset>120015</wp:posOffset>
                </wp:positionV>
                <wp:extent cx="121920" cy="0"/>
                <wp:effectExtent l="0" t="0" r="0" b="0"/>
                <wp:wrapNone/>
                <wp:docPr id="449" name="直線コネクタ 449"/>
                <wp:cNvGraphicFramePr/>
                <a:graphic xmlns:a="http://schemas.openxmlformats.org/drawingml/2006/main">
                  <a:graphicData uri="http://schemas.microsoft.com/office/word/2010/wordprocessingShape">
                    <wps:wsp>
                      <wps:cNvCnPr/>
                      <wps:spPr>
                        <a:xfrm flipH="1">
                          <a:off x="0" y="0"/>
                          <a:ext cx="12192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36D0E405" id="直線コネクタ 449" o:spid="_x0000_s1026" style="position:absolute;flip:x;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2.85pt,9.45pt" to="16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"/>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49024" behindDoc="0" locked="0" layoutInCell="1" allowOverlap="1" wp14:anchorId="3349F00B" wp14:editId="368A9D8E">
                <wp:simplePos x="0" y="0"/>
                <wp:positionH relativeFrom="column">
                  <wp:posOffset>710565</wp:posOffset>
                </wp:positionH>
                <wp:positionV relativeFrom="paragraph">
                  <wp:posOffset>120015</wp:posOffset>
                </wp:positionV>
                <wp:extent cx="1085850" cy="0"/>
                <wp:effectExtent l="0" t="0" r="0" b="0"/>
                <wp:wrapNone/>
                <wp:docPr id="490" name="直線コネクタ 490"/>
                <wp:cNvGraphicFramePr/>
                <a:graphic xmlns:a="http://schemas.openxmlformats.org/drawingml/2006/main">
                  <a:graphicData uri="http://schemas.microsoft.com/office/word/2010/wordprocessingShape">
                    <wps:wsp>
                      <wps:cNvCnPr/>
                      <wps:spPr>
                        <a:xfrm flipH="1">
                          <a:off x="0" y="0"/>
                          <a:ext cx="108585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5814A464" id="直線コネクタ 490" o:spid="_x0000_s1026" style="position:absolute;flip:x;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95pt,9.45pt" to="141.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"/>
            </w:pict>
          </mc:Fallback>
        </mc:AlternateContent>
      </w:r>
      <w:r w:rsidR="0098447E" w:rsidRPr="00D03215">
        <w:rPr>
          <w:rFonts w:asciiTheme="majorEastAsia" w:eastAsiaTheme="majorEastAsia" w:hAnsiTheme="majorEastAsia"/>
          <w:sz w:val="20"/>
          <w:szCs w:val="20"/>
        </w:rPr>
        <w:tab/>
      </w:r>
      <w:r w:rsidR="0098447E" w:rsidRPr="00D03215">
        <w:rPr>
          <w:rFonts w:asciiTheme="majorEastAsia" w:eastAsiaTheme="majorEastAsia" w:hAnsiTheme="majorEastAsia" w:hint="eastAsia"/>
          <w:sz w:val="20"/>
          <w:szCs w:val="20"/>
          <w:highlight w:val="yellow"/>
        </w:rPr>
        <w:t>\</w:t>
      </w:r>
      <w:r w:rsidR="0098447E" w:rsidRPr="00D03215">
        <w:rPr>
          <w:rFonts w:asciiTheme="majorEastAsia" w:eastAsiaTheme="majorEastAsia" w:hAnsiTheme="majorEastAsia"/>
          <w:sz w:val="20"/>
          <w:szCs w:val="20"/>
          <w:highlight w:val="yellow"/>
        </w:rPr>
        <w:t>Setting_Data</w:t>
      </w:r>
      <w:r w:rsidR="0098447E" w:rsidRPr="00D03215">
        <w:rPr>
          <w:rFonts w:asciiTheme="majorEastAsia" w:eastAsiaTheme="majorEastAsia" w:hAnsiTheme="majorEastAsia"/>
          <w:sz w:val="20"/>
          <w:szCs w:val="20"/>
        </w:rPr>
        <w:tab/>
      </w:r>
      <w:r w:rsidR="0098447E" w:rsidRPr="00D03215">
        <w:rPr>
          <w:rFonts w:asciiTheme="majorEastAsia" w:eastAsiaTheme="majorEastAsia" w:hAnsiTheme="majorEastAsia" w:hint="eastAsia"/>
          <w:sz w:val="20"/>
          <w:szCs w:val="20"/>
        </w:rPr>
        <w:t>\</w:t>
      </w:r>
      <w:r w:rsidR="0098447E" w:rsidRPr="00D03215">
        <w:rPr>
          <w:rFonts w:asciiTheme="majorEastAsia" w:eastAsiaTheme="majorEastAsia" w:hAnsiTheme="majorEastAsia"/>
          <w:sz w:val="20"/>
          <w:szCs w:val="20"/>
        </w:rPr>
        <w:t>Standard_Default.ini</w:t>
      </w:r>
    </w:p>
    <w:p w14:paraId="2AC28A90" w14:textId="77777777" w:rsidR="0098447E" w:rsidRPr="00D03215" w:rsidRDefault="00E454D9" w:rsidP="00E34E8B">
      <w:pPr>
        <w:tabs>
          <w:tab w:val="left" w:pos="3400"/>
          <w:tab w:val="left" w:pos="4962"/>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9504" behindDoc="0" locked="0" layoutInCell="1" allowOverlap="1" wp14:anchorId="7ECB15F7" wp14:editId="5016AC93">
                <wp:simplePos x="0" y="0"/>
                <wp:positionH relativeFrom="column">
                  <wp:posOffset>1947736</wp:posOffset>
                </wp:positionH>
                <wp:positionV relativeFrom="paragraph">
                  <wp:posOffset>123250</wp:posOffset>
                </wp:positionV>
                <wp:extent cx="112143" cy="0"/>
                <wp:effectExtent l="0" t="0" r="0" b="0"/>
                <wp:wrapNone/>
                <wp:docPr id="261" name="直線コネクタ 261"/>
                <wp:cNvGraphicFramePr/>
                <a:graphic xmlns:a="http://schemas.openxmlformats.org/drawingml/2006/main">
                  <a:graphicData uri="http://schemas.microsoft.com/office/word/2010/wordprocessingShape">
                    <wps:wsp>
                      <wps:cNvCnPr/>
                      <wps:spPr>
                        <a:xfrm flipH="1">
                          <a:off x="0" y="0"/>
                          <a:ext cx="112143"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CF51B6B" id="直線コネクタ 261"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35pt,9.7pt" to="162.2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"/>
            </w:pict>
          </mc:Fallback>
        </mc:AlternateContent>
      </w:r>
      <w:r w:rsidR="0098447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67456" behindDoc="0" locked="0" layoutInCell="1" allowOverlap="1" wp14:anchorId="10E76962" wp14:editId="18C2903F">
                <wp:simplePos x="0" y="0"/>
                <wp:positionH relativeFrom="column">
                  <wp:posOffset>2886075</wp:posOffset>
                </wp:positionH>
                <wp:positionV relativeFrom="paragraph">
                  <wp:posOffset>120015</wp:posOffset>
                </wp:positionV>
                <wp:extent cx="0" cy="476250"/>
                <wp:effectExtent l="0" t="0" r="38100" b="19050"/>
                <wp:wrapNone/>
                <wp:docPr id="283" name="直線コネクタ 283"/>
                <wp:cNvGraphicFramePr/>
                <a:graphic xmlns:a="http://schemas.openxmlformats.org/drawingml/2006/main">
                  <a:graphicData uri="http://schemas.microsoft.com/office/word/2010/wordprocessingShape">
                    <wps:wsp>
                      <wps:cNvCnPr/>
                      <wps:spPr>
                        <a:xfrm>
                          <a:off x="0" y="0"/>
                          <a:ext cx="0" cy="47625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24F56A44" id="直線コネクタ 283" o:spid="_x0000_s1026" style="position:absolute;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7.25pt,9.45pt" to="227.25pt,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" strokecolor="windowText"/>
            </w:pict>
          </mc:Fallback>
        </mc:AlternateContent>
      </w:r>
      <w:r w:rsidR="0098447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66432" behindDoc="0" locked="0" layoutInCell="1" allowOverlap="1" wp14:anchorId="7B248AD6" wp14:editId="43EF3EA9">
                <wp:simplePos x="0" y="0"/>
                <wp:positionH relativeFrom="column">
                  <wp:posOffset>2739390</wp:posOffset>
                </wp:positionH>
                <wp:positionV relativeFrom="paragraph">
                  <wp:posOffset>120015</wp:posOffset>
                </wp:positionV>
                <wp:extent cx="342900" cy="0"/>
                <wp:effectExtent l="0" t="0" r="19050" b="19050"/>
                <wp:wrapNone/>
                <wp:docPr id="281" name="直線コネクタ 281"/>
                <wp:cNvGraphicFramePr/>
                <a:graphic xmlns:a="http://schemas.openxmlformats.org/drawingml/2006/main">
                  <a:graphicData uri="http://schemas.microsoft.com/office/word/2010/wordprocessingShape">
                    <wps:wsp>
                      <wps:cNvCnPr/>
                      <wps:spPr>
                        <a:xfrm>
                          <a:off x="0" y="0"/>
                          <a:ext cx="3429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31D6EEC" id="直線コネクタ 281"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7pt,9.45pt" to="242.7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" strokecolor="windowText"/>
            </w:pict>
          </mc:Fallback>
        </mc:AlternateConten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yellow"/>
        </w:rPr>
        <w:t>メンバー</w: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cyan"/>
        </w:rPr>
        <w:t>\大大会用メンバー.xlsx</w:t>
      </w:r>
    </w:p>
    <w:p w14:paraId="044A7BA0" w14:textId="77777777" w:rsidR="0098447E" w:rsidRPr="00D03215" w:rsidRDefault="00263947" w:rsidP="00E34E8B">
      <w:pPr>
        <w:tabs>
          <w:tab w:val="left" w:pos="3400"/>
          <w:tab w:val="left" w:pos="4962"/>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70528" behindDoc="0" locked="0" layoutInCell="1" allowOverlap="1" wp14:anchorId="4C43AA3E" wp14:editId="5AE6E5FD">
                <wp:simplePos x="0" y="0"/>
                <wp:positionH relativeFrom="column">
                  <wp:posOffset>2893695</wp:posOffset>
                </wp:positionH>
                <wp:positionV relativeFrom="paragraph">
                  <wp:posOffset>128270</wp:posOffset>
                </wp:positionV>
                <wp:extent cx="180975" cy="0"/>
                <wp:effectExtent l="0" t="0" r="9525" b="19050"/>
                <wp:wrapNone/>
                <wp:docPr id="56" name="直線コネクタ 56"/>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B24D51E" id="直線コネクタ 56" o:spid="_x0000_s1026" style="position:absolute;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85pt,10.1pt" to="242.1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" strokecolor="windowText"/>
            </w:pict>
          </mc:Fallback>
        </mc:AlternateContent>
      </w:r>
      <w:r w:rsidR="0098447E" w:rsidRPr="00D03215">
        <w:rPr>
          <w:rFonts w:asciiTheme="majorEastAsia" w:eastAsiaTheme="majorEastAsia" w:hAnsiTheme="majorEastAsia"/>
          <w:sz w:val="20"/>
          <w:szCs w:val="20"/>
        </w:rPr>
        <w:tab/>
      </w:r>
      <w:r w:rsidR="0098447E" w:rsidRPr="00D03215">
        <w:rPr>
          <w:rFonts w:asciiTheme="majorEastAsia" w:eastAsiaTheme="majorEastAsia" w:hAnsiTheme="majorEastAsia"/>
          <w:sz w:val="20"/>
          <w:szCs w:val="20"/>
        </w:rPr>
        <w:tab/>
      </w:r>
      <w:r w:rsidR="0098447E" w:rsidRPr="00D03215">
        <w:rPr>
          <w:rFonts w:asciiTheme="majorEastAsia" w:eastAsiaTheme="majorEastAsia" w:hAnsiTheme="majorEastAsia" w:hint="eastAsia"/>
          <w:sz w:val="20"/>
          <w:szCs w:val="20"/>
          <w:highlight w:val="cyan"/>
        </w:rPr>
        <w:t>\中会用メンバー.xlsx</w:t>
      </w:r>
    </w:p>
    <w:p w14:paraId="38755D47" w14:textId="77777777" w:rsidR="0098447E" w:rsidRPr="00D03215" w:rsidRDefault="0098447E" w:rsidP="007707B7">
      <w:pPr>
        <w:tabs>
          <w:tab w:val="left" w:pos="3402"/>
          <w:tab w:val="left" w:pos="4962"/>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8480" behindDoc="0" locked="0" layoutInCell="1" allowOverlap="1" wp14:anchorId="6711F01A" wp14:editId="36350371">
                <wp:simplePos x="0" y="0"/>
                <wp:positionH relativeFrom="column">
                  <wp:posOffset>2884805</wp:posOffset>
                </wp:positionH>
                <wp:positionV relativeFrom="paragraph">
                  <wp:posOffset>134938</wp:posOffset>
                </wp:positionV>
                <wp:extent cx="180975" cy="0"/>
                <wp:effectExtent l="0" t="0" r="9525" b="19050"/>
                <wp:wrapNone/>
                <wp:docPr id="284" name="直線コネクタ 284"/>
                <wp:cNvGraphicFramePr/>
                <a:graphic xmlns:a="http://schemas.openxmlformats.org/drawingml/2006/main">
                  <a:graphicData uri="http://schemas.microsoft.com/office/word/2010/wordprocessingShape">
                    <wps:wsp>
                      <wps:cNvCnPr/>
                      <wps:spPr>
                        <a:xfrm>
                          <a:off x="0" y="0"/>
                          <a:ext cx="1809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B9B21C3" id="直線コネクタ 284" o:spid="_x0000_s1026" style="position:absolute;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7.15pt,10.65pt" to="241.4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\同好会用メンバー.xlsx（15、30名の2個）</w:t>
      </w:r>
    </w:p>
    <w:p w14:paraId="09883075" w14:textId="77777777" w:rsidR="0098447E" w:rsidRPr="00D03215" w:rsidRDefault="00EC0C7C" w:rsidP="002357DE">
      <w:pPr>
        <w:ind w:leftChars="2362" w:left="4960"/>
        <w:rPr>
          <w:rFonts w:asciiTheme="majorEastAsia" w:eastAsiaTheme="majorEastAsia" w:hAnsiTheme="majorEastAsia"/>
          <w:sz w:val="20"/>
          <w:szCs w:val="20"/>
        </w:rPr>
      </w:pPr>
      <w:r>
        <w:rPr>
          <w:rFonts w:asciiTheme="minorHAnsi" w:hAnsiTheme="minorHAnsi"/>
          <w:noProof/>
        </w:rPr>
        <mc:AlternateContent>
          <mc:Choice Requires="wps">
            <w:drawing>
              <wp:anchor distT="0" distB="0" distL="114300" distR="114300" simplePos="0" relativeHeight="252086272" behindDoc="0" locked="0" layoutInCell="1" allowOverlap="1" wp14:anchorId="2AD1D268" wp14:editId="4E8196C7">
                <wp:simplePos x="0" y="0"/>
                <wp:positionH relativeFrom="column">
                  <wp:posOffset>3187065</wp:posOffset>
                </wp:positionH>
                <wp:positionV relativeFrom="paragraph">
                  <wp:posOffset>158115</wp:posOffset>
                </wp:positionV>
                <wp:extent cx="2762250" cy="317500"/>
                <wp:effectExtent l="0" t="0" r="0" b="6350"/>
                <wp:wrapNone/>
                <wp:docPr id="1823138384" name="テキスト ボックス 177"/>
                <wp:cNvGraphicFramePr/>
                <a:graphic xmlns:a="http://schemas.openxmlformats.org/drawingml/2006/main">
                  <a:graphicData uri="http://schemas.microsoft.com/office/word/2010/wordprocessingShape">
                    <wps:wsp>
                      <wps:cNvSpPr txBox="1"/>
                      <wps:spPr>
                        <a:xfrm>
                          <a:off x="0" y="0"/>
                          <a:ext cx="2762250" cy="317500"/>
                        </a:xfrm>
                        <a:prstGeom prst="rect">
                          <a:avLst/>
                        </a:prstGeom>
                        <a:noFill/>
                        <a:ln w="6350">
                          <a:noFill/>
                        </a:ln>
                      </wps:spPr>
                      <wps:txbx>
                        <w:txbxContent>
                          <w:p w14:paraId="48E4038B" w14:textId="77777777" w:rsidR="00EC0C7C" w:rsidRPr="00D70FBD" w:rsidRDefault="00D70FBD" w:rsidP="00B331F9">
                            <w:pPr>
                              <w:spacing w:line="240" w:lineRule="exact"/>
                              <w:rPr>
                                <w:color w:val="EE0000"/>
                                <w:sz w:val="16"/>
                                <w:szCs w:val="16"/>
                              </w:rPr>
                            </w:pPr>
                            <w:bookmarkStart w:id="76" w:name="注1"/>
                            <w:r w:rsidRPr="00D70FBD">
                              <w:rPr>
                                <w:rFonts w:hint="eastAsia"/>
                                <w:color w:val="7030A0"/>
                                <w:sz w:val="16"/>
                                <w:szCs w:val="16"/>
                              </w:rPr>
                              <w:t>注1</w:t>
                            </w:r>
                            <w:bookmarkEnd w:id="76"/>
                            <w:r>
                              <w:rPr>
                                <w:rFonts w:hint="eastAsia"/>
                                <w:color w:val="EE0000"/>
                                <w:sz w:val="16"/>
                                <w:szCs w:val="16"/>
                              </w:rPr>
                              <w:t xml:space="preserve"> </w:t>
                            </w:r>
                            <w:r w:rsidR="00EC0C7C" w:rsidRPr="00D70FBD">
                              <w:rPr>
                                <w:rFonts w:hint="eastAsia"/>
                                <w:color w:val="EE0000"/>
                                <w:sz w:val="16"/>
                                <w:szCs w:val="16"/>
                              </w:rPr>
                              <w:t>このフォルダには</w:t>
                            </w:r>
                            <w:r w:rsidR="00E6423C">
                              <w:rPr>
                                <w:rFonts w:hint="eastAsia"/>
                                <w:color w:val="EE0000"/>
                                <w:sz w:val="16"/>
                                <w:szCs w:val="16"/>
                              </w:rPr>
                              <w:t>外に</w:t>
                            </w:r>
                            <w:r w:rsidR="00B331F9" w:rsidRPr="00D70FBD">
                              <w:rPr>
                                <w:rFonts w:hint="eastAsia"/>
                                <w:color w:val="EE0000"/>
                                <w:sz w:val="16"/>
                                <w:szCs w:val="16"/>
                              </w:rPr>
                              <w:t>69試合分のファイルがありますが</w:t>
                            </w:r>
                            <w:r w:rsidRPr="00D70FBD">
                              <w:rPr>
                                <w:rFonts w:hint="eastAsia"/>
                                <w:color w:val="EE0000"/>
                                <w:sz w:val="16"/>
                                <w:szCs w:val="16"/>
                              </w:rPr>
                              <w:t>容量の関係で</w:t>
                            </w:r>
                            <w:r w:rsidR="00B331F9" w:rsidRPr="00D70FBD">
                              <w:rPr>
                                <w:rFonts w:hint="eastAsia"/>
                                <w:color w:val="EE0000"/>
                                <w:sz w:val="16"/>
                                <w:szCs w:val="16"/>
                              </w:rPr>
                              <w:t>削除しています</w:t>
                            </w:r>
                            <w:r w:rsidRPr="00D70FBD">
                              <w:rPr>
                                <w:rFonts w:hint="eastAsia"/>
                                <w:color w:val="EE0000"/>
                                <w:sz w:val="16"/>
                                <w:szCs w:val="16"/>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D1D268" id="テキスト ボックス 177" o:spid="_x0000_s1044" type="#_x0000_t202" style="position:absolute;left:0;text-align:left;margin-left:250.95pt;margin-top:12.45pt;width:217.5pt;height:25pt;z-index:252086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" filled="f" stroked="f" strokeweight=".5pt">
                <v:textbox inset="0,0,0,0">
                  <w:txbxContent>
                    <w:p w14:paraId="48E4038B" w14:textId="77777777" w:rsidR="00EC0C7C" w:rsidRPr="00D70FBD" w:rsidRDefault="00D70FBD" w:rsidP="00B331F9">
                      <w:pPr>
                        <w:spacing w:line="240" w:lineRule="exact"/>
                        <w:rPr>
                          <w:color w:val="EE0000"/>
                          <w:sz w:val="16"/>
                          <w:szCs w:val="16"/>
                        </w:rPr>
                      </w:pPr>
                      <w:bookmarkStart w:id="88" w:name="注1"/>
                      <w:r w:rsidRPr="00D70FBD">
                        <w:rPr>
                          <w:rFonts w:hint="eastAsia"/>
                          <w:color w:val="7030A0"/>
                          <w:sz w:val="16"/>
                          <w:szCs w:val="16"/>
                        </w:rPr>
                        <w:t>注1</w:t>
                      </w:r>
                      <w:bookmarkEnd w:id="88"/>
                      <w:r>
                        <w:rPr>
                          <w:rFonts w:hint="eastAsia"/>
                          <w:color w:val="EE0000"/>
                          <w:sz w:val="16"/>
                          <w:szCs w:val="16"/>
                        </w:rPr>
                        <w:t xml:space="preserve"> </w:t>
                      </w:r>
                      <w:r w:rsidR="00EC0C7C" w:rsidRPr="00D70FBD">
                        <w:rPr>
                          <w:rFonts w:hint="eastAsia"/>
                          <w:color w:val="EE0000"/>
                          <w:sz w:val="16"/>
                          <w:szCs w:val="16"/>
                        </w:rPr>
                        <w:t>このフォルダには</w:t>
                      </w:r>
                      <w:r w:rsidR="00E6423C">
                        <w:rPr>
                          <w:rFonts w:hint="eastAsia"/>
                          <w:color w:val="EE0000"/>
                          <w:sz w:val="16"/>
                          <w:szCs w:val="16"/>
                        </w:rPr>
                        <w:t>外に</w:t>
                      </w:r>
                      <w:r w:rsidR="00B331F9" w:rsidRPr="00D70FBD">
                        <w:rPr>
                          <w:rFonts w:hint="eastAsia"/>
                          <w:color w:val="EE0000"/>
                          <w:sz w:val="16"/>
                          <w:szCs w:val="16"/>
                        </w:rPr>
                        <w:t>69試合分のファイルがありますが</w:t>
                      </w:r>
                      <w:r w:rsidRPr="00D70FBD">
                        <w:rPr>
                          <w:rFonts w:hint="eastAsia"/>
                          <w:color w:val="EE0000"/>
                          <w:sz w:val="16"/>
                          <w:szCs w:val="16"/>
                        </w:rPr>
                        <w:t>容量の関係で</w:t>
                      </w:r>
                      <w:r w:rsidR="00B331F9" w:rsidRPr="00D70FBD">
                        <w:rPr>
                          <w:rFonts w:hint="eastAsia"/>
                          <w:color w:val="EE0000"/>
                          <w:sz w:val="16"/>
                          <w:szCs w:val="16"/>
                        </w:rPr>
                        <w:t>削除しています</w:t>
                      </w:r>
                      <w:r w:rsidRPr="00D70FBD">
                        <w:rPr>
                          <w:rFonts w:hint="eastAsia"/>
                          <w:color w:val="EE0000"/>
                          <w:sz w:val="16"/>
                          <w:szCs w:val="16"/>
                        </w:rPr>
                        <w:t>。</w:t>
                      </w:r>
                    </w:p>
                  </w:txbxContent>
                </v:textbox>
              </v:shape>
            </w:pict>
          </mc:Fallback>
        </mc:AlternateContent>
      </w:r>
      <w:r w:rsidRPr="00D03215">
        <w:rPr>
          <w:rFonts w:asciiTheme="minorHAnsi" w:hAnsiTheme="minorHAnsi"/>
          <w:noProof/>
        </w:rPr>
        <mc:AlternateContent>
          <mc:Choice Requires="wps">
            <w:drawing>
              <wp:anchor distT="0" distB="0" distL="114300" distR="114300" simplePos="0" relativeHeight="251645952" behindDoc="0" locked="0" layoutInCell="1" allowOverlap="1" wp14:anchorId="5C823692" wp14:editId="0A74568F">
                <wp:simplePos x="0" y="0"/>
                <wp:positionH relativeFrom="column">
                  <wp:posOffset>5257165</wp:posOffset>
                </wp:positionH>
                <wp:positionV relativeFrom="paragraph">
                  <wp:posOffset>24765</wp:posOffset>
                </wp:positionV>
                <wp:extent cx="425450" cy="215900"/>
                <wp:effectExtent l="0" t="0" r="12700" b="12700"/>
                <wp:wrapNone/>
                <wp:docPr id="122" name="テキスト ボックス 122"/>
                <wp:cNvGraphicFramePr/>
                <a:graphic xmlns:a="http://schemas.openxmlformats.org/drawingml/2006/main">
                  <a:graphicData uri="http://schemas.microsoft.com/office/word/2010/wordprocessingShape">
                    <wps:wsp>
                      <wps:cNvSpPr txBox="1"/>
                      <wps:spPr>
                        <a:xfrm>
                          <a:off x="0" y="0"/>
                          <a:ext cx="425450" cy="215900"/>
                        </a:xfrm>
                        <a:prstGeom prst="rect">
                          <a:avLst/>
                        </a:prstGeom>
                        <a:noFill/>
                        <a:ln w="6350">
                          <a:noFill/>
                        </a:ln>
                        <a:effectLst/>
                      </wps:spPr>
                      <wps:txbx>
                        <w:txbxContent>
                          <w:p w14:paraId="46E56934" w14:textId="37A5C57C" w:rsidR="0033563C" w:rsidRPr="00D03215" w:rsidRDefault="0033563C" w:rsidP="0098447E">
                            <w:pPr>
                              <w:snapToGrid w:val="0"/>
                              <w:rPr>
                                <w:b/>
                                <w:color w:val="000000" w:themeColor="text1"/>
                                <w:sz w:val="22"/>
                              </w:rPr>
                            </w:pPr>
                            <w:r w:rsidRPr="00285279">
                              <w:rPr>
                                <w:rFonts w:hint="eastAsia"/>
                                <w:b/>
                                <w:color w:val="000000" w:themeColor="text1"/>
                                <w:sz w:val="22"/>
                              </w:rPr>
                              <w:t>「</w:t>
                            </w:r>
                            <w:bookmarkStart w:id="77" w:name="※3"/>
                            <w:r w:rsidR="00CD5C8F" w:rsidRPr="00F5479D">
                              <w:rPr>
                                <w:rFonts w:hint="eastAsia"/>
                                <w:b/>
                                <w:bCs/>
                                <w:color w:val="7030A0"/>
                              </w:rPr>
                              <w:t>※3</w:t>
                            </w:r>
                            <w:bookmarkEnd w:id="77"/>
                            <w:r w:rsidRPr="00D03215">
                              <w:rPr>
                                <w:rFonts w:hint="eastAsia"/>
                                <w:b/>
                                <w:color w:val="000000" w:themeColor="text1"/>
                                <w:sz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23692" id="テキスト ボックス 122" o:spid="_x0000_s1045" type="#_x0000_t202" style="position:absolute;left:0;text-align:left;margin-left:413.95pt;margin-top:1.95pt;width:33.5pt;height:1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" filled="f" stroked="f" strokeweight=".5pt">
                <v:textbox inset="0,0,0,0">
                  <w:txbxContent>
                    <w:p w14:paraId="46E56934" w14:textId="37A5C57C" w:rsidR="0033563C" w:rsidRPr="00D03215" w:rsidRDefault="0033563C" w:rsidP="0098447E">
                      <w:pPr>
                        <w:snapToGrid w:val="0"/>
                        <w:rPr>
                          <w:b/>
                          <w:color w:val="000000" w:themeColor="text1"/>
                          <w:sz w:val="22"/>
                        </w:rPr>
                      </w:pPr>
                      <w:r w:rsidRPr="00285279">
                        <w:rPr>
                          <w:rFonts w:hint="eastAsia"/>
                          <w:b/>
                          <w:color w:val="000000" w:themeColor="text1"/>
                          <w:sz w:val="22"/>
                        </w:rPr>
                        <w:t>「</w:t>
                      </w:r>
                      <w:bookmarkStart w:id="90" w:name="※3"/>
                      <w:r w:rsidR="00CD5C8F" w:rsidRPr="00F5479D">
                        <w:rPr>
                          <w:rFonts w:hint="eastAsia"/>
                          <w:b/>
                          <w:bCs/>
                          <w:color w:val="7030A0"/>
                        </w:rPr>
                        <w:t>※3</w:t>
                      </w:r>
                      <w:bookmarkEnd w:id="90"/>
                      <w:r w:rsidRPr="00D03215">
                        <w:rPr>
                          <w:rFonts w:hint="eastAsia"/>
                          <w:b/>
                          <w:color w:val="000000" w:themeColor="text1"/>
                          <w:sz w:val="22"/>
                        </w:rPr>
                        <w:t>」</w:t>
                      </w:r>
                    </w:p>
                  </w:txbxContent>
                </v:textbox>
              </v:shape>
            </w:pict>
          </mc:Fallback>
        </mc:AlternateContent>
      </w:r>
      <w:r w:rsidR="002357DE" w:rsidRPr="00D03215">
        <w:rPr>
          <w:rFonts w:asciiTheme="minorHAnsi" w:hAnsiTheme="minorHAnsi"/>
          <w:noProof/>
        </w:rPr>
        <mc:AlternateContent>
          <mc:Choice Requires="wps">
            <w:drawing>
              <wp:anchor distT="0" distB="0" distL="114300" distR="114300" simplePos="0" relativeHeight="251646976" behindDoc="0" locked="0" layoutInCell="1" allowOverlap="1" wp14:anchorId="2C29656C" wp14:editId="4B249FEC">
                <wp:simplePos x="0" y="0"/>
                <wp:positionH relativeFrom="column">
                  <wp:posOffset>875665</wp:posOffset>
                </wp:positionH>
                <wp:positionV relativeFrom="paragraph">
                  <wp:posOffset>56515</wp:posOffset>
                </wp:positionV>
                <wp:extent cx="457200" cy="234950"/>
                <wp:effectExtent l="0" t="0" r="0" b="12700"/>
                <wp:wrapNone/>
                <wp:docPr id="127" name="テキスト ボックス 127"/>
                <wp:cNvGraphicFramePr/>
                <a:graphic xmlns:a="http://schemas.openxmlformats.org/drawingml/2006/main">
                  <a:graphicData uri="http://schemas.microsoft.com/office/word/2010/wordprocessingShape">
                    <wps:wsp>
                      <wps:cNvSpPr txBox="1"/>
                      <wps:spPr>
                        <a:xfrm>
                          <a:off x="0" y="0"/>
                          <a:ext cx="457200" cy="234950"/>
                        </a:xfrm>
                        <a:prstGeom prst="rect">
                          <a:avLst/>
                        </a:prstGeom>
                        <a:noFill/>
                        <a:ln w="6350">
                          <a:noFill/>
                        </a:ln>
                        <a:effectLst/>
                      </wps:spPr>
                      <wps:txbx>
                        <w:txbxContent>
                          <w:p w14:paraId="6273D34B" w14:textId="77777777" w:rsidR="0033563C" w:rsidRPr="00D03215" w:rsidRDefault="0033563C" w:rsidP="0098447E">
                            <w:pPr>
                              <w:snapToGrid w:val="0"/>
                              <w:rPr>
                                <w:b/>
                                <w:color w:val="FF0000"/>
                                <w:sz w:val="22"/>
                              </w:rPr>
                            </w:pPr>
                            <w:r w:rsidRPr="00285279">
                              <w:rPr>
                                <w:rFonts w:hint="eastAsia"/>
                                <w:b/>
                                <w:color w:val="000000" w:themeColor="text1"/>
                                <w:sz w:val="22"/>
                              </w:rPr>
                              <w:t>「</w:t>
                            </w:r>
                            <w:bookmarkStart w:id="78" w:name="※2"/>
                            <w:r w:rsidR="00CD5C8F" w:rsidRPr="00F5479D">
                              <w:rPr>
                                <w:rFonts w:hint="eastAsia"/>
                                <w:b/>
                                <w:bCs/>
                                <w:color w:val="7030A0"/>
                              </w:rPr>
                              <w:t>※2</w:t>
                            </w:r>
                            <w:bookmarkEnd w:id="78"/>
                            <w:r w:rsidRPr="00D03215">
                              <w:rPr>
                                <w:rFonts w:hint="eastAsia"/>
                                <w:b/>
                                <w:sz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9656C" id="テキスト ボックス 127" o:spid="_x0000_s1046" type="#_x0000_t202" style="position:absolute;left:0;text-align:left;margin-left:68.95pt;margin-top:4.45pt;width:36pt;height:1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" filled="f" stroked="f" strokeweight=".5pt">
                <v:textbox inset="0,0,0,0">
                  <w:txbxContent>
                    <w:p w14:paraId="6273D34B" w14:textId="77777777" w:rsidR="0033563C" w:rsidRPr="00D03215" w:rsidRDefault="0033563C" w:rsidP="0098447E">
                      <w:pPr>
                        <w:snapToGrid w:val="0"/>
                        <w:rPr>
                          <w:b/>
                          <w:color w:val="FF0000"/>
                          <w:sz w:val="22"/>
                        </w:rPr>
                      </w:pPr>
                      <w:r w:rsidRPr="00285279">
                        <w:rPr>
                          <w:rFonts w:hint="eastAsia"/>
                          <w:b/>
                          <w:color w:val="000000" w:themeColor="text1"/>
                          <w:sz w:val="22"/>
                        </w:rPr>
                        <w:t>「</w:t>
                      </w:r>
                      <w:bookmarkStart w:id="92" w:name="※2"/>
                      <w:r w:rsidR="00CD5C8F" w:rsidRPr="00F5479D">
                        <w:rPr>
                          <w:rFonts w:hint="eastAsia"/>
                          <w:b/>
                          <w:bCs/>
                          <w:color w:val="7030A0"/>
                        </w:rPr>
                        <w:t>※2</w:t>
                      </w:r>
                      <w:bookmarkEnd w:id="92"/>
                      <w:r w:rsidRPr="00D03215">
                        <w:rPr>
                          <w:rFonts w:hint="eastAsia"/>
                          <w:b/>
                          <w:sz w:val="22"/>
                        </w:rPr>
                        <w:t>」</w:t>
                      </w:r>
                    </w:p>
                  </w:txbxContent>
                </v:textbox>
              </v:shape>
            </w:pict>
          </mc:Fallback>
        </mc:AlternateContent>
      </w:r>
      <w:bookmarkStart w:id="79" w:name="_Hlk219141950"/>
      <w:r w:rsidR="002357DE" w:rsidRPr="00D03215">
        <w:rPr>
          <w:rFonts w:asciiTheme="majorEastAsia" w:eastAsiaTheme="majorEastAsia" w:hAnsiTheme="majorEastAsia" w:hint="eastAsia"/>
          <w:sz w:val="20"/>
          <w:szCs w:val="20"/>
          <w:highlight w:val="cyan"/>
        </w:rPr>
        <w:t>\XL_4R_GG_同好会_2015 03 29.xlsx</w:t>
      </w:r>
      <w:bookmarkEnd w:id="79"/>
      <w:r w:rsidR="002357D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60288" behindDoc="0" locked="0" layoutInCell="1" allowOverlap="1" wp14:anchorId="571809B5" wp14:editId="503950F3">
                <wp:simplePos x="0" y="0"/>
                <wp:positionH relativeFrom="column">
                  <wp:posOffset>1948814</wp:posOffset>
                </wp:positionH>
                <wp:positionV relativeFrom="paragraph">
                  <wp:posOffset>126365</wp:posOffset>
                </wp:positionV>
                <wp:extent cx="1114425" cy="0"/>
                <wp:effectExtent l="0" t="0" r="0" b="0"/>
                <wp:wrapNone/>
                <wp:docPr id="511" name="直線コネクタ 511"/>
                <wp:cNvGraphicFramePr/>
                <a:graphic xmlns:a="http://schemas.openxmlformats.org/drawingml/2006/main">
                  <a:graphicData uri="http://schemas.microsoft.com/office/word/2010/wordprocessingShape">
                    <wps:wsp>
                      <wps:cNvCnPr/>
                      <wps:spPr>
                        <a:xfrm flipH="1">
                          <a:off x="0" y="0"/>
                          <a:ext cx="11144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35A98EAF" id="直線コネクタ 511" o:spid="_x0000_s1026" style="position:absolute;flip:x;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3.45pt,9.95pt" to="241.2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"/>
            </w:pict>
          </mc:Fallback>
        </mc:AlternateContent>
      </w:r>
      <w:r w:rsidR="005C1080"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4144" behindDoc="0" locked="0" layoutInCell="1" allowOverlap="1" wp14:anchorId="41E35F35" wp14:editId="4AC8416E">
                <wp:simplePos x="0" y="0"/>
                <wp:positionH relativeFrom="column">
                  <wp:posOffset>2847975</wp:posOffset>
                </wp:positionH>
                <wp:positionV relativeFrom="paragraph">
                  <wp:posOffset>126365</wp:posOffset>
                </wp:positionV>
                <wp:extent cx="2540" cy="223520"/>
                <wp:effectExtent l="0" t="0" r="35560" b="24130"/>
                <wp:wrapNone/>
                <wp:docPr id="500" name="直線コネクタ 500"/>
                <wp:cNvGraphicFramePr/>
                <a:graphic xmlns:a="http://schemas.openxmlformats.org/drawingml/2006/main">
                  <a:graphicData uri="http://schemas.microsoft.com/office/word/2010/wordprocessingShape">
                    <wps:wsp>
                      <wps:cNvCnPr/>
                      <wps:spPr>
                        <a:xfrm flipH="1" flipV="1">
                          <a:off x="0" y="0"/>
                          <a:ext cx="2540" cy="22352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E6BE265" id="直線コネクタ 500" o:spid="_x0000_s1026" style="position:absolute;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25pt,9.95pt" to="224.45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"/>
            </w:pict>
          </mc:Fallback>
        </mc:AlternateContent>
      </w:r>
    </w:p>
    <w:p w14:paraId="48B7ACCE" w14:textId="77777777" w:rsidR="0098447E" w:rsidRPr="00D03215" w:rsidRDefault="0098447E" w:rsidP="002357DE">
      <w:pPr>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2096" behindDoc="0" locked="0" layoutInCell="1" allowOverlap="1" wp14:anchorId="7F82F63E" wp14:editId="5E2DAE32">
                <wp:simplePos x="0" y="0"/>
                <wp:positionH relativeFrom="column">
                  <wp:posOffset>2691765</wp:posOffset>
                </wp:positionH>
                <wp:positionV relativeFrom="paragraph">
                  <wp:posOffset>120015</wp:posOffset>
                </wp:positionV>
                <wp:extent cx="161290" cy="0"/>
                <wp:effectExtent l="0" t="0" r="0" b="0"/>
                <wp:wrapNone/>
                <wp:docPr id="495" name="直線コネクタ 495"/>
                <wp:cNvGraphicFramePr/>
                <a:graphic xmlns:a="http://schemas.openxmlformats.org/drawingml/2006/main">
                  <a:graphicData uri="http://schemas.microsoft.com/office/word/2010/wordprocessingShape">
                    <wps:wsp>
                      <wps:cNvCnPr/>
                      <wps:spPr>
                        <a:xfrm>
                          <a:off x="0" y="0"/>
                          <a:ext cx="16129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73DC031A" id="直線コネクタ 495" o:spid="_x0000_s1026" style="position:absolute;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1.95pt,9.45pt" to="224.6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50048" behindDoc="0" locked="0" layoutInCell="1" allowOverlap="1" wp14:anchorId="19808FCE" wp14:editId="74198AEE">
                <wp:simplePos x="0" y="0"/>
                <wp:positionH relativeFrom="column">
                  <wp:posOffset>714375</wp:posOffset>
                </wp:positionH>
                <wp:positionV relativeFrom="paragraph">
                  <wp:posOffset>104775</wp:posOffset>
                </wp:positionV>
                <wp:extent cx="133350" cy="0"/>
                <wp:effectExtent l="0" t="0" r="0" b="0"/>
                <wp:wrapNone/>
                <wp:docPr id="492" name="直線コネクタ 492"/>
                <wp:cNvGraphicFramePr/>
                <a:graphic xmlns:a="http://schemas.openxmlformats.org/drawingml/2006/main">
                  <a:graphicData uri="http://schemas.microsoft.com/office/word/2010/wordprocessingShape">
                    <wps:wsp>
                      <wps:cNvCnPr/>
                      <wps:spPr>
                        <a:xfrm>
                          <a:off x="0" y="0"/>
                          <a:ext cx="13335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69E0AAD" id="直線コネクタ 492" o:spid="_x0000_s1026" style="position:absolute;z-index:251650048;visibility:visible;mso-wrap-style:square;mso-wrap-distance-left:9pt;mso-wrap-distance-top:0;mso-wrap-distance-right:9pt;mso-wrap-distance-bottom:0;mso-position-horizontal:absolute;mso-position-horizontal-relative:text;mso-position-vertical:absolute;mso-position-vertical-relative:text" from="56.25pt,8.25pt" to="66.75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"/>
            </w:pict>
          </mc:Fallback>
        </mc:AlternateContent>
      </w:r>
      <w:r w:rsidRPr="00D03215">
        <w:rPr>
          <w:rFonts w:asciiTheme="majorEastAsia" w:eastAsiaTheme="majorEastAsia" w:hAnsiTheme="majorEastAsia" w:hint="eastAsia"/>
          <w:sz w:val="20"/>
          <w:szCs w:val="20"/>
          <w:highlight w:val="yellow"/>
        </w:rPr>
        <w:t>\</w:t>
      </w:r>
      <w:r w:rsidRPr="00D03215">
        <w:rPr>
          <w:rFonts w:asciiTheme="minorHAnsi" w:hAnsiTheme="minorHAnsi" w:hint="eastAsia"/>
          <w:highlight w:val="yellow"/>
        </w:rPr>
        <w:t xml:space="preserve"> </w:t>
      </w:r>
      <w:r w:rsidRPr="00D03215">
        <w:rPr>
          <w:rFonts w:asciiTheme="majorEastAsia" w:eastAsiaTheme="majorEastAsia" w:hAnsiTheme="majorEastAsia" w:hint="eastAsia"/>
          <w:sz w:val="20"/>
          <w:szCs w:val="20"/>
          <w:highlight w:val="yellow"/>
        </w:rPr>
        <w:t>GG同好会全試合データ2014\</w:t>
      </w:r>
      <w:r w:rsidRPr="00D03215">
        <w:rPr>
          <w:rFonts w:asciiTheme="majorEastAsia" w:eastAsiaTheme="majorEastAsia" w:hAnsiTheme="majorEastAsia" w:hint="eastAsia"/>
          <w:sz w:val="20"/>
          <w:szCs w:val="20"/>
        </w:rPr>
        <w:tab/>
      </w:r>
    </w:p>
    <w:p w14:paraId="496D2C6F" w14:textId="77777777" w:rsidR="0098447E" w:rsidRPr="00D03215" w:rsidRDefault="00592F23" w:rsidP="00592F23">
      <w:pPr>
        <w:tabs>
          <w:tab w:val="left" w:pos="2694"/>
          <w:tab w:val="left" w:pos="4678"/>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42880" behindDoc="0" locked="0" layoutInCell="1" allowOverlap="1" wp14:anchorId="12F3B60A" wp14:editId="2A9B4E90">
                <wp:simplePos x="0" y="0"/>
                <wp:positionH relativeFrom="column">
                  <wp:posOffset>2545715</wp:posOffset>
                </wp:positionH>
                <wp:positionV relativeFrom="paragraph">
                  <wp:posOffset>126365</wp:posOffset>
                </wp:positionV>
                <wp:extent cx="355600" cy="0"/>
                <wp:effectExtent l="0" t="0" r="0" b="0"/>
                <wp:wrapNone/>
                <wp:docPr id="282" name="直線コネクタ 282"/>
                <wp:cNvGraphicFramePr/>
                <a:graphic xmlns:a="http://schemas.openxmlformats.org/drawingml/2006/main">
                  <a:graphicData uri="http://schemas.microsoft.com/office/word/2010/wordprocessingShape">
                    <wps:wsp>
                      <wps:cNvCnPr/>
                      <wps:spPr>
                        <a:xfrm>
                          <a:off x="0" y="0"/>
                          <a:ext cx="3556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2C65575" id="直線コネクタ 282" o:spid="_x0000_s1026" style="position:absolute;z-index:251642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0.45pt,9.95pt" to="228.4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2066816" behindDoc="0" locked="0" layoutInCell="1" allowOverlap="1" wp14:anchorId="2321B53E" wp14:editId="5F32D793">
                <wp:simplePos x="0" y="0"/>
                <wp:positionH relativeFrom="column">
                  <wp:posOffset>2780665</wp:posOffset>
                </wp:positionH>
                <wp:positionV relativeFrom="paragraph">
                  <wp:posOffset>132715</wp:posOffset>
                </wp:positionV>
                <wp:extent cx="6350" cy="419100"/>
                <wp:effectExtent l="0" t="0" r="31750" b="19050"/>
                <wp:wrapNone/>
                <wp:docPr id="1303740220" name="直線コネクタ 1303740220"/>
                <wp:cNvGraphicFramePr/>
                <a:graphic xmlns:a="http://schemas.openxmlformats.org/drawingml/2006/main">
                  <a:graphicData uri="http://schemas.microsoft.com/office/word/2010/wordprocessingShape">
                    <wps:wsp>
                      <wps:cNvCnPr/>
                      <wps:spPr>
                        <a:xfrm flipH="1" flipV="1">
                          <a:off x="0" y="0"/>
                          <a:ext cx="6350" cy="4191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9ADCE09" id="直線コネクタ 1303740220" o:spid="_x0000_s1026" style="position:absolute;flip:x y;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8.95pt,10.45pt" to="219.45pt,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"/>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41856" behindDoc="0" locked="0" layoutInCell="1" allowOverlap="1" wp14:anchorId="3C850A41" wp14:editId="56E73003">
                <wp:simplePos x="0" y="0"/>
                <wp:positionH relativeFrom="column">
                  <wp:posOffset>723265</wp:posOffset>
                </wp:positionH>
                <wp:positionV relativeFrom="paragraph">
                  <wp:posOffset>113665</wp:posOffset>
                </wp:positionV>
                <wp:extent cx="908050" cy="0"/>
                <wp:effectExtent l="0" t="0" r="0" b="0"/>
                <wp:wrapNone/>
                <wp:docPr id="278" name="直線コネクタ 278"/>
                <wp:cNvGraphicFramePr/>
                <a:graphic xmlns:a="http://schemas.openxmlformats.org/drawingml/2006/main">
                  <a:graphicData uri="http://schemas.microsoft.com/office/word/2010/wordprocessingShape">
                    <wps:wsp>
                      <wps:cNvCnPr/>
                      <wps:spPr>
                        <a:xfrm>
                          <a:off x="0" y="0"/>
                          <a:ext cx="90805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03F4302" id="直線コネクタ 278" o:spid="_x0000_s1026" style="position:absolute;z-index:251641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6.95pt,8.95pt" to="128.45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" strokecolor="windowText"/>
            </w:pict>
          </mc:Fallback>
        </mc:AlternateConten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yellow"/>
        </w:rPr>
        <w:t>スコアカード</w: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cyan"/>
        </w:rPr>
        <w:t>\ABC地区対抗GGスコアカード.xlsm</w:t>
      </w:r>
    </w:p>
    <w:p w14:paraId="7C4E70BE" w14:textId="77777777" w:rsidR="0098447E" w:rsidRPr="00D03215" w:rsidRDefault="00592F23" w:rsidP="00592F23">
      <w:pPr>
        <w:tabs>
          <w:tab w:val="left" w:pos="4678"/>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03968" behindDoc="0" locked="0" layoutInCell="1" allowOverlap="1" wp14:anchorId="7E29B91B" wp14:editId="21AF2EBB">
                <wp:simplePos x="0" y="0"/>
                <wp:positionH relativeFrom="column">
                  <wp:posOffset>531495</wp:posOffset>
                </wp:positionH>
                <wp:positionV relativeFrom="paragraph">
                  <wp:posOffset>121920</wp:posOffset>
                </wp:positionV>
                <wp:extent cx="301625" cy="0"/>
                <wp:effectExtent l="0" t="0" r="0" b="0"/>
                <wp:wrapNone/>
                <wp:docPr id="106" name="直線コネクタ 10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BD7E351" id="直線コネクタ 106" o:spid="_x0000_s1026" style="position:absolute;z-index:251603968;visibility:visible;mso-wrap-style:square;mso-wrap-distance-left:9pt;mso-wrap-distance-top:0;mso-wrap-distance-right:9pt;mso-wrap-distance-bottom:0;mso-position-horizontal:absolute;mso-position-horizontal-relative:text;mso-position-vertical:absolute;mso-position-vertical-relative:text" from="41.85pt,9.6pt" to="65.6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2064768" behindDoc="0" locked="0" layoutInCell="1" allowOverlap="1" wp14:anchorId="58A08164" wp14:editId="2090C1C8">
                <wp:simplePos x="0" y="0"/>
                <wp:positionH relativeFrom="column">
                  <wp:posOffset>2780665</wp:posOffset>
                </wp:positionH>
                <wp:positionV relativeFrom="paragraph">
                  <wp:posOffset>107315</wp:posOffset>
                </wp:positionV>
                <wp:extent cx="92075" cy="0"/>
                <wp:effectExtent l="0" t="0" r="0" b="0"/>
                <wp:wrapNone/>
                <wp:docPr id="242980705" name="直線コネクタ 242980705"/>
                <wp:cNvGraphicFramePr/>
                <a:graphic xmlns:a="http://schemas.openxmlformats.org/drawingml/2006/main">
                  <a:graphicData uri="http://schemas.microsoft.com/office/word/2010/wordprocessingShape">
                    <wps:wsp>
                      <wps:cNvCnPr/>
                      <wps:spPr>
                        <a:xfrm>
                          <a:off x="0" y="0"/>
                          <a:ext cx="920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75E59EF" id="直線コネクタ 242980705" o:spid="_x0000_s1026" style="position:absolute;z-index:252064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8.95pt,8.45pt" to="226.2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" strokecolor="windowText"/>
            </w:pict>
          </mc:Fallback>
        </mc:AlternateContent>
      </w: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09088" behindDoc="0" locked="0" layoutInCell="1" allowOverlap="1" wp14:anchorId="6C66D112" wp14:editId="3F6FA151">
                <wp:simplePos x="0" y="0"/>
                <wp:positionH relativeFrom="column">
                  <wp:posOffset>2450465</wp:posOffset>
                </wp:positionH>
                <wp:positionV relativeFrom="paragraph">
                  <wp:posOffset>107315</wp:posOffset>
                </wp:positionV>
                <wp:extent cx="114300" cy="0"/>
                <wp:effectExtent l="0" t="0" r="0" b="0"/>
                <wp:wrapNone/>
                <wp:docPr id="134" name="直線コネクタ 134"/>
                <wp:cNvGraphicFramePr/>
                <a:graphic xmlns:a="http://schemas.openxmlformats.org/drawingml/2006/main">
                  <a:graphicData uri="http://schemas.microsoft.com/office/word/2010/wordprocessingShape">
                    <wps:wsp>
                      <wps:cNvCnPr/>
                      <wps:spPr>
                        <a:xfrm>
                          <a:off x="0" y="0"/>
                          <a:ext cx="11430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6A872AD" id="直線コネクタ 134" o:spid="_x0000_s1026" style="position:absolute;z-index:251609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2.95pt,8.45pt" to="201.9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" strokecolor="windowText"/>
            </w:pict>
          </mc:Fallback>
        </mc:AlternateContent>
      </w:r>
      <w:r w:rsidR="005C1080"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10112" behindDoc="0" locked="0" layoutInCell="1" allowOverlap="1" wp14:anchorId="388C6AFB" wp14:editId="7DF0EEC1">
                <wp:simplePos x="0" y="0"/>
                <wp:positionH relativeFrom="column">
                  <wp:posOffset>2564765</wp:posOffset>
                </wp:positionH>
                <wp:positionV relativeFrom="paragraph">
                  <wp:posOffset>113665</wp:posOffset>
                </wp:positionV>
                <wp:extent cx="0" cy="215900"/>
                <wp:effectExtent l="0" t="0" r="38100" b="31750"/>
                <wp:wrapNone/>
                <wp:docPr id="135" name="直線コネクタ 135"/>
                <wp:cNvGraphicFramePr/>
                <a:graphic xmlns:a="http://schemas.openxmlformats.org/drawingml/2006/main">
                  <a:graphicData uri="http://schemas.microsoft.com/office/word/2010/wordprocessingShape">
                    <wps:wsp>
                      <wps:cNvCnPr/>
                      <wps:spPr>
                        <a:xfrm>
                          <a:off x="0" y="0"/>
                          <a:ext cx="0" cy="21590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15865373" id="直線コネクタ 135" o:spid="_x0000_s1026" style="position:absolute;z-index:251610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1.95pt,8.95pt" to="201.95pt,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" strokecolor="windowText"/>
            </w:pict>
          </mc:Fallback>
        </mc:AlternateContent>
      </w:r>
      <w:r w:rsidR="0098447E" w:rsidRPr="00D03215">
        <w:rPr>
          <w:rFonts w:asciiTheme="majorEastAsia" w:eastAsiaTheme="majorEastAsia" w:hAnsiTheme="majorEastAsia" w:hint="eastAsia"/>
          <w:sz w:val="20"/>
          <w:szCs w:val="20"/>
          <w:highlight w:val="yellow"/>
        </w:rPr>
        <w:t>\XL_4R_GゴルフAdd-inPG</w:t>
      </w:r>
      <w:r>
        <w:rPr>
          <w:rFonts w:asciiTheme="majorEastAsia" w:eastAsiaTheme="majorEastAsia" w:hAnsiTheme="majorEastAsia"/>
          <w:sz w:val="20"/>
          <w:szCs w:val="20"/>
        </w:rPr>
        <w:tab/>
      </w:r>
      <w:r w:rsidRPr="00D03215">
        <w:rPr>
          <w:rFonts w:asciiTheme="majorEastAsia" w:eastAsiaTheme="majorEastAsia" w:hAnsiTheme="majorEastAsia"/>
          <w:sz w:val="20"/>
          <w:szCs w:val="20"/>
        </w:rPr>
        <w:t>\</w:t>
      </w:r>
      <w:r w:rsidRPr="00592F23">
        <w:rPr>
          <w:rFonts w:asciiTheme="majorEastAsia" w:eastAsiaTheme="majorEastAsia" w:hAnsiTheme="majorEastAsia" w:hint="eastAsia"/>
          <w:sz w:val="20"/>
          <w:szCs w:val="20"/>
        </w:rPr>
        <w:t>グラウンドゴルフスコアカード説明書</w:t>
      </w:r>
      <w:r w:rsidRPr="00592F23">
        <w:rPr>
          <w:rFonts w:asciiTheme="majorEastAsia" w:eastAsiaTheme="majorEastAsia" w:hAnsiTheme="majorEastAsia"/>
          <w:sz w:val="20"/>
          <w:szCs w:val="20"/>
        </w:rPr>
        <w:t>401.docx</w:t>
      </w:r>
    </w:p>
    <w:p w14:paraId="684821BB" w14:textId="77777777" w:rsidR="0098447E" w:rsidRPr="00D03215" w:rsidRDefault="008F3A3C" w:rsidP="00592F23">
      <w:pPr>
        <w:tabs>
          <w:tab w:val="left" w:pos="2855"/>
          <w:tab w:val="left" w:pos="4678"/>
        </w:tabs>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12160" behindDoc="0" locked="0" layoutInCell="1" allowOverlap="1" wp14:anchorId="1F045E92" wp14:editId="05ACD5A5">
                <wp:simplePos x="0" y="0"/>
                <wp:positionH relativeFrom="column">
                  <wp:posOffset>1770641</wp:posOffset>
                </wp:positionH>
                <wp:positionV relativeFrom="paragraph">
                  <wp:posOffset>116652</wp:posOffset>
                </wp:positionV>
                <wp:extent cx="0" cy="934571"/>
                <wp:effectExtent l="0" t="0" r="38100" b="37465"/>
                <wp:wrapNone/>
                <wp:docPr id="137" name="直線コネクタ 137"/>
                <wp:cNvGraphicFramePr/>
                <a:graphic xmlns:a="http://schemas.openxmlformats.org/drawingml/2006/main">
                  <a:graphicData uri="http://schemas.microsoft.com/office/word/2010/wordprocessingShape">
                    <wps:wsp>
                      <wps:cNvCnPr/>
                      <wps:spPr>
                        <a:xfrm>
                          <a:off x="0" y="0"/>
                          <a:ext cx="0" cy="934571"/>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60DB637" id="直線コネクタ 137" o:spid="_x0000_s1026" style="position:absolute;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4pt,9.2pt" to="139.4pt,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" strokecolor="windowText"/>
            </w:pict>
          </mc:Fallback>
        </mc:AlternateContent>
      </w:r>
      <w:r w:rsidR="00643FB2"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11136" behindDoc="0" locked="0" layoutInCell="1" allowOverlap="1" wp14:anchorId="528CBCCF" wp14:editId="7C342EEE">
                <wp:simplePos x="0" y="0"/>
                <wp:positionH relativeFrom="column">
                  <wp:posOffset>1771015</wp:posOffset>
                </wp:positionH>
                <wp:positionV relativeFrom="paragraph">
                  <wp:posOffset>107315</wp:posOffset>
                </wp:positionV>
                <wp:extent cx="793750" cy="0"/>
                <wp:effectExtent l="0" t="0" r="0" b="0"/>
                <wp:wrapNone/>
                <wp:docPr id="136" name="直線コネクタ 136"/>
                <wp:cNvGraphicFramePr/>
                <a:graphic xmlns:a="http://schemas.openxmlformats.org/drawingml/2006/main">
                  <a:graphicData uri="http://schemas.microsoft.com/office/word/2010/wordprocessingShape">
                    <wps:wsp>
                      <wps:cNvCnPr/>
                      <wps:spPr>
                        <a:xfrm flipH="1">
                          <a:off x="0" y="0"/>
                          <a:ext cx="79375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863B67D" id="直線コネクタ 136" o:spid="_x0000_s1026" style="position:absolute;flip:x;z-index:251611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9.45pt,8.45pt" to="201.9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" strokecolor="windowText"/>
            </w:pict>
          </mc:Fallback>
        </mc:AlternateContent>
      </w:r>
      <w:r w:rsidR="00592F23"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2068864" behindDoc="0" locked="0" layoutInCell="1" allowOverlap="1" wp14:anchorId="78F96994" wp14:editId="13543C31">
                <wp:simplePos x="0" y="0"/>
                <wp:positionH relativeFrom="column">
                  <wp:posOffset>2780665</wp:posOffset>
                </wp:positionH>
                <wp:positionV relativeFrom="paragraph">
                  <wp:posOffset>88265</wp:posOffset>
                </wp:positionV>
                <wp:extent cx="92075" cy="0"/>
                <wp:effectExtent l="0" t="0" r="0" b="0"/>
                <wp:wrapNone/>
                <wp:docPr id="820678721" name="直線コネクタ 820678721"/>
                <wp:cNvGraphicFramePr/>
                <a:graphic xmlns:a="http://schemas.openxmlformats.org/drawingml/2006/main">
                  <a:graphicData uri="http://schemas.microsoft.com/office/word/2010/wordprocessingShape">
                    <wps:wsp>
                      <wps:cNvCnPr/>
                      <wps:spPr>
                        <a:xfrm>
                          <a:off x="0" y="0"/>
                          <a:ext cx="9207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A851F8A" id="直線コネクタ 820678721" o:spid="_x0000_s1026" style="position:absolute;z-index:252068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8.95pt,6.95pt" to="226.2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" strokecolor="windowText"/>
            </w:pict>
          </mc:Fallback>
        </mc:AlternateContent>
      </w:r>
      <w:r w:rsidR="00592F23">
        <w:rPr>
          <w:rFonts w:asciiTheme="majorEastAsia" w:eastAsiaTheme="majorEastAsia" w:hAnsiTheme="majorEastAsia"/>
          <w:sz w:val="20"/>
          <w:szCs w:val="20"/>
        </w:rPr>
        <w:tab/>
      </w:r>
      <w:r w:rsidR="00592F23">
        <w:rPr>
          <w:rFonts w:asciiTheme="majorEastAsia" w:eastAsiaTheme="majorEastAsia" w:hAnsiTheme="majorEastAsia"/>
          <w:sz w:val="20"/>
          <w:szCs w:val="20"/>
        </w:rPr>
        <w:tab/>
      </w:r>
      <w:r w:rsidR="00592F23" w:rsidRPr="00D03215">
        <w:rPr>
          <w:rFonts w:asciiTheme="majorEastAsia" w:eastAsiaTheme="majorEastAsia" w:hAnsiTheme="majorEastAsia"/>
          <w:sz w:val="20"/>
          <w:szCs w:val="20"/>
        </w:rPr>
        <w:t>\</w:t>
      </w:r>
      <w:r w:rsidR="00592F23" w:rsidRPr="00592F23">
        <w:rPr>
          <w:rFonts w:asciiTheme="majorEastAsia" w:eastAsiaTheme="majorEastAsia" w:hAnsiTheme="majorEastAsia" w:hint="eastAsia"/>
          <w:sz w:val="20"/>
          <w:szCs w:val="20"/>
        </w:rPr>
        <w:t>グラウンドゴルフスコアカード説明書</w:t>
      </w:r>
      <w:r w:rsidR="00592F23" w:rsidRPr="00592F23">
        <w:rPr>
          <w:rFonts w:asciiTheme="majorEastAsia" w:eastAsiaTheme="majorEastAsia" w:hAnsiTheme="majorEastAsia"/>
          <w:sz w:val="20"/>
          <w:szCs w:val="20"/>
        </w:rPr>
        <w:t>401.</w:t>
      </w:r>
      <w:r w:rsidR="00592F23">
        <w:rPr>
          <w:rFonts w:asciiTheme="majorEastAsia" w:eastAsiaTheme="majorEastAsia" w:hAnsiTheme="majorEastAsia" w:hint="eastAsia"/>
          <w:sz w:val="20"/>
          <w:szCs w:val="20"/>
        </w:rPr>
        <w:t>pdf</w:t>
      </w:r>
    </w:p>
    <w:p w14:paraId="3242F4C0" w14:textId="77777777" w:rsidR="0098447E" w:rsidRPr="00D03215" w:rsidRDefault="00CC0D99" w:rsidP="00E34E8B">
      <w:pPr>
        <w:ind w:leftChars="1552" w:left="3259"/>
        <w:rPr>
          <w:rFonts w:asciiTheme="majorEastAsia" w:eastAsiaTheme="majorEastAsia" w:hAnsiTheme="majorEastAsia"/>
          <w:sz w:val="20"/>
          <w:szCs w:val="20"/>
        </w:rPr>
      </w:pPr>
      <w:r>
        <w:rPr>
          <w:rFonts w:asciiTheme="majorEastAsia" w:eastAsiaTheme="majorEastAsia" w:hAnsiTheme="majorEastAsia" w:hint="eastAsia"/>
          <w:noProof/>
          <w:sz w:val="20"/>
          <w:szCs w:val="20"/>
        </w:rPr>
        <mc:AlternateContent>
          <mc:Choice Requires="wps">
            <w:drawing>
              <wp:anchor distT="0" distB="0" distL="114300" distR="114300" simplePos="0" relativeHeight="252071936" behindDoc="0" locked="0" layoutInCell="1" allowOverlap="1" wp14:anchorId="2195ED28" wp14:editId="0FB7EAB4">
                <wp:simplePos x="0" y="0"/>
                <wp:positionH relativeFrom="column">
                  <wp:posOffset>4355465</wp:posOffset>
                </wp:positionH>
                <wp:positionV relativeFrom="paragraph">
                  <wp:posOffset>56515</wp:posOffset>
                </wp:positionV>
                <wp:extent cx="1073150" cy="222250"/>
                <wp:effectExtent l="0" t="0" r="12700" b="6350"/>
                <wp:wrapNone/>
                <wp:docPr id="244339274" name="テキスト ボックス 169"/>
                <wp:cNvGraphicFramePr/>
                <a:graphic xmlns:a="http://schemas.openxmlformats.org/drawingml/2006/main">
                  <a:graphicData uri="http://schemas.microsoft.com/office/word/2010/wordprocessingShape">
                    <wps:wsp>
                      <wps:cNvSpPr txBox="1"/>
                      <wps:spPr>
                        <a:xfrm>
                          <a:off x="0" y="0"/>
                          <a:ext cx="1073150" cy="222250"/>
                        </a:xfrm>
                        <a:prstGeom prst="rect">
                          <a:avLst/>
                        </a:prstGeom>
                        <a:noFill/>
                        <a:ln w="6350">
                          <a:noFill/>
                        </a:ln>
                      </wps:spPr>
                      <wps:txbx>
                        <w:txbxContent>
                          <w:p w14:paraId="4467D2DA" w14:textId="77777777" w:rsidR="00CC0D99" w:rsidRPr="00CC0D99" w:rsidRDefault="00CC0D99">
                            <w:pPr>
                              <w:rPr>
                                <w:b/>
                                <w:bCs/>
                                <w:color w:val="EE0000"/>
                                <w:sz w:val="20"/>
                                <w:szCs w:val="20"/>
                              </w:rPr>
                            </w:pPr>
                            <w:r w:rsidRPr="00CC0D99">
                              <w:rPr>
                                <w:rFonts w:hint="eastAsia"/>
                                <w:b/>
                                <w:bCs/>
                                <w:color w:val="EE0000"/>
                                <w:sz w:val="20"/>
                                <w:szCs w:val="20"/>
                              </w:rPr>
                              <w:t>インストーラー</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195ED28" id="テキスト ボックス 169" o:spid="_x0000_s1047" type="#_x0000_t202" style="position:absolute;left:0;text-align:left;margin-left:342.95pt;margin-top:4.45pt;width:84.5pt;height:17.5pt;z-index:252071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" filled="f" stroked="f" strokeweight=".5pt">
                <v:textbox inset="0,0,0,0">
                  <w:txbxContent>
                    <w:p w14:paraId="4467D2DA" w14:textId="77777777" w:rsidR="00CC0D99" w:rsidRPr="00CC0D99" w:rsidRDefault="00CC0D99">
                      <w:pPr>
                        <w:rPr>
                          <w:b/>
                          <w:bCs/>
                          <w:color w:val="EE0000"/>
                          <w:sz w:val="20"/>
                          <w:szCs w:val="20"/>
                        </w:rPr>
                      </w:pPr>
                      <w:r w:rsidRPr="00CC0D99">
                        <w:rPr>
                          <w:rFonts w:hint="eastAsia"/>
                          <w:b/>
                          <w:bCs/>
                          <w:color w:val="EE0000"/>
                          <w:sz w:val="20"/>
                          <w:szCs w:val="20"/>
                        </w:rPr>
                        <w:t>インストーラー</w:t>
                      </w:r>
                    </w:p>
                  </w:txbxContent>
                </v:textbox>
              </v:shape>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08064" behindDoc="0" locked="0" layoutInCell="1" allowOverlap="1" wp14:anchorId="1DB3C6B2" wp14:editId="14DA6333">
                <wp:simplePos x="0" y="0"/>
                <wp:positionH relativeFrom="column">
                  <wp:posOffset>1778635</wp:posOffset>
                </wp:positionH>
                <wp:positionV relativeFrom="paragraph">
                  <wp:posOffset>118110</wp:posOffset>
                </wp:positionV>
                <wp:extent cx="301625" cy="0"/>
                <wp:effectExtent l="0" t="0" r="0" b="0"/>
                <wp:wrapNone/>
                <wp:docPr id="118" name="直線コネクタ 11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1F6672E" id="直線コネクタ 118" o:spid="_x0000_s1026" style="position:absolute;z-index:251608064;visibility:visible;mso-wrap-style:square;mso-wrap-distance-left:9pt;mso-wrap-distance-top:0;mso-wrap-distance-right:9pt;mso-wrap-distance-bottom:0;mso-position-horizontal:absolute;mso-position-horizontal-relative:text;mso-position-vertical:absolute;mso-position-vertical-relative:text" from="140.05pt,9.3pt" to="163.8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" strokecolor="windowText"/>
            </w:pict>
          </mc:Fallback>
        </mc:AlternateConten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cyan"/>
        </w:rPr>
        <w:t>\XL_4R_グラウンドゴルフPg.xlam</w:t>
      </w:r>
    </w:p>
    <w:p w14:paraId="4DB44037" w14:textId="77777777" w:rsidR="0098447E" w:rsidRDefault="0098447E" w:rsidP="00E34E8B">
      <w:pPr>
        <w:ind w:leftChars="1552" w:left="3259"/>
        <w:rPr>
          <w:rFonts w:asciiTheme="minorHAnsi" w:hAnsiTheme="minorHAnsi"/>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06016" behindDoc="0" locked="0" layoutInCell="1" allowOverlap="1" wp14:anchorId="191C4869" wp14:editId="6D12B66A">
                <wp:simplePos x="0" y="0"/>
                <wp:positionH relativeFrom="column">
                  <wp:posOffset>1778635</wp:posOffset>
                </wp:positionH>
                <wp:positionV relativeFrom="paragraph">
                  <wp:posOffset>127000</wp:posOffset>
                </wp:positionV>
                <wp:extent cx="301625" cy="0"/>
                <wp:effectExtent l="0" t="0" r="0" b="0"/>
                <wp:wrapNone/>
                <wp:docPr id="109" name="直線コネクタ 10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3BAE85A" id="直線コネクタ 109" o:spid="_x0000_s1026" style="position:absolute;z-index:251606016;visibility:visible;mso-wrap-style:square;mso-wrap-distance-left:9pt;mso-wrap-distance-top:0;mso-wrap-distance-right:9pt;mso-wrap-distance-bottom:0;mso-position-horizontal:absolute;mso-position-horizontal-relative:text;mso-position-vertical:absolute;mso-position-vertical-relative:text" from="140.05pt,10pt" to="163.8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\グラウンドゴルフインストール・アンインストール.xlsm</w:t>
      </w:r>
      <w:r w:rsidRPr="00D03215">
        <w:rPr>
          <w:rFonts w:asciiTheme="minorHAnsi" w:hAnsiTheme="minorHAnsi" w:hint="eastAsia"/>
        </w:rPr>
        <w:t xml:space="preserve"> </w:t>
      </w:r>
    </w:p>
    <w:p w14:paraId="17106F5A" w14:textId="77777777" w:rsidR="00CE423C" w:rsidRPr="00D03215" w:rsidRDefault="00CE423C" w:rsidP="00CE423C">
      <w:pPr>
        <w:ind w:leftChars="1552" w:left="3259" w:firstLine="101"/>
        <w:rPr>
          <w:rFonts w:asciiTheme="majorEastAsia" w:eastAsiaTheme="majorEastAsia" w:hAnsiTheme="majorEastAsia"/>
          <w:sz w:val="20"/>
          <w:szCs w:val="20"/>
        </w:rPr>
      </w:pPr>
      <w:r w:rsidRPr="00CE423C">
        <w:rPr>
          <w:rFonts w:asciiTheme="majorEastAsia" w:eastAsiaTheme="majorEastAsia" w:hAnsiTheme="majorEastAsia"/>
          <w:sz w:val="20"/>
          <w:szCs w:val="20"/>
        </w:rPr>
        <w:t>\XL_4Rグラウンドゴルフ集計プログラム説明書V1401.</w:t>
      </w:r>
      <w:r>
        <w:rPr>
          <w:rFonts w:asciiTheme="majorEastAsia" w:eastAsiaTheme="majorEastAsia" w:hAnsiTheme="majorEastAsia" w:hint="eastAsia"/>
          <w:sz w:val="20"/>
          <w:szCs w:val="20"/>
        </w:rPr>
        <w:t>docx</w: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2055552" behindDoc="0" locked="0" layoutInCell="1" allowOverlap="1" wp14:anchorId="01ECEB49" wp14:editId="790AFCD9">
                <wp:simplePos x="0" y="0"/>
                <wp:positionH relativeFrom="column">
                  <wp:posOffset>1784985</wp:posOffset>
                </wp:positionH>
                <wp:positionV relativeFrom="paragraph">
                  <wp:posOffset>120650</wp:posOffset>
                </wp:positionV>
                <wp:extent cx="301625" cy="0"/>
                <wp:effectExtent l="0" t="0" r="0" b="0"/>
                <wp:wrapNone/>
                <wp:docPr id="350720967" name="直線コネクタ 350720967"/>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511D478" id="直線コネクタ 350720967" o:spid="_x0000_s1026" style="position:absolute;z-index:252055552;visibility:visible;mso-wrap-style:square;mso-wrap-distance-left:9pt;mso-wrap-distance-top:0;mso-wrap-distance-right:9pt;mso-wrap-distance-bottom:0;mso-position-horizontal:absolute;mso-position-horizontal-relative:text;mso-position-vertical:absolute;mso-position-vertical-relative:text" from="140.55pt,9.5pt" to="164.3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" strokecolor="windowText"/>
            </w:pict>
          </mc:Fallback>
        </mc:AlternateContent>
      </w:r>
    </w:p>
    <w:p w14:paraId="6C8C7C5A" w14:textId="77777777" w:rsidR="0098447E" w:rsidRPr="00D03215" w:rsidRDefault="0098447E" w:rsidP="00E34E8B">
      <w:pPr>
        <w:ind w:leftChars="1620" w:left="3402"/>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07040" behindDoc="0" locked="0" layoutInCell="1" allowOverlap="1" wp14:anchorId="35930CEB" wp14:editId="65635621">
                <wp:simplePos x="0" y="0"/>
                <wp:positionH relativeFrom="column">
                  <wp:posOffset>1778635</wp:posOffset>
                </wp:positionH>
                <wp:positionV relativeFrom="paragraph">
                  <wp:posOffset>130175</wp:posOffset>
                </wp:positionV>
                <wp:extent cx="301625" cy="0"/>
                <wp:effectExtent l="0" t="0" r="0" b="0"/>
                <wp:wrapNone/>
                <wp:docPr id="110" name="直線コネクタ 110"/>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4A4E0A4" id="直線コネクタ 110" o:spid="_x0000_s1026" style="position:absolute;z-index:251607040;visibility:visible;mso-wrap-style:square;mso-wrap-distance-left:9pt;mso-wrap-distance-top:0;mso-wrap-distance-right:9pt;mso-wrap-distance-bottom:0;mso-position-horizontal:absolute;mso-position-horizontal-relative:text;mso-position-vertical:absolute;mso-position-vertical-relative:text" from="140.05pt,10.25pt" to="163.8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rPr>
        <w:t>\XL_4Rグラウンドゴルフ集計プログラム説明書V</w:t>
      </w:r>
      <w:r w:rsidR="0006013D">
        <w:rPr>
          <w:rFonts w:asciiTheme="majorEastAsia" w:eastAsiaTheme="majorEastAsia" w:hAnsiTheme="majorEastAsia" w:hint="eastAsia"/>
          <w:sz w:val="20"/>
          <w:szCs w:val="20"/>
        </w:rPr>
        <w:t>1401</w:t>
      </w:r>
      <w:r w:rsidRPr="00D03215">
        <w:rPr>
          <w:rFonts w:asciiTheme="majorEastAsia" w:eastAsiaTheme="majorEastAsia" w:hAnsiTheme="majorEastAsia" w:hint="eastAsia"/>
          <w:sz w:val="20"/>
          <w:szCs w:val="20"/>
        </w:rPr>
        <w:t>.pdf</w:t>
      </w:r>
    </w:p>
    <w:p w14:paraId="648B6C6C" w14:textId="77777777" w:rsidR="0098447E" w:rsidRPr="00D03215" w:rsidRDefault="008F3A3C" w:rsidP="00E34E8B">
      <w:pPr>
        <w:tabs>
          <w:tab w:val="left" w:pos="368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01920" behindDoc="0" locked="0" layoutInCell="1" allowOverlap="1" wp14:anchorId="2EEC2A1F" wp14:editId="3518C3F3">
                <wp:simplePos x="0" y="0"/>
                <wp:positionH relativeFrom="column">
                  <wp:posOffset>531121</wp:posOffset>
                </wp:positionH>
                <wp:positionV relativeFrom="paragraph">
                  <wp:posOffset>123190</wp:posOffset>
                </wp:positionV>
                <wp:extent cx="321796" cy="6724"/>
                <wp:effectExtent l="0" t="0" r="21590" b="31750"/>
                <wp:wrapNone/>
                <wp:docPr id="92" name="直線コネクタ 92"/>
                <wp:cNvGraphicFramePr/>
                <a:graphic xmlns:a="http://schemas.openxmlformats.org/drawingml/2006/main">
                  <a:graphicData uri="http://schemas.microsoft.com/office/word/2010/wordprocessingShape">
                    <wps:wsp>
                      <wps:cNvCnPr/>
                      <wps:spPr>
                        <a:xfrm>
                          <a:off x="0" y="0"/>
                          <a:ext cx="321796" cy="6724"/>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1FAEE06" id="直線コネクタ 92"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8pt,9.7pt" to="67.1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" strokecolor="windowText"/>
            </w:pict>
          </mc:Fallback>
        </mc:AlternateContent>
      </w:r>
      <w:r w:rsidR="0098447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27520" behindDoc="0" locked="0" layoutInCell="1" allowOverlap="1" wp14:anchorId="12220F35" wp14:editId="3FAE1422">
                <wp:simplePos x="0" y="0"/>
                <wp:positionH relativeFrom="column">
                  <wp:posOffset>2569210</wp:posOffset>
                </wp:positionH>
                <wp:positionV relativeFrom="paragraph">
                  <wp:posOffset>130439</wp:posOffset>
                </wp:positionV>
                <wp:extent cx="292735" cy="0"/>
                <wp:effectExtent l="0" t="0" r="12065" b="19050"/>
                <wp:wrapNone/>
                <wp:docPr id="158" name="直線コネクタ 158"/>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D6D4DE3" id="直線コネクタ 158" o:spid="_x0000_s1026" style="position:absolute;z-index:251627520;visibility:visible;mso-wrap-style:square;mso-wrap-distance-left:9pt;mso-wrap-distance-top:0;mso-wrap-distance-right:9pt;mso-wrap-distance-bottom:0;mso-position-horizontal:absolute;mso-position-horizontal-relative:text;mso-position-vertical:absolute;mso-position-vertical-relative:text" from="202.3pt,10.25pt" to="225.3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" strokecolor="windowText"/>
            </w:pict>
          </mc:Fallback>
        </mc:AlternateContent>
      </w:r>
      <w:r w:rsidR="0098447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17280" behindDoc="0" locked="0" layoutInCell="1" allowOverlap="1" wp14:anchorId="144738D1" wp14:editId="0B5B62F3">
                <wp:simplePos x="0" y="0"/>
                <wp:positionH relativeFrom="column">
                  <wp:posOffset>2860411</wp:posOffset>
                </wp:positionH>
                <wp:positionV relativeFrom="paragraph">
                  <wp:posOffset>133985</wp:posOffset>
                </wp:positionV>
                <wp:extent cx="0" cy="172085"/>
                <wp:effectExtent l="0" t="0" r="19050" b="18415"/>
                <wp:wrapNone/>
                <wp:docPr id="148" name="直線コネクタ 148"/>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934EEAC" id="直線コネクタ 148" o:spid="_x0000_s1026" style="position:absolute;z-index:251617280;visibility:visible;mso-wrap-style:square;mso-wrap-distance-left:9pt;mso-wrap-distance-top:0;mso-wrap-distance-right:9pt;mso-wrap-distance-bottom:0;mso-position-horizontal:absolute;mso-position-horizontal-relative:text;mso-position-vertical:absolute;mso-position-vertical-relative:text" from="225.25pt,10.55pt" to="225.25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lM/16NsAAAAJAQAADwAAAAAAAAAAAAAAAAD/AwAAZHJzL2Rvd25yZXYueG1sUEsFBgAAAAAE&#10;AAQA8wAAAAcFAAAAAA==&#10;" strokecolor="windowText"/>
            </w:pict>
          </mc:Fallback>
        </mc:AlternateContent>
      </w:r>
      <w:r w:rsidR="0098447E" w:rsidRPr="00D03215">
        <w:rPr>
          <w:rFonts w:asciiTheme="majorEastAsia" w:eastAsiaTheme="majorEastAsia" w:hAnsiTheme="majorEastAsia" w:hint="eastAsia"/>
          <w:sz w:val="20"/>
          <w:szCs w:val="20"/>
          <w:highlight w:val="yellow"/>
        </w:rPr>
        <w:t>\XL_4R_G分散集計サンプル</w:t>
      </w:r>
    </w:p>
    <w:p w14:paraId="53CB6272" w14:textId="77777777" w:rsidR="0098447E" w:rsidRPr="00D03215" w:rsidRDefault="0098447E" w:rsidP="00E34E8B">
      <w:pPr>
        <w:tabs>
          <w:tab w:val="left" w:pos="3686"/>
        </w:tabs>
        <w:rPr>
          <w:rFonts w:asciiTheme="majorEastAsia" w:eastAsiaTheme="majorEastAsia" w:hAnsiTheme="majorEastAsia"/>
          <w:i/>
          <w:sz w:val="20"/>
          <w:szCs w:val="20"/>
        </w:rPr>
      </w:pPr>
      <w:r w:rsidRPr="00D03215">
        <w:rPr>
          <w:rFonts w:asciiTheme="majorEastAsia" w:eastAsiaTheme="majorEastAsia" w:hAnsiTheme="majorEastAsia" w:hint="eastAsia"/>
          <w:i/>
          <w:noProof/>
          <w:sz w:val="20"/>
          <w:szCs w:val="20"/>
        </w:rPr>
        <mc:AlternateContent>
          <mc:Choice Requires="wps">
            <w:drawing>
              <wp:anchor distT="0" distB="0" distL="114300" distR="114300" simplePos="0" relativeHeight="251619328" behindDoc="0" locked="0" layoutInCell="1" allowOverlap="1" wp14:anchorId="4BEFC085" wp14:editId="47B989A7">
                <wp:simplePos x="0" y="0"/>
                <wp:positionH relativeFrom="column">
                  <wp:posOffset>672465</wp:posOffset>
                </wp:positionH>
                <wp:positionV relativeFrom="paragraph">
                  <wp:posOffset>88266</wp:posOffset>
                </wp:positionV>
                <wp:extent cx="0" cy="1162050"/>
                <wp:effectExtent l="0" t="0" r="38100" b="19050"/>
                <wp:wrapNone/>
                <wp:docPr id="150" name="直線コネクタ 150"/>
                <wp:cNvGraphicFramePr/>
                <a:graphic xmlns:a="http://schemas.openxmlformats.org/drawingml/2006/main">
                  <a:graphicData uri="http://schemas.microsoft.com/office/word/2010/wordprocessingShape">
                    <wps:wsp>
                      <wps:cNvCnPr/>
                      <wps:spPr>
                        <a:xfrm>
                          <a:off x="0" y="0"/>
                          <a:ext cx="0" cy="116205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17E8FB05" id="直線コネクタ 150" o:spid="_x0000_s1026" style="position:absolute;z-index:251619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95pt,6.95pt" to="52.95pt,9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" strokecolor="windowText"/>
            </w:pict>
          </mc:Fallback>
        </mc:AlternateContent>
      </w:r>
      <w:r w:rsidRPr="00D03215">
        <w:rPr>
          <w:rFonts w:asciiTheme="majorEastAsia" w:eastAsiaTheme="majorEastAsia" w:hAnsiTheme="majorEastAsia" w:hint="eastAsia"/>
          <w:i/>
          <w:noProof/>
          <w:sz w:val="20"/>
          <w:szCs w:val="20"/>
        </w:rPr>
        <mc:AlternateContent>
          <mc:Choice Requires="wps">
            <w:drawing>
              <wp:anchor distT="0" distB="0" distL="114300" distR="114300" simplePos="0" relativeHeight="251618304" behindDoc="0" locked="0" layoutInCell="1" allowOverlap="1" wp14:anchorId="33E2B59E" wp14:editId="1B5E4219">
                <wp:simplePos x="0" y="0"/>
                <wp:positionH relativeFrom="column">
                  <wp:posOffset>670560</wp:posOffset>
                </wp:positionH>
                <wp:positionV relativeFrom="paragraph">
                  <wp:posOffset>88265</wp:posOffset>
                </wp:positionV>
                <wp:extent cx="2190115" cy="0"/>
                <wp:effectExtent l="0" t="0" r="19685" b="19050"/>
                <wp:wrapNone/>
                <wp:docPr id="149" name="直線コネクタ 149"/>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F420789" id="直線コネクタ 149" o:spid="_x0000_s1026" style="position:absolute;flip:x;z-index:251618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6.95pt" to="225.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" strokecolor="windowText"/>
            </w:pict>
          </mc:Fallback>
        </mc:AlternateContent>
      </w:r>
      <w:r w:rsidRPr="00D03215">
        <w:rPr>
          <w:rFonts w:asciiTheme="majorEastAsia" w:eastAsiaTheme="majorEastAsia" w:hAnsiTheme="majorEastAsia" w:hint="eastAsia"/>
          <w:i/>
          <w:noProof/>
          <w:sz w:val="20"/>
          <w:szCs w:val="20"/>
        </w:rPr>
        <mc:AlternateContent>
          <mc:Choice Requires="wps">
            <w:drawing>
              <wp:anchor distT="0" distB="0" distL="114300" distR="114300" simplePos="0" relativeHeight="251613184" behindDoc="0" locked="0" layoutInCell="1" allowOverlap="1" wp14:anchorId="0A1A6871" wp14:editId="322562BC">
                <wp:simplePos x="0" y="0"/>
                <wp:positionH relativeFrom="column">
                  <wp:posOffset>676910</wp:posOffset>
                </wp:positionH>
                <wp:positionV relativeFrom="paragraph">
                  <wp:posOffset>360680</wp:posOffset>
                </wp:positionV>
                <wp:extent cx="301625" cy="0"/>
                <wp:effectExtent l="0" t="0" r="22225" b="19050"/>
                <wp:wrapNone/>
                <wp:docPr id="139" name="直線コネクタ 13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D212FDB" id="直線コネクタ 139" o:spid="_x0000_s1026" style="position:absolute;z-index:251613184;visibility:visible;mso-wrap-style:square;mso-wrap-distance-left:9pt;mso-wrap-distance-top:0;mso-wrap-distance-right:9pt;mso-wrap-distance-bottom:0;mso-position-horizontal:absolute;mso-position-horizontal-relative:text;mso-position-vertical:absolute;mso-position-vertical-relative:text" from="53.3pt,28.4pt" to="77.0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Op7kTPbAAAACQEAAA8AAAAAAAAAAAAAAAAAAAQAAGRycy9kb3ducmV2LnhtbFBLBQYAAAAA&#10;BAAEAPMAAAAIBQAAAAA=&#10;" strokecolor="windowText"/>
            </w:pict>
          </mc:Fallback>
        </mc:AlternateContent>
      </w:r>
    </w:p>
    <w:p w14:paraId="3C8C88E1" w14:textId="77777777" w:rsidR="0098447E" w:rsidRPr="00D03215" w:rsidRDefault="0098447E" w:rsidP="00E34E8B">
      <w:pPr>
        <w:tabs>
          <w:tab w:val="left" w:pos="1701"/>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21376" behindDoc="0" locked="0" layoutInCell="1" allowOverlap="1" wp14:anchorId="5F499C2A" wp14:editId="25F8D73E">
                <wp:simplePos x="0" y="0"/>
                <wp:positionH relativeFrom="column">
                  <wp:posOffset>2705999</wp:posOffset>
                </wp:positionH>
                <wp:positionV relativeFrom="paragraph">
                  <wp:posOffset>118745</wp:posOffset>
                </wp:positionV>
                <wp:extent cx="0" cy="474453"/>
                <wp:effectExtent l="0" t="0" r="19050" b="20955"/>
                <wp:wrapNone/>
                <wp:docPr id="152" name="直線コネクタ 152"/>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5268170" id="直線コネクタ 152" o:spid="_x0000_s1026" style="position:absolute;z-index:251621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9.35pt" to="213.0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16256" behindDoc="0" locked="0" layoutInCell="1" allowOverlap="1" wp14:anchorId="56663326" wp14:editId="29C5198A">
                <wp:simplePos x="0" y="0"/>
                <wp:positionH relativeFrom="column">
                  <wp:posOffset>2536454</wp:posOffset>
                </wp:positionH>
                <wp:positionV relativeFrom="paragraph">
                  <wp:posOffset>122555</wp:posOffset>
                </wp:positionV>
                <wp:extent cx="292735" cy="0"/>
                <wp:effectExtent l="0" t="0" r="12065" b="19050"/>
                <wp:wrapNone/>
                <wp:docPr id="147" name="直線コネクタ 147"/>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DFE0F68" id="直線コネクタ 147" o:spid="_x0000_s1026" style="position:absolute;z-index:251616256;visibility:visible;mso-wrap-style:square;mso-wrap-distance-left:9pt;mso-wrap-distance-top:0;mso-wrap-distance-right:9pt;mso-wrap-distance-bottom:0;mso-position-horizontal:absolute;mso-position-horizontal-relative:text;mso-position-vertical:absolute;mso-position-vertical-relative:text" from="199.7pt,9.65pt" to="222.7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yellow"/>
        </w:rPr>
        <w:t>\分散集計配布用試合後</w: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XL_4R_No1.xlsx</w:t>
      </w:r>
    </w:p>
    <w:p w14:paraId="766BF4EE" w14:textId="77777777" w:rsidR="0098447E" w:rsidRPr="00D03215" w:rsidRDefault="0098447E" w:rsidP="00E34E8B">
      <w:pPr>
        <w:tabs>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22400" behindDoc="0" locked="0" layoutInCell="1" allowOverlap="1" wp14:anchorId="097189B8" wp14:editId="63BD0F5D">
                <wp:simplePos x="0" y="0"/>
                <wp:positionH relativeFrom="column">
                  <wp:posOffset>2713619</wp:posOffset>
                </wp:positionH>
                <wp:positionV relativeFrom="paragraph">
                  <wp:posOffset>120015</wp:posOffset>
                </wp:positionV>
                <wp:extent cx="111760" cy="0"/>
                <wp:effectExtent l="0" t="0" r="21590" b="19050"/>
                <wp:wrapNone/>
                <wp:docPr id="153" name="直線コネクタ 153"/>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8A53020" id="直線コネクタ 153" o:spid="_x0000_s1026" style="position:absolute;z-index:251622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9.45pt" to="22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w:t>
      </w:r>
      <w:r w:rsidRPr="00D03215">
        <w:rPr>
          <w:rFonts w:asciiTheme="majorEastAsia" w:eastAsiaTheme="majorEastAsia" w:hAnsiTheme="majorEastAsia" w:hint="eastAsia"/>
          <w:sz w:val="20"/>
          <w:szCs w:val="20"/>
          <w:highlight w:val="cyan"/>
        </w:rPr>
        <w:t>2</w:t>
      </w:r>
      <w:r w:rsidRPr="00D03215">
        <w:rPr>
          <w:rFonts w:asciiTheme="majorEastAsia" w:eastAsiaTheme="majorEastAsia" w:hAnsiTheme="majorEastAsia"/>
          <w:sz w:val="20"/>
          <w:szCs w:val="20"/>
          <w:highlight w:val="cyan"/>
        </w:rPr>
        <w:t>.xlsx</w:t>
      </w:r>
    </w:p>
    <w:p w14:paraId="26A03C75" w14:textId="77777777" w:rsidR="0098447E" w:rsidRPr="00D03215" w:rsidRDefault="0098447E" w:rsidP="00E34E8B">
      <w:pPr>
        <w:tabs>
          <w:tab w:val="left" w:pos="4536"/>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23424" behindDoc="0" locked="0" layoutInCell="1" allowOverlap="1" wp14:anchorId="6703537A" wp14:editId="05A6505B">
                <wp:simplePos x="0" y="0"/>
                <wp:positionH relativeFrom="column">
                  <wp:posOffset>2713355</wp:posOffset>
                </wp:positionH>
                <wp:positionV relativeFrom="paragraph">
                  <wp:posOffset>132715</wp:posOffset>
                </wp:positionV>
                <wp:extent cx="111760" cy="0"/>
                <wp:effectExtent l="0" t="0" r="21590" b="19050"/>
                <wp:wrapNone/>
                <wp:docPr id="154" name="直線コネクタ 15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AAE8094" id="直線コネクタ 154" o:spid="_x0000_s1026" style="position:absolute;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10.45pt" to="222.4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" strokecolor="windowText"/>
            </w:pict>
          </mc:Fallback>
        </mc:AlternateContent>
      </w:r>
      <w:r w:rsidRPr="00D03215">
        <w:rPr>
          <w:rFonts w:asciiTheme="majorEastAsia" w:eastAsiaTheme="majorEastAsia" w:hAnsiTheme="majorEastAsia" w:hint="eastAsia"/>
          <w:sz w:val="20"/>
          <w:szCs w:val="20"/>
        </w:rPr>
        <w:tab/>
      </w:r>
      <w:r w:rsidRPr="00D03215">
        <w:rPr>
          <w:rFonts w:asciiTheme="majorEastAsia" w:eastAsiaTheme="majorEastAsia" w:hAnsiTheme="majorEastAsia" w:hint="eastAsia"/>
          <w:sz w:val="20"/>
          <w:szCs w:val="20"/>
          <w:highlight w:val="cyan"/>
        </w:rPr>
        <w:t>\</w:t>
      </w:r>
      <w:r w:rsidRPr="00D03215">
        <w:rPr>
          <w:rFonts w:asciiTheme="majorEastAsia" w:eastAsiaTheme="majorEastAsia" w:hAnsiTheme="majorEastAsia"/>
          <w:sz w:val="20"/>
          <w:szCs w:val="20"/>
          <w:highlight w:val="cyan"/>
        </w:rPr>
        <w:t>XL_4R_No</w:t>
      </w:r>
      <w:r w:rsidRPr="00D03215">
        <w:rPr>
          <w:rFonts w:asciiTheme="majorEastAsia" w:eastAsiaTheme="majorEastAsia" w:hAnsiTheme="majorEastAsia" w:hint="eastAsia"/>
          <w:sz w:val="20"/>
          <w:szCs w:val="20"/>
          <w:highlight w:val="cyan"/>
        </w:rPr>
        <w:t>3</w:t>
      </w:r>
      <w:r w:rsidRPr="00D03215">
        <w:rPr>
          <w:rFonts w:asciiTheme="majorEastAsia" w:eastAsiaTheme="majorEastAsia" w:hAnsiTheme="majorEastAsia"/>
          <w:sz w:val="20"/>
          <w:szCs w:val="20"/>
          <w:highlight w:val="cyan"/>
        </w:rPr>
        <w:t>.xlsx</w:t>
      </w:r>
    </w:p>
    <w:p w14:paraId="6C3C20DA" w14:textId="77777777" w:rsidR="0098447E" w:rsidRPr="00D03215" w:rsidRDefault="00CE423C" w:rsidP="00CE423C">
      <w:pPr>
        <w:tabs>
          <w:tab w:val="left" w:pos="1701"/>
          <w:tab w:val="left" w:pos="7088"/>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20352" behindDoc="0" locked="0" layoutInCell="1" allowOverlap="1" wp14:anchorId="58656F26" wp14:editId="4665F892">
                <wp:simplePos x="0" y="0"/>
                <wp:positionH relativeFrom="column">
                  <wp:posOffset>2533015</wp:posOffset>
                </wp:positionH>
                <wp:positionV relativeFrom="paragraph">
                  <wp:posOffset>126365</wp:posOffset>
                </wp:positionV>
                <wp:extent cx="1899285" cy="0"/>
                <wp:effectExtent l="0" t="0" r="0" b="0"/>
                <wp:wrapNone/>
                <wp:docPr id="151" name="直線コネクタ 151"/>
                <wp:cNvGraphicFramePr/>
                <a:graphic xmlns:a="http://schemas.openxmlformats.org/drawingml/2006/main">
                  <a:graphicData uri="http://schemas.microsoft.com/office/word/2010/wordprocessingShape">
                    <wps:wsp>
                      <wps:cNvCnPr/>
                      <wps:spPr>
                        <a:xfrm>
                          <a:off x="0" y="0"/>
                          <a:ext cx="189928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07540F30" id="直線コネクタ 151" o:spid="_x0000_s1026" style="position:absolute;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9.45pt,9.95pt" to="349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24448" behindDoc="0" locked="0" layoutInCell="1" allowOverlap="1" wp14:anchorId="50FDC4DE" wp14:editId="32764B98">
                <wp:simplePos x="0" y="0"/>
                <wp:positionH relativeFrom="column">
                  <wp:posOffset>4305935</wp:posOffset>
                </wp:positionH>
                <wp:positionV relativeFrom="paragraph">
                  <wp:posOffset>131445</wp:posOffset>
                </wp:positionV>
                <wp:extent cx="0" cy="474345"/>
                <wp:effectExtent l="0" t="0" r="38100" b="20955"/>
                <wp:wrapNone/>
                <wp:docPr id="155" name="直線コネクタ 155"/>
                <wp:cNvGraphicFramePr/>
                <a:graphic xmlns:a="http://schemas.openxmlformats.org/drawingml/2006/main">
                  <a:graphicData uri="http://schemas.microsoft.com/office/word/2010/wordprocessingShape">
                    <wps:wsp>
                      <wps:cNvCnPr/>
                      <wps:spPr>
                        <a:xfrm>
                          <a:off x="0" y="0"/>
                          <a:ext cx="0" cy="474345"/>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39ABABAA" id="直線コネクタ 155" o:spid="_x0000_s1026" style="position:absolute;z-index:251624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39.05pt,10.35pt" to="339.0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bzo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25472" behindDoc="0" locked="0" layoutInCell="1" allowOverlap="1" wp14:anchorId="7F3EE2FA" wp14:editId="2A968C14">
                <wp:simplePos x="0" y="0"/>
                <wp:positionH relativeFrom="column">
                  <wp:posOffset>4313555</wp:posOffset>
                </wp:positionH>
                <wp:positionV relativeFrom="paragraph">
                  <wp:posOffset>361315</wp:posOffset>
                </wp:positionV>
                <wp:extent cx="111760" cy="0"/>
                <wp:effectExtent l="0" t="0" r="0" b="0"/>
                <wp:wrapNone/>
                <wp:docPr id="156" name="直線コネクタ 156"/>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ECDC334" id="直線コネクタ 156" o:spid="_x0000_s1026" style="position:absolute;z-index:251625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9.65pt,28.45pt" to="348.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" strokecolor="windowText"/>
            </w:pict>
          </mc:Fallback>
        </mc:AlternateContent>
      </w: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26496" behindDoc="0" locked="0" layoutInCell="1" allowOverlap="1" wp14:anchorId="6C88AD76" wp14:editId="52736BAC">
                <wp:simplePos x="0" y="0"/>
                <wp:positionH relativeFrom="column">
                  <wp:posOffset>4313555</wp:posOffset>
                </wp:positionH>
                <wp:positionV relativeFrom="paragraph">
                  <wp:posOffset>602615</wp:posOffset>
                </wp:positionV>
                <wp:extent cx="111760" cy="0"/>
                <wp:effectExtent l="0" t="0" r="0" b="0"/>
                <wp:wrapNone/>
                <wp:docPr id="157" name="直線コネクタ 157"/>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1FF51C71" id="直線コネクタ 157" o:spid="_x0000_s1026" style="position:absolute;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9.65pt,47.45pt" to="348.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" strokecolor="windowText"/>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14208" behindDoc="0" locked="0" layoutInCell="1" allowOverlap="1" wp14:anchorId="30F67D3A" wp14:editId="7B2EE871">
                <wp:simplePos x="0" y="0"/>
                <wp:positionH relativeFrom="column">
                  <wp:posOffset>676910</wp:posOffset>
                </wp:positionH>
                <wp:positionV relativeFrom="paragraph">
                  <wp:posOffset>135255</wp:posOffset>
                </wp:positionV>
                <wp:extent cx="301625" cy="0"/>
                <wp:effectExtent l="0" t="0" r="22225" b="19050"/>
                <wp:wrapNone/>
                <wp:docPr id="140" name="直線コネクタ 140"/>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AFC339C" id="直線コネクタ 140" o:spid="_x0000_s1026" style="position:absolute;z-index:251614208;visibility:visible;mso-wrap-style:square;mso-wrap-distance-left:9pt;mso-wrap-distance-top:0;mso-wrap-distance-right:9pt;mso-wrap-distance-bottom:0;mso-position-horizontal:absolute;mso-position-horizontal-relative:text;mso-position-vertical:absolute;mso-position-vertical-relative:text" from="53.3pt,10.65pt" to="77.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" strokecolor="windowText"/>
            </w:pict>
          </mc:Fallback>
        </mc:AlternateConten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yellow"/>
        </w:rPr>
        <w:t>\分散集計配布用試合前</w: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cyan"/>
        </w:rPr>
        <w:t>\</w:t>
      </w:r>
      <w:r w:rsidR="0098447E" w:rsidRPr="00D03215">
        <w:rPr>
          <w:rFonts w:asciiTheme="majorEastAsia" w:eastAsiaTheme="majorEastAsia" w:hAnsiTheme="majorEastAsia"/>
          <w:sz w:val="20"/>
          <w:szCs w:val="20"/>
          <w:highlight w:val="cyan"/>
        </w:rPr>
        <w:t>XL_4R_No1.xlsx</w:t>
      </w:r>
    </w:p>
    <w:p w14:paraId="59C54EEB" w14:textId="77777777" w:rsidR="0098447E" w:rsidRPr="00D03215" w:rsidRDefault="00CE423C" w:rsidP="00CE423C">
      <w:pPr>
        <w:tabs>
          <w:tab w:val="left" w:pos="7088"/>
        </w:tabs>
        <w:ind w:leftChars="810" w:left="1701"/>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15232" behindDoc="0" locked="0" layoutInCell="1" allowOverlap="1" wp14:anchorId="5198371A" wp14:editId="5786CA9E">
                <wp:simplePos x="0" y="0"/>
                <wp:positionH relativeFrom="column">
                  <wp:posOffset>676910</wp:posOffset>
                </wp:positionH>
                <wp:positionV relativeFrom="paragraph">
                  <wp:posOffset>111760</wp:posOffset>
                </wp:positionV>
                <wp:extent cx="301625" cy="0"/>
                <wp:effectExtent l="0" t="0" r="0" b="0"/>
                <wp:wrapNone/>
                <wp:docPr id="142" name="直線コネクタ 142"/>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5E91FCC" id="直線コネクタ 142" o:spid="_x0000_s1026" style="position:absolute;z-index:251615232;visibility:visible;mso-wrap-style:square;mso-wrap-distance-left:9pt;mso-wrap-distance-top:0;mso-wrap-distance-right:9pt;mso-wrap-distance-bottom:0;mso-position-horizontal:absolute;mso-position-horizontal-relative:text;mso-position-vertical:absolute;mso-position-vertical-relative:text" from="53.3pt,8.8pt" to="77.05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" strokecolor="windowText"/>
            </w:pict>
          </mc:Fallback>
        </mc:AlternateContent>
      </w:r>
      <w:r w:rsidRPr="00D03215">
        <w:rPr>
          <w:rFonts w:asciiTheme="majorEastAsia" w:eastAsiaTheme="majorEastAsia" w:hAnsiTheme="majorEastAsia" w:hint="eastAsia"/>
          <w:sz w:val="20"/>
          <w:szCs w:val="20"/>
          <w:highlight w:val="cyan"/>
        </w:rPr>
        <w:t>\XL_4R_分散集計試合30名.xlsx</w: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cyan"/>
        </w:rPr>
        <w:t>\</w:t>
      </w:r>
      <w:r w:rsidR="0098447E" w:rsidRPr="00D03215">
        <w:rPr>
          <w:rFonts w:asciiTheme="majorEastAsia" w:eastAsiaTheme="majorEastAsia" w:hAnsiTheme="majorEastAsia"/>
          <w:sz w:val="20"/>
          <w:szCs w:val="20"/>
          <w:highlight w:val="cyan"/>
        </w:rPr>
        <w:t>XL_4R_No</w:t>
      </w:r>
      <w:r w:rsidR="0098447E" w:rsidRPr="00D03215">
        <w:rPr>
          <w:rFonts w:asciiTheme="majorEastAsia" w:eastAsiaTheme="majorEastAsia" w:hAnsiTheme="majorEastAsia" w:hint="eastAsia"/>
          <w:sz w:val="20"/>
          <w:szCs w:val="20"/>
          <w:highlight w:val="cyan"/>
        </w:rPr>
        <w:t>2</w:t>
      </w:r>
      <w:r w:rsidR="0098447E" w:rsidRPr="00D03215">
        <w:rPr>
          <w:rFonts w:asciiTheme="majorEastAsia" w:eastAsiaTheme="majorEastAsia" w:hAnsiTheme="majorEastAsia"/>
          <w:sz w:val="20"/>
          <w:szCs w:val="20"/>
          <w:highlight w:val="cyan"/>
        </w:rPr>
        <w:t>.xlsx</w:t>
      </w:r>
    </w:p>
    <w:p w14:paraId="017173CD" w14:textId="77777777" w:rsidR="0098447E" w:rsidRPr="00D03215" w:rsidRDefault="008F3A3C" w:rsidP="00CE423C">
      <w:pPr>
        <w:tabs>
          <w:tab w:val="left" w:pos="7088"/>
        </w:tabs>
        <w:ind w:leftChars="675" w:left="1418"/>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28544" behindDoc="0" locked="0" layoutInCell="1" allowOverlap="1" wp14:anchorId="6917F7FF" wp14:editId="5791E15B">
                <wp:simplePos x="0" y="0"/>
                <wp:positionH relativeFrom="column">
                  <wp:posOffset>531869</wp:posOffset>
                </wp:positionH>
                <wp:positionV relativeFrom="paragraph">
                  <wp:posOffset>120015</wp:posOffset>
                </wp:positionV>
                <wp:extent cx="301625" cy="0"/>
                <wp:effectExtent l="0" t="0" r="0" b="0"/>
                <wp:wrapNone/>
                <wp:docPr id="12" name="直線コネクタ 12"/>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D81D365" id="直線コネクタ 12" o:spid="_x0000_s1026" style="position:absolute;z-index:251628544;visibility:visible;mso-wrap-style:square;mso-wrap-distance-left:9pt;mso-wrap-distance-top:0;mso-wrap-distance-right:9pt;mso-wrap-distance-bottom:0;mso-position-horizontal:absolute;mso-position-horizontal-relative:text;mso-position-vertical:absolute;mso-position-vertical-relative:text" from="41.9pt,9.45pt" to="65.6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" strokecolor="windowText"/>
            </w:pict>
          </mc:Fallback>
        </mc:AlternateContent>
      </w:r>
      <w:r w:rsidR="001567B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30592" behindDoc="0" locked="0" layoutInCell="1" allowOverlap="1" wp14:anchorId="127F333B" wp14:editId="34DD29BD">
                <wp:simplePos x="0" y="0"/>
                <wp:positionH relativeFrom="column">
                  <wp:posOffset>2863215</wp:posOffset>
                </wp:positionH>
                <wp:positionV relativeFrom="paragraph">
                  <wp:posOffset>126365</wp:posOffset>
                </wp:positionV>
                <wp:extent cx="635" cy="215900"/>
                <wp:effectExtent l="0" t="0" r="37465" b="31750"/>
                <wp:wrapNone/>
                <wp:docPr id="114" name="直線コネクタ 114"/>
                <wp:cNvGraphicFramePr/>
                <a:graphic xmlns:a="http://schemas.openxmlformats.org/drawingml/2006/main">
                  <a:graphicData uri="http://schemas.microsoft.com/office/word/2010/wordprocessingShape">
                    <wps:wsp>
                      <wps:cNvCnPr/>
                      <wps:spPr>
                        <a:xfrm>
                          <a:off x="0" y="0"/>
                          <a:ext cx="635" cy="21590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B678C35" id="直線コネクタ 114" o:spid="_x0000_s1026" style="position:absolute;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45pt,9.95pt" to="225.5pt,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" strokecolor="windowText"/>
            </w:pict>
          </mc:Fallback>
        </mc:AlternateContent>
      </w:r>
      <w:r w:rsidR="001567BE" w:rsidRPr="00D03215">
        <w:rPr>
          <w:rFonts w:asciiTheme="majorEastAsia" w:eastAsiaTheme="majorEastAsia" w:hAnsiTheme="majorEastAsia" w:hint="eastAsia"/>
          <w:noProof/>
          <w:sz w:val="20"/>
          <w:szCs w:val="20"/>
          <w:highlight w:val="yellow"/>
        </w:rPr>
        <mc:AlternateContent>
          <mc:Choice Requires="wps">
            <w:drawing>
              <wp:anchor distT="0" distB="0" distL="114300" distR="114300" simplePos="0" relativeHeight="251635712" behindDoc="0" locked="0" layoutInCell="1" allowOverlap="1" wp14:anchorId="23970031" wp14:editId="72EF2B0B">
                <wp:simplePos x="0" y="0"/>
                <wp:positionH relativeFrom="column">
                  <wp:posOffset>2569210</wp:posOffset>
                </wp:positionH>
                <wp:positionV relativeFrom="paragraph">
                  <wp:posOffset>123825</wp:posOffset>
                </wp:positionV>
                <wp:extent cx="292735" cy="0"/>
                <wp:effectExtent l="0" t="0" r="0" b="0"/>
                <wp:wrapNone/>
                <wp:docPr id="125" name="直線コネクタ 125"/>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1D96746" id="直線コネクタ 125" o:spid="_x0000_s1026" style="position:absolute;z-index:251635712;visibility:visible;mso-wrap-style:square;mso-wrap-distance-left:9pt;mso-wrap-distance-top:0;mso-wrap-distance-right:9pt;mso-wrap-distance-bottom:0;mso-position-horizontal:absolute;mso-position-horizontal-relative:text;mso-position-vertical:absolute;mso-position-vertical-relative:text" from="202.3pt,9.75pt" to="225.35pt,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" strokecolor="windowText"/>
            </w:pict>
          </mc:Fallback>
        </mc:AlternateContent>
      </w:r>
      <w:r w:rsidR="001567BE" w:rsidRPr="00D03215">
        <w:rPr>
          <w:rFonts w:asciiTheme="minorHAnsi" w:hAnsiTheme="minorHAnsi" w:hint="eastAsia"/>
          <w:highlight w:val="yellow"/>
        </w:rPr>
        <w:t>\</w:t>
      </w:r>
      <w:r w:rsidR="001567BE" w:rsidRPr="00D03215">
        <w:rPr>
          <w:rFonts w:asciiTheme="majorEastAsia" w:eastAsiaTheme="majorEastAsia" w:hAnsiTheme="majorEastAsia" w:hint="eastAsia"/>
          <w:sz w:val="20"/>
          <w:szCs w:val="20"/>
          <w:highlight w:val="yellow"/>
        </w:rPr>
        <w:t>XL_Z4全試合スコア集計PG</w:t>
      </w:r>
      <w:r w:rsidR="0098447E" w:rsidRPr="00D03215">
        <w:rPr>
          <w:rFonts w:asciiTheme="majorEastAsia" w:eastAsiaTheme="majorEastAsia" w:hAnsiTheme="majorEastAsia" w:hint="eastAsia"/>
          <w:sz w:val="20"/>
          <w:szCs w:val="20"/>
        </w:rPr>
        <w:tab/>
      </w:r>
      <w:r w:rsidR="0098447E" w:rsidRPr="00D03215">
        <w:rPr>
          <w:rFonts w:asciiTheme="majorEastAsia" w:eastAsiaTheme="majorEastAsia" w:hAnsiTheme="majorEastAsia" w:hint="eastAsia"/>
          <w:sz w:val="20"/>
          <w:szCs w:val="20"/>
          <w:highlight w:val="cyan"/>
        </w:rPr>
        <w:t>\</w:t>
      </w:r>
      <w:r w:rsidR="0098447E" w:rsidRPr="00D03215">
        <w:rPr>
          <w:rFonts w:asciiTheme="majorEastAsia" w:eastAsiaTheme="majorEastAsia" w:hAnsiTheme="majorEastAsia"/>
          <w:sz w:val="20"/>
          <w:szCs w:val="20"/>
          <w:highlight w:val="cyan"/>
        </w:rPr>
        <w:t>XL_4R_No</w:t>
      </w:r>
      <w:r w:rsidR="0098447E" w:rsidRPr="00D03215">
        <w:rPr>
          <w:rFonts w:asciiTheme="majorEastAsia" w:eastAsiaTheme="majorEastAsia" w:hAnsiTheme="majorEastAsia" w:hint="eastAsia"/>
          <w:sz w:val="20"/>
          <w:szCs w:val="20"/>
          <w:highlight w:val="cyan"/>
        </w:rPr>
        <w:t>3</w:t>
      </w:r>
      <w:r w:rsidR="0098447E" w:rsidRPr="00D03215">
        <w:rPr>
          <w:rFonts w:asciiTheme="majorEastAsia" w:eastAsiaTheme="majorEastAsia" w:hAnsiTheme="majorEastAsia"/>
          <w:sz w:val="20"/>
          <w:szCs w:val="20"/>
          <w:highlight w:val="cyan"/>
        </w:rPr>
        <w:t>.xlsx</w:t>
      </w:r>
    </w:p>
    <w:p w14:paraId="78743E8F" w14:textId="77777777" w:rsidR="001567BE" w:rsidRDefault="001567BE" w:rsidP="00E34E8B">
      <w:pPr>
        <w:rPr>
          <w:rFonts w:asciiTheme="majorEastAsia" w:eastAsiaTheme="majorEastAsia" w:hAnsiTheme="majorEastAsia"/>
          <w:sz w:val="20"/>
          <w:szCs w:val="20"/>
        </w:rPr>
      </w:pPr>
      <w:r w:rsidRPr="00D03215">
        <w:rPr>
          <w:rFonts w:asciiTheme="majorEastAsia" w:eastAsiaTheme="majorEastAsia" w:hAnsiTheme="majorEastAsia" w:hint="eastAsia"/>
          <w:i/>
          <w:noProof/>
          <w:sz w:val="20"/>
          <w:szCs w:val="20"/>
          <w:highlight w:val="cyan"/>
        </w:rPr>
        <mc:AlternateContent>
          <mc:Choice Requires="wps">
            <w:drawing>
              <wp:anchor distT="0" distB="0" distL="114300" distR="114300" simplePos="0" relativeHeight="252058624" behindDoc="0" locked="0" layoutInCell="1" allowOverlap="1" wp14:anchorId="5C533DA1" wp14:editId="0070346A">
                <wp:simplePos x="0" y="0"/>
                <wp:positionH relativeFrom="column">
                  <wp:posOffset>678815</wp:posOffset>
                </wp:positionH>
                <wp:positionV relativeFrom="paragraph">
                  <wp:posOffset>107315</wp:posOffset>
                </wp:positionV>
                <wp:extent cx="2185035" cy="0"/>
                <wp:effectExtent l="0" t="0" r="0" b="0"/>
                <wp:wrapNone/>
                <wp:docPr id="477840679" name="直線コネクタ 477840679"/>
                <wp:cNvGraphicFramePr/>
                <a:graphic xmlns:a="http://schemas.openxmlformats.org/drawingml/2006/main">
                  <a:graphicData uri="http://schemas.microsoft.com/office/word/2010/wordprocessingShape">
                    <wps:wsp>
                      <wps:cNvCnPr/>
                      <wps:spPr>
                        <a:xfrm>
                          <a:off x="0" y="0"/>
                          <a:ext cx="218503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4C25CB8" id="直線コネクタ 477840679" o:spid="_x0000_s1026" style="position:absolute;z-index:252058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3.45pt,8.45pt" to="225.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" strokecolor="windowText"/>
            </w:pict>
          </mc:Fallback>
        </mc:AlternateContent>
      </w:r>
      <w:r w:rsidRPr="00D03215">
        <w:rPr>
          <w:rFonts w:asciiTheme="majorEastAsia" w:eastAsiaTheme="majorEastAsia" w:hAnsiTheme="majorEastAsia" w:hint="eastAsia"/>
          <w:i/>
          <w:noProof/>
          <w:sz w:val="20"/>
          <w:szCs w:val="20"/>
        </w:rPr>
        <mc:AlternateContent>
          <mc:Choice Requires="wps">
            <w:drawing>
              <wp:anchor distT="0" distB="0" distL="114300" distR="114300" simplePos="0" relativeHeight="251632640" behindDoc="0" locked="0" layoutInCell="1" allowOverlap="1" wp14:anchorId="6B9781B3" wp14:editId="2E579CE7">
                <wp:simplePos x="0" y="0"/>
                <wp:positionH relativeFrom="column">
                  <wp:posOffset>669925</wp:posOffset>
                </wp:positionH>
                <wp:positionV relativeFrom="paragraph">
                  <wp:posOffset>100965</wp:posOffset>
                </wp:positionV>
                <wp:extent cx="0" cy="934720"/>
                <wp:effectExtent l="0" t="0" r="38100" b="36830"/>
                <wp:wrapNone/>
                <wp:docPr id="117" name="直線コネクタ 117"/>
                <wp:cNvGraphicFramePr/>
                <a:graphic xmlns:a="http://schemas.openxmlformats.org/drawingml/2006/main">
                  <a:graphicData uri="http://schemas.microsoft.com/office/word/2010/wordprocessingShape">
                    <wps:wsp>
                      <wps:cNvCnPr/>
                      <wps:spPr>
                        <a:xfrm>
                          <a:off x="0" y="0"/>
                          <a:ext cx="0" cy="93472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ECA8F5F" id="直線コネクタ 117" o:spid="_x0000_s1026" style="position:absolute;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75pt,7.95pt" to="52.75pt,8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" strokecolor="windowText"/>
            </w:pict>
          </mc:Fallback>
        </mc:AlternateContent>
      </w:r>
    </w:p>
    <w:p w14:paraId="1E90F1E8" w14:textId="77777777" w:rsidR="0098447E" w:rsidRPr="00D03215" w:rsidRDefault="001567BE" w:rsidP="001567BE">
      <w:pPr>
        <w:ind w:leftChars="742" w:left="1558"/>
        <w:rPr>
          <w:rFonts w:asciiTheme="majorEastAsia" w:eastAsiaTheme="majorEastAsia" w:hAnsiTheme="majorEastAsia"/>
          <w:sz w:val="20"/>
          <w:szCs w:val="20"/>
        </w:rPr>
      </w:pPr>
      <w:r w:rsidRPr="00D03215">
        <w:rPr>
          <w:rFonts w:asciiTheme="majorEastAsia" w:eastAsiaTheme="majorEastAsia" w:hAnsiTheme="majorEastAsia" w:hint="eastAsia"/>
          <w:i/>
          <w:noProof/>
          <w:sz w:val="20"/>
          <w:szCs w:val="20"/>
          <w:highlight w:val="cyan"/>
        </w:rPr>
        <mc:AlternateContent>
          <mc:Choice Requires="wps">
            <w:drawing>
              <wp:anchor distT="0" distB="0" distL="114300" distR="114300" simplePos="0" relativeHeight="251637760" behindDoc="0" locked="0" layoutInCell="1" allowOverlap="1" wp14:anchorId="722B0615" wp14:editId="77954E5C">
                <wp:simplePos x="0" y="0"/>
                <wp:positionH relativeFrom="column">
                  <wp:posOffset>676910</wp:posOffset>
                </wp:positionH>
                <wp:positionV relativeFrom="paragraph">
                  <wp:posOffset>112395</wp:posOffset>
                </wp:positionV>
                <wp:extent cx="301625" cy="0"/>
                <wp:effectExtent l="0" t="0" r="22225" b="19050"/>
                <wp:wrapNone/>
                <wp:docPr id="216" name="直線コネクタ 216"/>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D57BF5D" id="直線コネクタ 216" o:spid="_x0000_s1026" style="position:absolute;z-index:251637760;visibility:visible;mso-wrap-style:square;mso-wrap-distance-left:9pt;mso-wrap-distance-top:0;mso-wrap-distance-right:9pt;mso-wrap-distance-bottom:0;mso-position-horizontal:absolute;mso-position-horizontal-relative:text;mso-position-vertical:absolute;mso-position-vertical-relative:text" from="53.3pt,8.85pt" to="77.0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highlight w:val="cyan"/>
        </w:rPr>
        <w:t>\XL_Z4全試合スコア集計プログラム.xlam</w:t>
      </w:r>
    </w:p>
    <w:p w14:paraId="399D1D56" w14:textId="77777777" w:rsidR="0098447E" w:rsidRPr="00D03215" w:rsidRDefault="001567BE" w:rsidP="00E34E8B">
      <w:pPr>
        <w:tabs>
          <w:tab w:val="left" w:pos="6237"/>
        </w:tabs>
        <w:ind w:leftChars="742" w:left="1558" w:firstLine="6"/>
        <w:rPr>
          <w:rFonts w:asciiTheme="majorEastAsia" w:eastAsiaTheme="majorEastAsia" w:hAnsiTheme="majorEastAsia"/>
          <w:sz w:val="20"/>
          <w:szCs w:val="20"/>
        </w:rPr>
      </w:pPr>
      <w:r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2060672" behindDoc="0" locked="0" layoutInCell="1" allowOverlap="1" wp14:anchorId="35EC0DA4" wp14:editId="3BD42DE9">
                <wp:simplePos x="0" y="0"/>
                <wp:positionH relativeFrom="column">
                  <wp:posOffset>676910</wp:posOffset>
                </wp:positionH>
                <wp:positionV relativeFrom="paragraph">
                  <wp:posOffset>108585</wp:posOffset>
                </wp:positionV>
                <wp:extent cx="301625" cy="0"/>
                <wp:effectExtent l="0" t="0" r="22225" b="19050"/>
                <wp:wrapNone/>
                <wp:docPr id="833607687" name="直線コネクタ 833607687"/>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0CB3121" id="直線コネクタ 833607687" o:spid="_x0000_s1026" style="position:absolute;z-index:252060672;visibility:visible;mso-wrap-style:square;mso-wrap-distance-left:9pt;mso-wrap-distance-top:0;mso-wrap-distance-right:9pt;mso-wrap-distance-bottom:0;mso-position-horizontal:absolute;mso-position-horizontal-relative:text;mso-position-vertical:absolute;mso-position-vertical-relative:text" from="53.3pt,8.55pt" to="77.0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" strokecolor="windowText"/>
            </w:pict>
          </mc:Fallback>
        </mc:AlternateContent>
      </w:r>
      <w:r w:rsidRPr="00D03215">
        <w:rPr>
          <w:rFonts w:asciiTheme="majorEastAsia" w:eastAsiaTheme="majorEastAsia" w:hAnsiTheme="majorEastAsia"/>
          <w:sz w:val="20"/>
          <w:szCs w:val="20"/>
        </w:rPr>
        <w:t>\XL_Z4全試合スコア集計説明書V</w:t>
      </w:r>
      <w:r>
        <w:rPr>
          <w:rFonts w:asciiTheme="majorEastAsia" w:eastAsiaTheme="majorEastAsia" w:hAnsiTheme="majorEastAsia"/>
          <w:sz w:val="20"/>
          <w:szCs w:val="20"/>
        </w:rPr>
        <w:t>700</w:t>
      </w:r>
      <w:r w:rsidRPr="00D03215">
        <w:rPr>
          <w:rFonts w:asciiTheme="majorEastAsia" w:eastAsiaTheme="majorEastAsia" w:hAnsiTheme="majorEastAsia"/>
          <w:sz w:val="20"/>
          <w:szCs w:val="20"/>
        </w:rPr>
        <w:t>.</w:t>
      </w:r>
      <w:r>
        <w:rPr>
          <w:rFonts w:asciiTheme="majorEastAsia" w:eastAsiaTheme="majorEastAsia" w:hAnsiTheme="majorEastAsia" w:hint="eastAsia"/>
          <w:sz w:val="20"/>
          <w:szCs w:val="20"/>
        </w:rPr>
        <w:t>docx</w:t>
      </w:r>
    </w:p>
    <w:p w14:paraId="5B7B2DBA" w14:textId="77777777" w:rsidR="0098447E" w:rsidRPr="00D03215" w:rsidRDefault="00CC0D99" w:rsidP="00E34E8B">
      <w:pPr>
        <w:tabs>
          <w:tab w:val="left" w:pos="6237"/>
        </w:tabs>
        <w:ind w:leftChars="742" w:left="1558"/>
        <w:rPr>
          <w:rFonts w:asciiTheme="majorEastAsia" w:eastAsiaTheme="majorEastAsia" w:hAnsiTheme="majorEastAsia"/>
          <w:sz w:val="20"/>
          <w:szCs w:val="20"/>
        </w:rPr>
      </w:pPr>
      <w:r>
        <w:rPr>
          <w:rFonts w:asciiTheme="majorEastAsia" w:eastAsiaTheme="majorEastAsia" w:hAnsiTheme="majorEastAsia" w:hint="eastAsia"/>
          <w:noProof/>
          <w:sz w:val="20"/>
          <w:szCs w:val="20"/>
        </w:rPr>
        <mc:AlternateContent>
          <mc:Choice Requires="wps">
            <w:drawing>
              <wp:anchor distT="0" distB="0" distL="114300" distR="114300" simplePos="0" relativeHeight="252069888" behindDoc="0" locked="0" layoutInCell="1" allowOverlap="1" wp14:anchorId="55F21B9C" wp14:editId="441A12F4">
                <wp:simplePos x="0" y="0"/>
                <wp:positionH relativeFrom="column">
                  <wp:posOffset>3542665</wp:posOffset>
                </wp:positionH>
                <wp:positionV relativeFrom="paragraph">
                  <wp:posOffset>69215</wp:posOffset>
                </wp:positionV>
                <wp:extent cx="1073150" cy="222250"/>
                <wp:effectExtent l="0" t="0" r="12700" b="6350"/>
                <wp:wrapNone/>
                <wp:docPr id="925319674" name="テキスト ボックス 169"/>
                <wp:cNvGraphicFramePr/>
                <a:graphic xmlns:a="http://schemas.openxmlformats.org/drawingml/2006/main">
                  <a:graphicData uri="http://schemas.microsoft.com/office/word/2010/wordprocessingShape">
                    <wps:wsp>
                      <wps:cNvSpPr txBox="1"/>
                      <wps:spPr>
                        <a:xfrm>
                          <a:off x="0" y="0"/>
                          <a:ext cx="1073150" cy="222250"/>
                        </a:xfrm>
                        <a:prstGeom prst="rect">
                          <a:avLst/>
                        </a:prstGeom>
                        <a:noFill/>
                        <a:ln w="6350">
                          <a:noFill/>
                        </a:ln>
                      </wps:spPr>
                      <wps:txbx>
                        <w:txbxContent>
                          <w:p w14:paraId="4605DC64" w14:textId="77777777" w:rsidR="002C64D2" w:rsidRPr="00CC0D99" w:rsidRDefault="002C64D2">
                            <w:pPr>
                              <w:rPr>
                                <w:b/>
                                <w:bCs/>
                                <w:color w:val="EE0000"/>
                                <w:sz w:val="20"/>
                                <w:szCs w:val="20"/>
                              </w:rPr>
                            </w:pPr>
                            <w:r w:rsidRPr="00CC0D99">
                              <w:rPr>
                                <w:rFonts w:hint="eastAsia"/>
                                <w:b/>
                                <w:bCs/>
                                <w:color w:val="EE0000"/>
                                <w:sz w:val="20"/>
                                <w:szCs w:val="20"/>
                              </w:rPr>
                              <w:t>インストーラー</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5F21B9C" id="_x0000_s1048" type="#_x0000_t202" style="position:absolute;left:0;text-align:left;margin-left:278.95pt;margin-top:5.45pt;width:84.5pt;height:17.5pt;z-index:252069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" filled="f" stroked="f" strokeweight=".5pt">
                <v:textbox inset="0,0,0,0">
                  <w:txbxContent>
                    <w:p w14:paraId="4605DC64" w14:textId="77777777" w:rsidR="002C64D2" w:rsidRPr="00CC0D99" w:rsidRDefault="002C64D2">
                      <w:pPr>
                        <w:rPr>
                          <w:b/>
                          <w:bCs/>
                          <w:color w:val="EE0000"/>
                          <w:sz w:val="20"/>
                          <w:szCs w:val="20"/>
                        </w:rPr>
                      </w:pPr>
                      <w:r w:rsidRPr="00CC0D99">
                        <w:rPr>
                          <w:rFonts w:hint="eastAsia"/>
                          <w:b/>
                          <w:bCs/>
                          <w:color w:val="EE0000"/>
                          <w:sz w:val="20"/>
                          <w:szCs w:val="20"/>
                        </w:rPr>
                        <w:t>インストーラー</w:t>
                      </w:r>
                    </w:p>
                  </w:txbxContent>
                </v:textbox>
              </v:shape>
            </w:pict>
          </mc:Fallback>
        </mc:AlternateContent>
      </w:r>
      <w:r w:rsidR="0098447E" w:rsidRPr="00D03215">
        <w:rPr>
          <w:rFonts w:asciiTheme="majorEastAsia" w:eastAsiaTheme="majorEastAsia" w:hAnsiTheme="majorEastAsia" w:hint="eastAsia"/>
          <w:noProof/>
          <w:sz w:val="20"/>
          <w:szCs w:val="20"/>
        </w:rPr>
        <mc:AlternateContent>
          <mc:Choice Requires="wps">
            <w:drawing>
              <wp:anchor distT="0" distB="0" distL="114300" distR="114300" simplePos="0" relativeHeight="251636736" behindDoc="0" locked="0" layoutInCell="1" allowOverlap="1" wp14:anchorId="3755E7F8" wp14:editId="75B0D9F3">
                <wp:simplePos x="0" y="0"/>
                <wp:positionH relativeFrom="column">
                  <wp:posOffset>676910</wp:posOffset>
                </wp:positionH>
                <wp:positionV relativeFrom="paragraph">
                  <wp:posOffset>134249</wp:posOffset>
                </wp:positionV>
                <wp:extent cx="301625" cy="0"/>
                <wp:effectExtent l="0" t="0" r="22225" b="19050"/>
                <wp:wrapNone/>
                <wp:docPr id="179" name="直線コネクタ 179"/>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549FE65" id="直線コネクタ 179" o:spid="_x0000_s1026" style="position:absolute;z-index:251636736;visibility:visible;mso-wrap-style:square;mso-wrap-distance-left:9pt;mso-wrap-distance-top:0;mso-wrap-distance-right:9pt;mso-wrap-distance-bottom:0;mso-position-horizontal:absolute;mso-position-horizontal-relative:text;mso-position-vertical:absolute;mso-position-vertical-relative:text" from="53.3pt,10.55pt" to="77.0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" strokecolor="windowText"/>
            </w:pict>
          </mc:Fallback>
        </mc:AlternateContent>
      </w:r>
      <w:r w:rsidR="0098447E" w:rsidRPr="00D03215">
        <w:rPr>
          <w:rFonts w:asciiTheme="majorEastAsia" w:eastAsiaTheme="majorEastAsia" w:hAnsiTheme="majorEastAsia"/>
          <w:sz w:val="20"/>
          <w:szCs w:val="20"/>
        </w:rPr>
        <w:t>\</w:t>
      </w:r>
      <w:r w:rsidR="001C1193" w:rsidRPr="00D03215">
        <w:rPr>
          <w:rFonts w:asciiTheme="majorEastAsia" w:eastAsiaTheme="majorEastAsia" w:hAnsiTheme="majorEastAsia"/>
          <w:sz w:val="20"/>
          <w:szCs w:val="20"/>
        </w:rPr>
        <w:t>XL_Z4全試合スコア集計説明書</w:t>
      </w:r>
      <w:r w:rsidR="00452D7A" w:rsidRPr="00D03215">
        <w:rPr>
          <w:rFonts w:asciiTheme="majorEastAsia" w:eastAsiaTheme="majorEastAsia" w:hAnsiTheme="majorEastAsia"/>
          <w:sz w:val="20"/>
          <w:szCs w:val="20"/>
        </w:rPr>
        <w:t>V</w:t>
      </w:r>
      <w:r w:rsidR="00AD3A02">
        <w:rPr>
          <w:rFonts w:asciiTheme="majorEastAsia" w:eastAsiaTheme="majorEastAsia" w:hAnsiTheme="majorEastAsia"/>
          <w:sz w:val="20"/>
          <w:szCs w:val="20"/>
        </w:rPr>
        <w:t>700</w:t>
      </w:r>
      <w:r w:rsidR="001C1193" w:rsidRPr="00D03215">
        <w:rPr>
          <w:rFonts w:asciiTheme="majorEastAsia" w:eastAsiaTheme="majorEastAsia" w:hAnsiTheme="majorEastAsia"/>
          <w:sz w:val="20"/>
          <w:szCs w:val="20"/>
        </w:rPr>
        <w:t>.pdf</w:t>
      </w:r>
    </w:p>
    <w:p w14:paraId="1F962F55" w14:textId="77777777" w:rsidR="0098447E" w:rsidRPr="00D03215" w:rsidRDefault="0098447E" w:rsidP="00E34E8B">
      <w:pPr>
        <w:ind w:leftChars="742" w:left="1558" w:firstLineChars="1" w:firstLine="2"/>
        <w:rPr>
          <w:rFonts w:asciiTheme="majorEastAsia" w:eastAsiaTheme="majorEastAsia" w:hAnsiTheme="majorEastAsia"/>
          <w:sz w:val="20"/>
          <w:szCs w:val="20"/>
        </w:rPr>
      </w:pPr>
      <w:r w:rsidRPr="00D03215">
        <w:rPr>
          <w:rFonts w:asciiTheme="majorEastAsia" w:eastAsiaTheme="majorEastAsia" w:hAnsiTheme="majorEastAsia" w:hint="eastAsia"/>
          <w:i/>
          <w:noProof/>
          <w:sz w:val="20"/>
          <w:szCs w:val="20"/>
          <w:highlight w:val="cyan"/>
        </w:rPr>
        <mc:AlternateContent>
          <mc:Choice Requires="wps">
            <w:drawing>
              <wp:anchor distT="0" distB="0" distL="114300" distR="114300" simplePos="0" relativeHeight="251640832" behindDoc="0" locked="0" layoutInCell="1" allowOverlap="1" wp14:anchorId="1CA63CB6" wp14:editId="3073C84B">
                <wp:simplePos x="0" y="0"/>
                <wp:positionH relativeFrom="column">
                  <wp:posOffset>676646</wp:posOffset>
                </wp:positionH>
                <wp:positionV relativeFrom="paragraph">
                  <wp:posOffset>120015</wp:posOffset>
                </wp:positionV>
                <wp:extent cx="301625" cy="0"/>
                <wp:effectExtent l="0" t="0" r="22225" b="19050"/>
                <wp:wrapNone/>
                <wp:docPr id="14" name="直線コネクタ 14"/>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AEFD090" id="直線コネクタ 14" o:spid="_x0000_s1026" style="position:absolute;z-index:251640832;visibility:visible;mso-wrap-style:square;mso-wrap-distance-left:9pt;mso-wrap-distance-top:0;mso-wrap-distance-right:9pt;mso-wrap-distance-bottom:0;mso-position-horizontal:absolute;mso-position-horizontal-relative:text;mso-position-vertical:absolute;mso-position-vertical-relative:text" from="53.3pt,9.45pt" to="77.0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" strokecolor="windowText"/>
            </w:pict>
          </mc:Fallback>
        </mc:AlternateContent>
      </w:r>
      <w:r w:rsidRPr="00D03215">
        <w:rPr>
          <w:rFonts w:asciiTheme="majorEastAsia" w:eastAsiaTheme="majorEastAsia" w:hAnsiTheme="majorEastAsia" w:hint="eastAsia"/>
          <w:sz w:val="20"/>
          <w:szCs w:val="20"/>
          <w:highlight w:val="cyan"/>
        </w:rPr>
        <w:t>\全試合Z4スコア集計インストール・アンインストール.xlsm</w:t>
      </w:r>
    </w:p>
    <w:p w14:paraId="5FA2A5E5" w14:textId="77777777" w:rsidR="00876C8D" w:rsidRPr="00D03215" w:rsidRDefault="00876C8D" w:rsidP="00E34E8B">
      <w:pPr>
        <w:rPr>
          <w:rFonts w:asciiTheme="majorEastAsia" w:eastAsiaTheme="majorEastAsia" w:hAnsiTheme="majorEastAsia"/>
        </w:rPr>
      </w:pPr>
    </w:p>
    <w:p w14:paraId="7DC3301C" w14:textId="77777777" w:rsidR="008F3A3C" w:rsidRDefault="008F3A3C" w:rsidP="00E34E8B">
      <w:r w:rsidRPr="00D03215">
        <w:rPr>
          <w:rFonts w:hint="eastAsia"/>
          <w:noProof/>
        </w:rPr>
        <mc:AlternateContent>
          <mc:Choice Requires="wps">
            <w:drawing>
              <wp:anchor distT="0" distB="0" distL="114300" distR="114300" simplePos="0" relativeHeight="251053056" behindDoc="0" locked="0" layoutInCell="1" allowOverlap="1" wp14:anchorId="64D7A53C" wp14:editId="3FEACD48">
                <wp:simplePos x="0" y="0"/>
                <wp:positionH relativeFrom="column">
                  <wp:posOffset>1873736</wp:posOffset>
                </wp:positionH>
                <wp:positionV relativeFrom="paragraph">
                  <wp:posOffset>72838</wp:posOffset>
                </wp:positionV>
                <wp:extent cx="1863090" cy="231140"/>
                <wp:effectExtent l="0" t="0" r="3810" b="0"/>
                <wp:wrapSquare wrapText="bothSides"/>
                <wp:docPr id="10" name="テキスト ボックス 10"/>
                <wp:cNvGraphicFramePr/>
                <a:graphic xmlns:a="http://schemas.openxmlformats.org/drawingml/2006/main">
                  <a:graphicData uri="http://schemas.microsoft.com/office/word/2010/wordprocessingShape">
                    <wps:wsp>
                      <wps:cNvSpPr txBox="1"/>
                      <wps:spPr>
                        <a:xfrm>
                          <a:off x="0" y="0"/>
                          <a:ext cx="1863090" cy="231140"/>
                        </a:xfrm>
                        <a:prstGeom prst="rect">
                          <a:avLst/>
                        </a:prstGeom>
                        <a:solidFill>
                          <a:prstClr val="white"/>
                        </a:solidFill>
                        <a:ln>
                          <a:noFill/>
                        </a:ln>
                        <a:effectLst/>
                      </wps:spPr>
                      <wps:txbx>
                        <w:txbxContent>
                          <w:p w14:paraId="063F1137" w14:textId="77777777" w:rsidR="0033563C" w:rsidRPr="00D03215" w:rsidRDefault="0033563C" w:rsidP="00AC71EA">
                            <w:pPr>
                              <w:pStyle w:val="ab"/>
                              <w:rPr>
                                <w:rFonts w:cstheme="majorBidi"/>
                              </w:rPr>
                            </w:pPr>
                            <w:bookmarkStart w:id="80" w:name="_Ref43076894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8</w:t>
                            </w:r>
                            <w:r w:rsidRPr="00D03215">
                              <w:fldChar w:fldCharType="end"/>
                            </w:r>
                            <w:r w:rsidRPr="00D03215">
                              <w:rPr>
                                <w:rFonts w:hint="eastAsia"/>
                              </w:rPr>
                              <w:t xml:space="preserve">　配布ファイルの内容</w:t>
                            </w:r>
                            <w:bookmarkEnd w:id="8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D7A53C" id="テキスト ボックス 10" o:spid="_x0000_s1049" type="#_x0000_t202" style="position:absolute;margin-left:147.55pt;margin-top:5.75pt;width:146.7pt;height:18.2pt;z-index:25105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" stroked="f">
                <v:textbox inset="0,0,0,0">
                  <w:txbxContent>
                    <w:p w14:paraId="063F1137" w14:textId="77777777" w:rsidR="0033563C" w:rsidRPr="00D03215" w:rsidRDefault="0033563C" w:rsidP="00AC71EA">
                      <w:pPr>
                        <w:pStyle w:val="ab"/>
                        <w:rPr>
                          <w:rFonts w:cstheme="majorBidi"/>
                        </w:rPr>
                      </w:pPr>
                      <w:bookmarkStart w:id="95" w:name="_Ref43076894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8</w:t>
                      </w:r>
                      <w:r w:rsidRPr="00D03215">
                        <w:fldChar w:fldCharType="end"/>
                      </w:r>
                      <w:r w:rsidRPr="00D03215">
                        <w:rPr>
                          <w:rFonts w:hint="eastAsia"/>
                        </w:rPr>
                        <w:t xml:space="preserve">　配布ファイルの内容</w:t>
                      </w:r>
                      <w:bookmarkEnd w:id="95"/>
                    </w:p>
                  </w:txbxContent>
                </v:textbox>
                <w10:wrap type="square"/>
              </v:shape>
            </w:pict>
          </mc:Fallback>
        </mc:AlternateContent>
      </w:r>
    </w:p>
    <w:p w14:paraId="44198DEB" w14:textId="77777777" w:rsidR="00EC3C48" w:rsidRPr="00D03215" w:rsidRDefault="00EC3C48" w:rsidP="00E34E8B"/>
    <w:p w14:paraId="23665201" w14:textId="77777777" w:rsidR="00EC3C48" w:rsidRPr="00D03215" w:rsidRDefault="00EC3C48" w:rsidP="00C928CA">
      <w:pPr>
        <w:pStyle w:val="2"/>
      </w:pPr>
      <w:bookmarkStart w:id="81" w:name="_Ref421023743"/>
      <w:bookmarkStart w:id="82" w:name="_Ref430855477"/>
      <w:bookmarkStart w:id="83" w:name="_Ref430855489"/>
      <w:bookmarkStart w:id="84" w:name="_Toc56535371"/>
      <w:bookmarkStart w:id="85" w:name="_Toc220058821"/>
      <w:r w:rsidRPr="00D03215">
        <w:rPr>
          <w:rFonts w:hint="eastAsia"/>
        </w:rPr>
        <w:lastRenderedPageBreak/>
        <w:t>配布用ファイルの</w:t>
      </w:r>
      <w:bookmarkEnd w:id="81"/>
      <w:r w:rsidRPr="00D03215">
        <w:rPr>
          <w:rFonts w:hint="eastAsia"/>
        </w:rPr>
        <w:t>説明</w:t>
      </w:r>
      <w:bookmarkEnd w:id="82"/>
      <w:bookmarkEnd w:id="83"/>
      <w:bookmarkEnd w:id="84"/>
      <w:bookmarkEnd w:id="85"/>
    </w:p>
    <w:p w14:paraId="2764BDD7" w14:textId="591BFD65" w:rsidR="00EC3C48" w:rsidRPr="00D03215" w:rsidRDefault="0047715D" w:rsidP="0047715D">
      <w:pPr>
        <w:ind w:leftChars="337" w:left="708"/>
      </w:pPr>
      <w:r w:rsidRPr="00D03215">
        <w:rPr>
          <w:rFonts w:asciiTheme="minorHAnsi" w:hAnsiTheme="minorHAnsi"/>
          <w:noProof/>
        </w:rPr>
        <mc:AlternateContent>
          <mc:Choice Requires="wps">
            <w:drawing>
              <wp:anchor distT="0" distB="0" distL="114300" distR="114300" simplePos="0" relativeHeight="251557888" behindDoc="0" locked="0" layoutInCell="1" allowOverlap="1" wp14:anchorId="2DD21EDF" wp14:editId="70F71113">
                <wp:simplePos x="0" y="0"/>
                <wp:positionH relativeFrom="margin">
                  <wp:posOffset>-132876</wp:posOffset>
                </wp:positionH>
                <wp:positionV relativeFrom="paragraph">
                  <wp:posOffset>856615</wp:posOffset>
                </wp:positionV>
                <wp:extent cx="407670" cy="302150"/>
                <wp:effectExtent l="0" t="0" r="0" b="3175"/>
                <wp:wrapNone/>
                <wp:docPr id="128" name="テキスト ボックス 128"/>
                <wp:cNvGraphicFramePr/>
                <a:graphic xmlns:a="http://schemas.openxmlformats.org/drawingml/2006/main">
                  <a:graphicData uri="http://schemas.microsoft.com/office/word/2010/wordprocessingShape">
                    <wps:wsp>
                      <wps:cNvSpPr txBox="1"/>
                      <wps:spPr>
                        <a:xfrm>
                          <a:off x="0" y="0"/>
                          <a:ext cx="407670" cy="302150"/>
                        </a:xfrm>
                        <a:prstGeom prst="rect">
                          <a:avLst/>
                        </a:prstGeom>
                        <a:noFill/>
                        <a:ln w="6350">
                          <a:noFill/>
                        </a:ln>
                        <a:effectLst/>
                      </wps:spPr>
                      <wps:txbx>
                        <w:txbxContent>
                          <w:p w14:paraId="30DF5F37" w14:textId="77777777" w:rsidR="0033563C" w:rsidRPr="005E6F73" w:rsidRDefault="00CD5C8F" w:rsidP="00AC71EA">
                            <w:pPr>
                              <w:rPr>
                                <w:b/>
                                <w:bCs/>
                                <w:color w:val="0070C0"/>
                              </w:rPr>
                            </w:pPr>
                            <w:r w:rsidRPr="00577CA1">
                              <w:rPr>
                                <w:b/>
                                <w:bCs/>
                                <w:color w:val="0070C0"/>
                              </w:rPr>
                              <w:fldChar w:fldCharType="begin"/>
                            </w:r>
                            <w:r w:rsidRPr="00577CA1">
                              <w:rPr>
                                <w:b/>
                                <w:bCs/>
                                <w:color w:val="0070C0"/>
                              </w:rPr>
                              <w:instrText xml:space="preserve"> REF ※1 \h </w:instrText>
                            </w:r>
                            <w:r w:rsidRPr="00577CA1">
                              <w:rPr>
                                <w:b/>
                                <w:bCs/>
                                <w:color w:val="0070C0"/>
                              </w:rPr>
                            </w:r>
                            <w:r w:rsidRPr="00577CA1">
                              <w:rPr>
                                <w:b/>
                                <w:bCs/>
                                <w:color w:val="0070C0"/>
                              </w:rPr>
                              <w:fldChar w:fldCharType="separate"/>
                            </w:r>
                            <w:r w:rsidR="00D1780D" w:rsidRPr="00577CA1">
                              <w:rPr>
                                <w:rFonts w:hint="eastAsia"/>
                                <w:b/>
                                <w:bCs/>
                                <w:color w:val="0070C0"/>
                              </w:rPr>
                              <w:t>※1</w:t>
                            </w:r>
                            <w:r w:rsidRPr="00577CA1">
                              <w:rPr>
                                <w:b/>
                                <w:bCs/>
                                <w:color w:val="0070C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21EDF" id="テキスト ボックス 128" o:spid="_x0000_s1050" type="#_x0000_t202" style="position:absolute;left:0;text-align:left;margin-left:-10.45pt;margin-top:67.45pt;width:32.1pt;height:23.8pt;z-index:251557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" filled="f" stroked="f" strokeweight=".5pt">
                <v:textbox>
                  <w:txbxContent>
                    <w:p w14:paraId="30DF5F37" w14:textId="77777777" w:rsidR="0033563C" w:rsidRPr="005E6F73" w:rsidRDefault="00CD5C8F" w:rsidP="00AC71EA">
                      <w:pPr>
                        <w:rPr>
                          <w:b/>
                          <w:bCs/>
                          <w:color w:val="0070C0"/>
                        </w:rPr>
                      </w:pPr>
                      <w:r w:rsidRPr="00577CA1">
                        <w:rPr>
                          <w:b/>
                          <w:bCs/>
                          <w:color w:val="0070C0"/>
                        </w:rPr>
                        <w:fldChar w:fldCharType="begin"/>
                      </w:r>
                      <w:r w:rsidRPr="00577CA1">
                        <w:rPr>
                          <w:b/>
                          <w:bCs/>
                          <w:color w:val="0070C0"/>
                        </w:rPr>
                        <w:instrText xml:space="preserve"> REF ※1 \h </w:instrText>
                      </w:r>
                      <w:r w:rsidRPr="00577CA1">
                        <w:rPr>
                          <w:b/>
                          <w:bCs/>
                          <w:color w:val="0070C0"/>
                        </w:rPr>
                      </w:r>
                      <w:r w:rsidRPr="00577CA1">
                        <w:rPr>
                          <w:b/>
                          <w:bCs/>
                          <w:color w:val="0070C0"/>
                        </w:rPr>
                        <w:fldChar w:fldCharType="separate"/>
                      </w:r>
                      <w:r w:rsidR="00D1780D" w:rsidRPr="00577CA1">
                        <w:rPr>
                          <w:rFonts w:hint="eastAsia"/>
                          <w:b/>
                          <w:bCs/>
                          <w:color w:val="0070C0"/>
                        </w:rPr>
                        <w:t>※1</w:t>
                      </w:r>
                      <w:r w:rsidRPr="00577CA1">
                        <w:rPr>
                          <w:b/>
                          <w:bCs/>
                          <w:color w:val="0070C0"/>
                        </w:rPr>
                        <w:fldChar w:fldCharType="end"/>
                      </w:r>
                    </w:p>
                  </w:txbxContent>
                </v:textbox>
                <w10:wrap anchorx="margin"/>
              </v:shape>
            </w:pict>
          </mc:Fallback>
        </mc:AlternateContent>
      </w:r>
      <w:r w:rsidR="00EC3C48" w:rsidRPr="00D03215">
        <w:rPr>
          <w:rFonts w:hint="eastAsia"/>
        </w:rPr>
        <w:t>配布用のzip圧縮ファイル「XL_4R_Ggolf</w:t>
      </w:r>
      <w:r w:rsidR="0006013D">
        <w:rPr>
          <w:rFonts w:hint="eastAsia"/>
        </w:rPr>
        <w:t>1401</w:t>
      </w:r>
      <w:r w:rsidR="00EC3C48" w:rsidRPr="00D03215">
        <w:rPr>
          <w:rFonts w:hint="eastAsia"/>
        </w:rPr>
        <w:t>.zip」を解凍してできた「XL_4R_Gゴルフ</w:t>
      </w:r>
      <w:r w:rsidR="0006013D">
        <w:rPr>
          <w:rFonts w:hint="eastAsia"/>
        </w:rPr>
        <w:t>14.01</w:t>
      </w:r>
      <w:r w:rsidR="00EC3C48" w:rsidRPr="00D03215">
        <w:rPr>
          <w:rFonts w:hint="eastAsia"/>
        </w:rPr>
        <w:t>」フォルダの中は</w:t>
      </w:r>
      <w:bookmarkStart w:id="86" w:name="_Hlk54358903"/>
      <w:r w:rsidR="00EC3C48" w:rsidRPr="005F63B9">
        <w:rPr>
          <w:rFonts w:hint="eastAsia"/>
          <w:color w:val="0070C0"/>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_Ref430768946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 xml:space="preserve">図 </w:t>
      </w:r>
      <w:r w:rsidR="00577CA1" w:rsidRPr="00577CA1">
        <w:rPr>
          <w:color w:val="0070C0"/>
        </w:rPr>
        <w:t>8</w:t>
      </w:r>
      <w:r w:rsidR="00577CA1" w:rsidRPr="00577CA1">
        <w:rPr>
          <w:rFonts w:hint="eastAsia"/>
          <w:color w:val="0070C0"/>
        </w:rPr>
        <w:t xml:space="preserve">　配布ファイルの内容</w:t>
      </w:r>
      <w:r w:rsidR="00EC3C48" w:rsidRPr="00577CA1">
        <w:rPr>
          <w:color w:val="0070C0"/>
        </w:rPr>
        <w:fldChar w:fldCharType="end"/>
      </w:r>
      <w:r w:rsidR="00EC3C48" w:rsidRPr="00D03215">
        <w:rPr>
          <w:rFonts w:hint="eastAsia"/>
        </w:rPr>
        <w:t>」図</w:t>
      </w:r>
      <w:bookmarkEnd w:id="86"/>
      <w:r w:rsidR="00743B36" w:rsidRPr="00D03215">
        <w:rPr>
          <w:rFonts w:hint="eastAsia"/>
        </w:rPr>
        <w:t>の</w:t>
      </w:r>
      <w:r w:rsidR="00EC3C48" w:rsidRPr="00D03215">
        <w:rPr>
          <w:rFonts w:hint="eastAsia"/>
        </w:rPr>
        <w:t>ように構成されています。</w:t>
      </w:r>
      <w:r w:rsidR="004175D2">
        <w:rPr>
          <w:rFonts w:hint="eastAsia"/>
        </w:rPr>
        <w:t>同図「</w:t>
      </w:r>
      <w:r w:rsidR="004175D2" w:rsidRPr="00577CA1">
        <w:rPr>
          <w:color w:val="0070C0"/>
        </w:rPr>
        <w:fldChar w:fldCharType="begin"/>
      </w:r>
      <w:r w:rsidR="004175D2" w:rsidRPr="00577CA1">
        <w:rPr>
          <w:color w:val="0070C0"/>
        </w:rPr>
        <w:instrText xml:space="preserve"> </w:instrText>
      </w:r>
      <w:r w:rsidR="004175D2" w:rsidRPr="00577CA1">
        <w:rPr>
          <w:rFonts w:hint="eastAsia"/>
          <w:color w:val="0070C0"/>
        </w:rPr>
        <w:instrText>REF ※3 \h</w:instrText>
      </w:r>
      <w:r w:rsidR="004175D2" w:rsidRPr="00577CA1">
        <w:rPr>
          <w:color w:val="0070C0"/>
        </w:rPr>
        <w:instrText xml:space="preserve"> </w:instrText>
      </w:r>
      <w:r w:rsidR="004175D2" w:rsidRPr="00577CA1">
        <w:rPr>
          <w:color w:val="0070C0"/>
        </w:rPr>
      </w:r>
      <w:r w:rsidR="004175D2" w:rsidRPr="00577CA1">
        <w:rPr>
          <w:color w:val="0070C0"/>
        </w:rPr>
        <w:fldChar w:fldCharType="separate"/>
      </w:r>
      <w:r w:rsidR="00577CA1" w:rsidRPr="00577CA1">
        <w:rPr>
          <w:rFonts w:hint="eastAsia"/>
          <w:b/>
          <w:bCs/>
          <w:color w:val="0070C0"/>
        </w:rPr>
        <w:t>※3</w:t>
      </w:r>
      <w:r w:rsidR="004175D2" w:rsidRPr="00577CA1">
        <w:rPr>
          <w:color w:val="0070C0"/>
        </w:rPr>
        <w:fldChar w:fldCharType="end"/>
      </w:r>
      <w:r w:rsidR="004175D2">
        <w:rPr>
          <w:rFonts w:hint="eastAsia"/>
        </w:rPr>
        <w:t>」の\</w:t>
      </w:r>
      <w:r w:rsidR="00EC3C48" w:rsidRPr="00D03215">
        <w:rPr>
          <w:rFonts w:hint="eastAsia"/>
        </w:rPr>
        <w:t>マークはフォルダです</w:t>
      </w:r>
      <w:r w:rsidR="004175D2">
        <w:rPr>
          <w:rFonts w:hint="eastAsia"/>
        </w:rPr>
        <w:t>。</w:t>
      </w:r>
      <w:r w:rsidR="004175D2">
        <w:rPr>
          <w:rFonts w:hint="eastAsia"/>
          <w:szCs w:val="21"/>
        </w:rPr>
        <w:t>この項で説明することが良くわからなくても後の項で順次操作説明をするのでこだわらなくても大丈夫です。</w:t>
      </w:r>
    </w:p>
    <w:p w14:paraId="5ED3B3E6" w14:textId="77777777" w:rsidR="00EC3C48" w:rsidRPr="0021558B" w:rsidRDefault="00EC3C48" w:rsidP="0021558B">
      <w:pPr>
        <w:pStyle w:val="3"/>
      </w:pPr>
      <w:bookmarkStart w:id="87" w:name="_Ref430855029"/>
      <w:bookmarkStart w:id="88" w:name="_Ref421027313"/>
      <w:bookmarkStart w:id="89" w:name="_Ref421038397"/>
      <w:r w:rsidRPr="0021558B">
        <w:rPr>
          <w:rFonts w:hint="eastAsia"/>
        </w:rPr>
        <w:t>XL_4R_Gゴルフ</w:t>
      </w:r>
      <w:r w:rsidR="0006013D" w:rsidRPr="0021558B">
        <w:rPr>
          <w:rFonts w:hint="eastAsia"/>
        </w:rPr>
        <w:t>14.01</w:t>
      </w:r>
      <w:r w:rsidRPr="0021558B">
        <w:rPr>
          <w:rFonts w:hint="eastAsia"/>
        </w:rPr>
        <w:t>フォルダ：</w:t>
      </w:r>
      <w:bookmarkEnd w:id="87"/>
    </w:p>
    <w:p w14:paraId="7AA973BD" w14:textId="581CF9D5" w:rsidR="00EC3C48" w:rsidRPr="00D03215" w:rsidRDefault="006E5D42" w:rsidP="0021558B">
      <w:pPr>
        <w:pStyle w:val="3"/>
        <w:numPr>
          <w:ilvl w:val="0"/>
          <w:numId w:val="0"/>
        </w:numPr>
        <w:ind w:left="709"/>
      </w:pPr>
      <w:r w:rsidRPr="00D03215">
        <w:rPr>
          <w:rStyle w:val="30"/>
          <w:noProof/>
        </w:rPr>
        <mc:AlternateContent>
          <mc:Choice Requires="wps">
            <w:drawing>
              <wp:anchor distT="0" distB="0" distL="114300" distR="114300" simplePos="0" relativeHeight="251146240" behindDoc="0" locked="0" layoutInCell="1" allowOverlap="1" wp14:anchorId="5156EB5B" wp14:editId="0E8FD9CE">
                <wp:simplePos x="0" y="0"/>
                <wp:positionH relativeFrom="margin">
                  <wp:posOffset>-143984</wp:posOffset>
                </wp:positionH>
                <wp:positionV relativeFrom="paragraph">
                  <wp:posOffset>635000</wp:posOffset>
                </wp:positionV>
                <wp:extent cx="400050" cy="302150"/>
                <wp:effectExtent l="0" t="0" r="0" b="3175"/>
                <wp:wrapNone/>
                <wp:docPr id="130" name="テキスト ボックス 130"/>
                <wp:cNvGraphicFramePr/>
                <a:graphic xmlns:a="http://schemas.openxmlformats.org/drawingml/2006/main">
                  <a:graphicData uri="http://schemas.microsoft.com/office/word/2010/wordprocessingShape">
                    <wps:wsp>
                      <wps:cNvSpPr txBox="1"/>
                      <wps:spPr>
                        <a:xfrm>
                          <a:off x="0" y="0"/>
                          <a:ext cx="400050" cy="302150"/>
                        </a:xfrm>
                        <a:prstGeom prst="rect">
                          <a:avLst/>
                        </a:prstGeom>
                        <a:noFill/>
                        <a:ln w="6350">
                          <a:noFill/>
                        </a:ln>
                        <a:effectLst/>
                      </wps:spPr>
                      <wps:txbx>
                        <w:txbxContent>
                          <w:p w14:paraId="3B710B39" w14:textId="77777777" w:rsidR="0033563C" w:rsidRPr="005E6F73" w:rsidRDefault="00CD5C8F" w:rsidP="00AC71EA">
                            <w:pPr>
                              <w:rPr>
                                <w:b/>
                                <w:bCs/>
                                <w:color w:val="0070C0"/>
                              </w:rPr>
                            </w:pPr>
                            <w:r w:rsidRPr="00577CA1">
                              <w:rPr>
                                <w:b/>
                                <w:bCs/>
                                <w:color w:val="0070C0"/>
                              </w:rPr>
                              <w:fldChar w:fldCharType="begin"/>
                            </w:r>
                            <w:r w:rsidRPr="00577CA1">
                              <w:rPr>
                                <w:b/>
                                <w:bCs/>
                                <w:color w:val="0070C0"/>
                              </w:rPr>
                              <w:instrText xml:space="preserve"> REF ※2 \h </w:instrText>
                            </w:r>
                            <w:r w:rsidRPr="00577CA1">
                              <w:rPr>
                                <w:b/>
                                <w:bCs/>
                                <w:color w:val="0070C0"/>
                              </w:rPr>
                            </w:r>
                            <w:r w:rsidRPr="00577CA1">
                              <w:rPr>
                                <w:b/>
                                <w:bCs/>
                                <w:color w:val="0070C0"/>
                              </w:rPr>
                              <w:fldChar w:fldCharType="separate"/>
                            </w:r>
                            <w:r w:rsidR="00D1780D" w:rsidRPr="00577CA1">
                              <w:rPr>
                                <w:rFonts w:hint="eastAsia"/>
                                <w:b/>
                                <w:bCs/>
                                <w:color w:val="0070C0"/>
                              </w:rPr>
                              <w:t>※2</w:t>
                            </w:r>
                            <w:r w:rsidRPr="00577CA1">
                              <w:rPr>
                                <w:b/>
                                <w:bCs/>
                                <w:color w:val="0070C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56EB5B" id="テキスト ボックス 130" o:spid="_x0000_s1051" type="#_x0000_t202" style="position:absolute;left:0;text-align:left;margin-left:-11.35pt;margin-top:50pt;width:31.5pt;height:23.8pt;z-index:251146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" filled="f" stroked="f" strokeweight=".5pt">
                <v:textbox>
                  <w:txbxContent>
                    <w:p w14:paraId="3B710B39" w14:textId="77777777" w:rsidR="0033563C" w:rsidRPr="005E6F73" w:rsidRDefault="00CD5C8F" w:rsidP="00AC71EA">
                      <w:pPr>
                        <w:rPr>
                          <w:b/>
                          <w:bCs/>
                          <w:color w:val="0070C0"/>
                        </w:rPr>
                      </w:pPr>
                      <w:r w:rsidRPr="00577CA1">
                        <w:rPr>
                          <w:b/>
                          <w:bCs/>
                          <w:color w:val="0070C0"/>
                        </w:rPr>
                        <w:fldChar w:fldCharType="begin"/>
                      </w:r>
                      <w:r w:rsidRPr="00577CA1">
                        <w:rPr>
                          <w:b/>
                          <w:bCs/>
                          <w:color w:val="0070C0"/>
                        </w:rPr>
                        <w:instrText xml:space="preserve"> REF ※2 \h </w:instrText>
                      </w:r>
                      <w:r w:rsidRPr="00577CA1">
                        <w:rPr>
                          <w:b/>
                          <w:bCs/>
                          <w:color w:val="0070C0"/>
                        </w:rPr>
                      </w:r>
                      <w:r w:rsidRPr="00577CA1">
                        <w:rPr>
                          <w:b/>
                          <w:bCs/>
                          <w:color w:val="0070C0"/>
                        </w:rPr>
                        <w:fldChar w:fldCharType="separate"/>
                      </w:r>
                      <w:r w:rsidR="00D1780D" w:rsidRPr="00577CA1">
                        <w:rPr>
                          <w:rFonts w:hint="eastAsia"/>
                          <w:b/>
                          <w:bCs/>
                          <w:color w:val="0070C0"/>
                        </w:rPr>
                        <w:t>※2</w:t>
                      </w:r>
                      <w:r w:rsidRPr="00577CA1">
                        <w:rPr>
                          <w:b/>
                          <w:bCs/>
                          <w:color w:val="0070C0"/>
                        </w:rPr>
                        <w:fldChar w:fldCharType="end"/>
                      </w:r>
                    </w:p>
                  </w:txbxContent>
                </v:textbox>
                <w10:wrap anchorx="margin"/>
              </v:shape>
            </w:pict>
          </mc:Fallback>
        </mc:AlternateContent>
      </w:r>
      <w:r w:rsidR="00EC3C48" w:rsidRPr="00D03215">
        <w:rPr>
          <w:rStyle w:val="30"/>
          <w:rFonts w:hint="eastAsia"/>
        </w:rPr>
        <w:t>この「XL_4R_Gゴルフ</w:t>
      </w:r>
      <w:r w:rsidR="0006013D">
        <w:rPr>
          <w:rStyle w:val="30"/>
          <w:rFonts w:hint="eastAsia"/>
        </w:rPr>
        <w:t>14.01</w:t>
      </w:r>
      <w:r w:rsidR="00EC3C48" w:rsidRPr="00D03215">
        <w:rPr>
          <w:rStyle w:val="30"/>
          <w:rFonts w:hint="eastAsia"/>
        </w:rPr>
        <w:t>」をフォルダごとドキュメントまたはマイドキュメントに保存してください。ユーザー用のフォルダは使い易くするため後述する</w:t>
      </w:r>
      <w:r w:rsidR="00EC3C48" w:rsidRPr="005F63B9">
        <w:rPr>
          <w:rStyle w:val="30"/>
          <w:rFonts w:hint="eastAsia"/>
          <w:color w:val="0070C0"/>
        </w:rPr>
        <w:t>「</w:t>
      </w:r>
      <w:r w:rsidR="00EC3C48" w:rsidRPr="00577CA1">
        <w:rPr>
          <w:rStyle w:val="30"/>
          <w:color w:val="0070C0"/>
        </w:rPr>
        <w:fldChar w:fldCharType="begin"/>
      </w:r>
      <w:r w:rsidR="00EC3C48" w:rsidRPr="00577CA1">
        <w:rPr>
          <w:rStyle w:val="30"/>
          <w:color w:val="0070C0"/>
        </w:rPr>
        <w:instrText xml:space="preserve"> </w:instrText>
      </w:r>
      <w:r w:rsidR="00EC3C48" w:rsidRPr="00577CA1">
        <w:rPr>
          <w:rStyle w:val="30"/>
          <w:rFonts w:hint="eastAsia"/>
          <w:color w:val="0070C0"/>
        </w:rPr>
        <w:instrText>REF _Ref446048449 \r \h</w:instrText>
      </w:r>
      <w:r w:rsidR="00EC3C48" w:rsidRPr="00577CA1">
        <w:rPr>
          <w:rStyle w:val="30"/>
          <w:color w:val="0070C0"/>
        </w:rPr>
        <w:instrText xml:space="preserve"> </w:instrText>
      </w:r>
      <w:r w:rsidR="007C3E2D" w:rsidRPr="00577CA1">
        <w:rPr>
          <w:rStyle w:val="30"/>
          <w:color w:val="0070C0"/>
        </w:rPr>
        <w:instrText xml:space="preserve"> \* MERGEFORMAT </w:instrText>
      </w:r>
      <w:r w:rsidR="00EC3C48" w:rsidRPr="00577CA1">
        <w:rPr>
          <w:rStyle w:val="30"/>
          <w:color w:val="0070C0"/>
        </w:rPr>
      </w:r>
      <w:r w:rsidR="00EC3C48" w:rsidRPr="00577CA1">
        <w:rPr>
          <w:rStyle w:val="30"/>
          <w:color w:val="0070C0"/>
        </w:rPr>
        <w:fldChar w:fldCharType="separate"/>
      </w:r>
      <w:r w:rsidR="00577CA1" w:rsidRPr="00577CA1">
        <w:rPr>
          <w:rStyle w:val="30"/>
          <w:color w:val="0070C0"/>
        </w:rPr>
        <w:t>(6)</w:t>
      </w:r>
      <w:r w:rsidR="00EC3C48" w:rsidRPr="00577CA1">
        <w:rPr>
          <w:rStyle w:val="30"/>
          <w:color w:val="0070C0"/>
        </w:rPr>
        <w:fldChar w:fldCharType="end"/>
      </w:r>
      <w:r w:rsidR="00EC3C48" w:rsidRPr="00577CA1">
        <w:rPr>
          <w:rStyle w:val="30"/>
          <w:color w:val="0070C0"/>
        </w:rPr>
        <w:fldChar w:fldCharType="begin"/>
      </w:r>
      <w:r w:rsidR="00EC3C48" w:rsidRPr="00577CA1">
        <w:rPr>
          <w:rStyle w:val="30"/>
          <w:color w:val="0070C0"/>
        </w:rPr>
        <w:instrText xml:space="preserve"> REF _Ref446048449 \h </w:instrText>
      </w:r>
      <w:r w:rsidR="007C3E2D" w:rsidRPr="00577CA1">
        <w:rPr>
          <w:rStyle w:val="30"/>
          <w:color w:val="0070C0"/>
        </w:rPr>
        <w:instrText xml:space="preserve"> \* MERGEFORMAT </w:instrText>
      </w:r>
      <w:r w:rsidR="00EC3C48" w:rsidRPr="00577CA1">
        <w:rPr>
          <w:rStyle w:val="30"/>
          <w:color w:val="0070C0"/>
        </w:rPr>
      </w:r>
      <w:r w:rsidR="00EC3C48" w:rsidRPr="00577CA1">
        <w:rPr>
          <w:rStyle w:val="30"/>
          <w:color w:val="0070C0"/>
        </w:rPr>
        <w:fldChar w:fldCharType="separate"/>
      </w:r>
      <w:r w:rsidR="00577CA1" w:rsidRPr="00577CA1">
        <w:rPr>
          <w:rStyle w:val="30"/>
          <w:rFonts w:hint="eastAsia"/>
          <w:color w:val="0070C0"/>
        </w:rPr>
        <w:t>ユーザー用の試合集計用フォルダの作り方</w:t>
      </w:r>
      <w:r w:rsidR="00EC3C48" w:rsidRPr="00577CA1">
        <w:rPr>
          <w:rStyle w:val="30"/>
          <w:color w:val="0070C0"/>
        </w:rPr>
        <w:fldChar w:fldCharType="end"/>
      </w:r>
      <w:r w:rsidR="00EC3C48" w:rsidRPr="00D03215">
        <w:rPr>
          <w:rFonts w:hint="eastAsia"/>
        </w:rPr>
        <w:t>」を参考に作ってください。</w:t>
      </w:r>
    </w:p>
    <w:p w14:paraId="51CA1D29" w14:textId="77777777" w:rsidR="00EC3C48" w:rsidRPr="00D03215" w:rsidRDefault="00EC3C48" w:rsidP="0021558B">
      <w:pPr>
        <w:pStyle w:val="3"/>
      </w:pPr>
      <w:bookmarkStart w:id="90" w:name="_Ref430871838"/>
      <w:r w:rsidRPr="00D03215">
        <w:rPr>
          <w:rFonts w:hint="eastAsia"/>
        </w:rPr>
        <w:t>GG同好会全試合データ2014フォルダ：</w:t>
      </w:r>
      <w:bookmarkEnd w:id="90"/>
    </w:p>
    <w:p w14:paraId="51CD7F57" w14:textId="62B734B6" w:rsidR="005C0084" w:rsidRPr="00D03215" w:rsidRDefault="00C874DD" w:rsidP="0021558B">
      <w:pPr>
        <w:pStyle w:val="3"/>
        <w:numPr>
          <w:ilvl w:val="0"/>
          <w:numId w:val="0"/>
        </w:numPr>
        <w:ind w:left="709"/>
      </w:pPr>
      <w:r w:rsidRPr="005F63B9">
        <w:rPr>
          <w:rStyle w:val="30"/>
          <w:rFonts w:hint="eastAsia"/>
          <w:color w:val="0070C0"/>
        </w:rPr>
        <w:t>「</w:t>
      </w:r>
      <w:r w:rsidRPr="00577CA1">
        <w:rPr>
          <w:rStyle w:val="30"/>
          <w:color w:val="0070C0"/>
        </w:rPr>
        <w:fldChar w:fldCharType="begin"/>
      </w:r>
      <w:r w:rsidRPr="00577CA1">
        <w:rPr>
          <w:rStyle w:val="30"/>
          <w:color w:val="0070C0"/>
        </w:rPr>
        <w:instrText xml:space="preserve"> </w:instrText>
      </w:r>
      <w:r w:rsidRPr="00577CA1">
        <w:rPr>
          <w:rStyle w:val="30"/>
          <w:rFonts w:hint="eastAsia"/>
          <w:color w:val="0070C0"/>
        </w:rPr>
        <w:instrText>REF _Ref446048449 \r \h</w:instrText>
      </w:r>
      <w:r w:rsidRPr="00577CA1">
        <w:rPr>
          <w:rStyle w:val="30"/>
          <w:color w:val="0070C0"/>
        </w:rPr>
        <w:instrText xml:space="preserve">  \* MERGEFORMAT </w:instrText>
      </w:r>
      <w:r w:rsidRPr="00577CA1">
        <w:rPr>
          <w:rStyle w:val="30"/>
          <w:color w:val="0070C0"/>
        </w:rPr>
      </w:r>
      <w:r w:rsidRPr="00577CA1">
        <w:rPr>
          <w:rStyle w:val="30"/>
          <w:color w:val="0070C0"/>
        </w:rPr>
        <w:fldChar w:fldCharType="separate"/>
      </w:r>
      <w:r w:rsidR="00577CA1" w:rsidRPr="00577CA1">
        <w:rPr>
          <w:rStyle w:val="30"/>
          <w:color w:val="0070C0"/>
        </w:rPr>
        <w:t>(6)</w:t>
      </w:r>
      <w:r w:rsidRPr="00577CA1">
        <w:rPr>
          <w:rStyle w:val="30"/>
          <w:color w:val="0070C0"/>
        </w:rPr>
        <w:fldChar w:fldCharType="end"/>
      </w:r>
      <w:r w:rsidRPr="00577CA1">
        <w:rPr>
          <w:rStyle w:val="30"/>
          <w:color w:val="0070C0"/>
        </w:rPr>
        <w:fldChar w:fldCharType="begin"/>
      </w:r>
      <w:r w:rsidRPr="00577CA1">
        <w:rPr>
          <w:rStyle w:val="30"/>
          <w:color w:val="0070C0"/>
        </w:rPr>
        <w:instrText xml:space="preserve"> REF _Ref446048449 \h  \* MERGEFORMAT </w:instrText>
      </w:r>
      <w:r w:rsidRPr="00577CA1">
        <w:rPr>
          <w:rStyle w:val="30"/>
          <w:color w:val="0070C0"/>
        </w:rPr>
      </w:r>
      <w:r w:rsidRPr="00577CA1">
        <w:rPr>
          <w:rStyle w:val="30"/>
          <w:color w:val="0070C0"/>
        </w:rPr>
        <w:fldChar w:fldCharType="separate"/>
      </w:r>
      <w:r w:rsidR="00577CA1" w:rsidRPr="00577CA1">
        <w:rPr>
          <w:rStyle w:val="30"/>
          <w:rFonts w:hint="eastAsia"/>
          <w:color w:val="0070C0"/>
        </w:rPr>
        <w:t>ユーザー用の試合集計用フォルダの作り方</w:t>
      </w:r>
      <w:r w:rsidRPr="00577CA1">
        <w:rPr>
          <w:rStyle w:val="30"/>
          <w:color w:val="0070C0"/>
        </w:rPr>
        <w:fldChar w:fldCharType="end"/>
      </w:r>
      <w:r w:rsidRPr="00D03215">
        <w:rPr>
          <w:rFonts w:hint="eastAsia"/>
        </w:rPr>
        <w:t>」</w:t>
      </w:r>
      <w:r>
        <w:rPr>
          <w:rFonts w:hint="eastAsia"/>
        </w:rPr>
        <w:t>を参考にしてください。</w:t>
      </w:r>
      <w:r w:rsidR="0047715D" w:rsidRPr="00D03215">
        <w:rPr>
          <w:noProof/>
        </w:rPr>
        <mc:AlternateContent>
          <mc:Choice Requires="wps">
            <w:drawing>
              <wp:anchor distT="0" distB="0" distL="114300" distR="114300" simplePos="0" relativeHeight="251678720" behindDoc="0" locked="0" layoutInCell="1" allowOverlap="1" wp14:anchorId="3FA35BD9" wp14:editId="79076D85">
                <wp:simplePos x="0" y="0"/>
                <wp:positionH relativeFrom="margin">
                  <wp:posOffset>-127474</wp:posOffset>
                </wp:positionH>
                <wp:positionV relativeFrom="paragraph">
                  <wp:posOffset>858520</wp:posOffset>
                </wp:positionV>
                <wp:extent cx="403860" cy="301625"/>
                <wp:effectExtent l="0" t="0" r="0" b="3175"/>
                <wp:wrapNone/>
                <wp:docPr id="133" name="テキスト ボックス 133"/>
                <wp:cNvGraphicFramePr/>
                <a:graphic xmlns:a="http://schemas.openxmlformats.org/drawingml/2006/main">
                  <a:graphicData uri="http://schemas.microsoft.com/office/word/2010/wordprocessingShape">
                    <wps:wsp>
                      <wps:cNvSpPr txBox="1"/>
                      <wps:spPr>
                        <a:xfrm>
                          <a:off x="0" y="0"/>
                          <a:ext cx="403860" cy="301625"/>
                        </a:xfrm>
                        <a:prstGeom prst="rect">
                          <a:avLst/>
                        </a:prstGeom>
                        <a:noFill/>
                        <a:ln w="6350">
                          <a:noFill/>
                        </a:ln>
                        <a:effectLst/>
                      </wps:spPr>
                      <wps:txbx>
                        <w:txbxContent>
                          <w:p w14:paraId="72B159C6" w14:textId="77777777" w:rsidR="0033563C" w:rsidRPr="005E6F73" w:rsidRDefault="00CD5C8F" w:rsidP="005C0084">
                            <w:pPr>
                              <w:rPr>
                                <w:b/>
                                <w:bCs/>
                                <w:color w:val="0070C0"/>
                              </w:rPr>
                            </w:pPr>
                            <w:r w:rsidRPr="00577CA1">
                              <w:rPr>
                                <w:b/>
                                <w:bCs/>
                                <w:color w:val="0070C0"/>
                              </w:rPr>
                              <w:fldChar w:fldCharType="begin"/>
                            </w:r>
                            <w:r w:rsidRPr="00577CA1">
                              <w:rPr>
                                <w:b/>
                                <w:bCs/>
                                <w:color w:val="0070C0"/>
                              </w:rPr>
                              <w:instrText xml:space="preserve"> REF ※3 \h </w:instrText>
                            </w:r>
                            <w:r w:rsidRPr="00577CA1">
                              <w:rPr>
                                <w:b/>
                                <w:bCs/>
                                <w:color w:val="0070C0"/>
                              </w:rPr>
                            </w:r>
                            <w:r w:rsidRPr="00577CA1">
                              <w:rPr>
                                <w:b/>
                                <w:bCs/>
                                <w:color w:val="0070C0"/>
                              </w:rPr>
                              <w:fldChar w:fldCharType="separate"/>
                            </w:r>
                            <w:r w:rsidR="00D1780D" w:rsidRPr="00577CA1">
                              <w:rPr>
                                <w:rFonts w:hint="eastAsia"/>
                                <w:b/>
                                <w:bCs/>
                                <w:color w:val="0070C0"/>
                              </w:rPr>
                              <w:t>※3</w:t>
                            </w:r>
                            <w:r w:rsidRPr="00577CA1">
                              <w:rPr>
                                <w:b/>
                                <w:bCs/>
                                <w:color w:val="0070C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35BD9" id="テキスト ボックス 133" o:spid="_x0000_s1052" type="#_x0000_t202" style="position:absolute;left:0;text-align:left;margin-left:-10.05pt;margin-top:67.6pt;width:31.8pt;height:23.7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" filled="f" stroked="f" strokeweight=".5pt">
                <v:textbox>
                  <w:txbxContent>
                    <w:p w14:paraId="72B159C6" w14:textId="77777777" w:rsidR="0033563C" w:rsidRPr="005E6F73" w:rsidRDefault="00CD5C8F" w:rsidP="005C0084">
                      <w:pPr>
                        <w:rPr>
                          <w:b/>
                          <w:bCs/>
                          <w:color w:val="0070C0"/>
                        </w:rPr>
                      </w:pPr>
                      <w:r w:rsidRPr="00577CA1">
                        <w:rPr>
                          <w:b/>
                          <w:bCs/>
                          <w:color w:val="0070C0"/>
                        </w:rPr>
                        <w:fldChar w:fldCharType="begin"/>
                      </w:r>
                      <w:r w:rsidRPr="00577CA1">
                        <w:rPr>
                          <w:b/>
                          <w:bCs/>
                          <w:color w:val="0070C0"/>
                        </w:rPr>
                        <w:instrText xml:space="preserve"> REF ※3 \h </w:instrText>
                      </w:r>
                      <w:r w:rsidRPr="00577CA1">
                        <w:rPr>
                          <w:b/>
                          <w:bCs/>
                          <w:color w:val="0070C0"/>
                        </w:rPr>
                      </w:r>
                      <w:r w:rsidRPr="00577CA1">
                        <w:rPr>
                          <w:b/>
                          <w:bCs/>
                          <w:color w:val="0070C0"/>
                        </w:rPr>
                        <w:fldChar w:fldCharType="separate"/>
                      </w:r>
                      <w:r w:rsidR="00D1780D" w:rsidRPr="00577CA1">
                        <w:rPr>
                          <w:rFonts w:hint="eastAsia"/>
                          <w:b/>
                          <w:bCs/>
                          <w:color w:val="0070C0"/>
                        </w:rPr>
                        <w:t>※3</w:t>
                      </w:r>
                      <w:r w:rsidRPr="00577CA1">
                        <w:rPr>
                          <w:b/>
                          <w:bCs/>
                          <w:color w:val="0070C0"/>
                        </w:rPr>
                        <w:fldChar w:fldCharType="end"/>
                      </w:r>
                    </w:p>
                  </w:txbxContent>
                </v:textbox>
                <w10:wrap anchorx="margin"/>
              </v:shape>
            </w:pict>
          </mc:Fallback>
        </mc:AlternateContent>
      </w:r>
      <w:r w:rsidR="005C0084" w:rsidRPr="00D03215">
        <w:rPr>
          <w:rFonts w:hint="eastAsia"/>
        </w:rPr>
        <w:t>このフォルダを丸ごと同じ場所にコピー&amp;ペーストしてユーザーが毎回試合をしたファイルを</w:t>
      </w:r>
      <w:r w:rsidR="005C0084" w:rsidRPr="005F63B9">
        <w:rPr>
          <w:rFonts w:hint="eastAsia"/>
        </w:rPr>
        <w:t>「</w:t>
      </w:r>
      <w:r w:rsidR="005C0084" w:rsidRPr="00577CA1">
        <w:rPr>
          <w:color w:val="0070C0"/>
        </w:rPr>
        <w:fldChar w:fldCharType="begin"/>
      </w:r>
      <w:r w:rsidR="005C0084" w:rsidRPr="00577CA1">
        <w:rPr>
          <w:color w:val="0070C0"/>
        </w:rPr>
        <w:instrText xml:space="preserve"> </w:instrText>
      </w:r>
      <w:r w:rsidR="005C0084" w:rsidRPr="00577CA1">
        <w:rPr>
          <w:rFonts w:hint="eastAsia"/>
          <w:color w:val="0070C0"/>
        </w:rPr>
        <w:instrText>REF _Ref430940696 \h</w:instrText>
      </w:r>
      <w:r w:rsidR="005C0084" w:rsidRPr="00577CA1">
        <w:rPr>
          <w:color w:val="0070C0"/>
        </w:rPr>
        <w:instrText xml:space="preserve">  \* MERGEFORMAT </w:instrText>
      </w:r>
      <w:r w:rsidR="005C0084" w:rsidRPr="00577CA1">
        <w:rPr>
          <w:color w:val="0070C0"/>
        </w:rPr>
      </w:r>
      <w:r w:rsidR="005C0084" w:rsidRPr="00577CA1">
        <w:rPr>
          <w:color w:val="0070C0"/>
        </w:rPr>
        <w:fldChar w:fldCharType="separate"/>
      </w:r>
      <w:r w:rsidR="00577CA1" w:rsidRPr="00577CA1">
        <w:rPr>
          <w:rFonts w:hint="eastAsia"/>
          <w:color w:val="0070C0"/>
        </w:rPr>
        <w:t xml:space="preserve">図 </w:t>
      </w:r>
      <w:r w:rsidR="00577CA1" w:rsidRPr="00577CA1">
        <w:rPr>
          <w:color w:val="0070C0"/>
        </w:rPr>
        <w:t xml:space="preserve">27 </w:t>
      </w:r>
      <w:r w:rsidR="00577CA1" w:rsidRPr="00577CA1">
        <w:rPr>
          <w:rFonts w:hint="eastAsia"/>
          <w:color w:val="0070C0"/>
        </w:rPr>
        <w:t>GG同好会全試合データ2014フォルダの中</w:t>
      </w:r>
      <w:r w:rsidR="005C0084" w:rsidRPr="00577CA1">
        <w:rPr>
          <w:color w:val="0070C0"/>
        </w:rPr>
        <w:fldChar w:fldCharType="end"/>
      </w:r>
      <w:r w:rsidR="005C0084" w:rsidRPr="00D03215">
        <w:rPr>
          <w:rFonts w:hint="eastAsia"/>
        </w:rPr>
        <w:t>」のようにまとめて格納します。年度が替わった場合は新しいフォルダを作ってください。</w:t>
      </w:r>
    </w:p>
    <w:p w14:paraId="539B1774" w14:textId="77777777" w:rsidR="00EC3C48" w:rsidRPr="00D03215" w:rsidRDefault="00EC3C48" w:rsidP="0021558B">
      <w:pPr>
        <w:pStyle w:val="3"/>
      </w:pPr>
      <w:bookmarkStart w:id="91" w:name="_Ref430876586"/>
      <w:r w:rsidRPr="00D03215">
        <w:rPr>
          <w:rFonts w:hint="eastAsia"/>
        </w:rPr>
        <w:t>XL_4R_GG_同好会_2015 03 29.xlsx：</w:t>
      </w:r>
      <w:bookmarkEnd w:id="91"/>
    </w:p>
    <w:p w14:paraId="7FDF97BA" w14:textId="2F29A260" w:rsidR="001F02DA" w:rsidRPr="00D03215" w:rsidRDefault="005C1080" w:rsidP="0021558B">
      <w:pPr>
        <w:pStyle w:val="3"/>
        <w:numPr>
          <w:ilvl w:val="0"/>
          <w:numId w:val="0"/>
        </w:numPr>
        <w:ind w:left="709"/>
      </w:pPr>
      <w:r w:rsidRPr="00D03215">
        <w:rPr>
          <w:noProof/>
        </w:rPr>
        <mc:AlternateContent>
          <mc:Choice Requires="wps">
            <w:drawing>
              <wp:anchor distT="0" distB="0" distL="114300" distR="114300" simplePos="0" relativeHeight="251680768" behindDoc="0" locked="0" layoutInCell="1" allowOverlap="1" wp14:anchorId="2D01716B" wp14:editId="2B68D124">
                <wp:simplePos x="0" y="0"/>
                <wp:positionH relativeFrom="margin">
                  <wp:posOffset>-95250</wp:posOffset>
                </wp:positionH>
                <wp:positionV relativeFrom="paragraph">
                  <wp:posOffset>3377565</wp:posOffset>
                </wp:positionV>
                <wp:extent cx="419100" cy="301625"/>
                <wp:effectExtent l="0" t="0" r="0" b="3175"/>
                <wp:wrapNone/>
                <wp:docPr id="163" name="テキスト ボックス 163"/>
                <wp:cNvGraphicFramePr/>
                <a:graphic xmlns:a="http://schemas.openxmlformats.org/drawingml/2006/main">
                  <a:graphicData uri="http://schemas.microsoft.com/office/word/2010/wordprocessingShape">
                    <wps:wsp>
                      <wps:cNvSpPr txBox="1"/>
                      <wps:spPr>
                        <a:xfrm>
                          <a:off x="0" y="0"/>
                          <a:ext cx="419100" cy="301625"/>
                        </a:xfrm>
                        <a:prstGeom prst="rect">
                          <a:avLst/>
                        </a:prstGeom>
                        <a:noFill/>
                        <a:ln w="6350">
                          <a:noFill/>
                        </a:ln>
                        <a:effectLst/>
                      </wps:spPr>
                      <wps:txbx>
                        <w:txbxContent>
                          <w:p w14:paraId="2F006A47" w14:textId="77777777" w:rsidR="0033563C" w:rsidRPr="00D03215" w:rsidRDefault="00DE086D" w:rsidP="001F02DA">
                            <w:pPr>
                              <w:rPr>
                                <w:b/>
                                <w:bCs/>
                                <w:color w:val="FF0000"/>
                              </w:rPr>
                            </w:pPr>
                            <w:r w:rsidRPr="00577CA1">
                              <w:rPr>
                                <w:b/>
                                <w:bCs/>
                                <w:color w:val="0070C0"/>
                              </w:rPr>
                              <w:fldChar w:fldCharType="begin"/>
                            </w:r>
                            <w:r w:rsidRPr="00577CA1">
                              <w:rPr>
                                <w:b/>
                                <w:bCs/>
                                <w:color w:val="0070C0"/>
                              </w:rPr>
                              <w:instrText xml:space="preserve"> REF ※4 \h </w:instrText>
                            </w:r>
                            <w:r w:rsidRPr="00577CA1">
                              <w:rPr>
                                <w:b/>
                                <w:bCs/>
                                <w:color w:val="0070C0"/>
                              </w:rPr>
                            </w:r>
                            <w:r w:rsidRPr="00577CA1">
                              <w:rPr>
                                <w:b/>
                                <w:bCs/>
                                <w:color w:val="0070C0"/>
                              </w:rPr>
                              <w:fldChar w:fldCharType="separate"/>
                            </w:r>
                            <w:r w:rsidR="00D1780D" w:rsidRPr="00577CA1">
                              <w:rPr>
                                <w:rFonts w:hint="eastAsia"/>
                                <w:b/>
                                <w:bCs/>
                                <w:color w:val="0070C0"/>
                              </w:rPr>
                              <w:t>※4</w:t>
                            </w:r>
                            <w:r w:rsidRPr="00577CA1">
                              <w:rPr>
                                <w:b/>
                                <w:bCs/>
                                <w:color w:val="0070C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1716B" id="テキスト ボックス 163" o:spid="_x0000_s1053" type="#_x0000_t202" style="position:absolute;left:0;text-align:left;margin-left:-7.5pt;margin-top:265.95pt;width:33pt;height:23.7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" filled="f" stroked="f" strokeweight=".5pt">
                <v:textbox>
                  <w:txbxContent>
                    <w:p w14:paraId="2F006A47" w14:textId="77777777" w:rsidR="0033563C" w:rsidRPr="00D03215" w:rsidRDefault="00DE086D" w:rsidP="001F02DA">
                      <w:pPr>
                        <w:rPr>
                          <w:b/>
                          <w:bCs/>
                          <w:color w:val="FF0000"/>
                        </w:rPr>
                      </w:pPr>
                      <w:r w:rsidRPr="00577CA1">
                        <w:rPr>
                          <w:b/>
                          <w:bCs/>
                          <w:color w:val="0070C0"/>
                        </w:rPr>
                        <w:fldChar w:fldCharType="begin"/>
                      </w:r>
                      <w:r w:rsidRPr="00577CA1">
                        <w:rPr>
                          <w:b/>
                          <w:bCs/>
                          <w:color w:val="0070C0"/>
                        </w:rPr>
                        <w:instrText xml:space="preserve"> REF ※4 \h </w:instrText>
                      </w:r>
                      <w:r w:rsidRPr="00577CA1">
                        <w:rPr>
                          <w:b/>
                          <w:bCs/>
                          <w:color w:val="0070C0"/>
                        </w:rPr>
                      </w:r>
                      <w:r w:rsidRPr="00577CA1">
                        <w:rPr>
                          <w:b/>
                          <w:bCs/>
                          <w:color w:val="0070C0"/>
                        </w:rPr>
                        <w:fldChar w:fldCharType="separate"/>
                      </w:r>
                      <w:r w:rsidR="00D1780D" w:rsidRPr="00577CA1">
                        <w:rPr>
                          <w:rFonts w:hint="eastAsia"/>
                          <w:b/>
                          <w:bCs/>
                          <w:color w:val="0070C0"/>
                        </w:rPr>
                        <w:t>※4</w:t>
                      </w:r>
                      <w:r w:rsidRPr="00577CA1">
                        <w:rPr>
                          <w:b/>
                          <w:bCs/>
                          <w:color w:val="0070C0"/>
                        </w:rPr>
                        <w:fldChar w:fldCharType="end"/>
                      </w:r>
                    </w:p>
                  </w:txbxContent>
                </v:textbox>
                <w10:wrap anchorx="margin"/>
              </v:shape>
            </w:pict>
          </mc:Fallback>
        </mc:AlternateContent>
      </w:r>
      <w:r w:rsidR="001F02DA" w:rsidRPr="00D03215">
        <w:rPr>
          <w:rFonts w:hint="eastAsia"/>
        </w:rPr>
        <w:t>Excel2007以後のバージョン用のサンプルデータで前記</w:t>
      </w:r>
      <w:r w:rsidR="001F02DA" w:rsidRPr="005F63B9">
        <w:rPr>
          <w:rFonts w:hint="eastAsia"/>
          <w:color w:val="0070C0"/>
        </w:rPr>
        <w:t>「</w:t>
      </w:r>
      <w:r w:rsidR="001F02DA" w:rsidRPr="00577CA1">
        <w:rPr>
          <w:color w:val="0070C0"/>
        </w:rPr>
        <w:fldChar w:fldCharType="begin"/>
      </w:r>
      <w:r w:rsidR="001F02DA" w:rsidRPr="00577CA1">
        <w:rPr>
          <w:color w:val="0070C0"/>
        </w:rPr>
        <w:instrText xml:space="preserve"> </w:instrText>
      </w:r>
      <w:r w:rsidR="001F02DA" w:rsidRPr="00577CA1">
        <w:rPr>
          <w:rFonts w:hint="eastAsia"/>
          <w:color w:val="0070C0"/>
        </w:rPr>
        <w:instrText>REF _Ref430871838 \r \h</w:instrText>
      </w:r>
      <w:r w:rsidR="001F02DA" w:rsidRPr="00577CA1">
        <w:rPr>
          <w:color w:val="0070C0"/>
        </w:rPr>
        <w:instrText xml:space="preserve">  \* MERGEFORMAT </w:instrText>
      </w:r>
      <w:r w:rsidR="001F02DA" w:rsidRPr="00577CA1">
        <w:rPr>
          <w:color w:val="0070C0"/>
        </w:rPr>
      </w:r>
      <w:r w:rsidR="001F02DA" w:rsidRPr="00577CA1">
        <w:rPr>
          <w:color w:val="0070C0"/>
        </w:rPr>
        <w:fldChar w:fldCharType="separate"/>
      </w:r>
      <w:r w:rsidR="00577CA1" w:rsidRPr="00577CA1">
        <w:rPr>
          <w:color w:val="0070C0"/>
        </w:rPr>
        <w:t>2)</w:t>
      </w:r>
      <w:r w:rsidR="001F02DA" w:rsidRPr="00577CA1">
        <w:rPr>
          <w:color w:val="0070C0"/>
        </w:rPr>
        <w:fldChar w:fldCharType="end"/>
      </w:r>
      <w:r w:rsidR="001F02DA" w:rsidRPr="00D03215">
        <w:rPr>
          <w:rFonts w:hint="eastAsia"/>
        </w:rPr>
        <w:t>」項の「GG同好会全試合データ2014」フォルダ内の</w:t>
      </w:r>
      <w:r w:rsidR="001F02DA" w:rsidRPr="005F63B9">
        <w:rPr>
          <w:rFonts w:hint="eastAsia"/>
          <w:color w:val="0070C0"/>
        </w:rPr>
        <w:t>「</w:t>
      </w:r>
      <w:r w:rsidR="00D70FBD" w:rsidRPr="00577CA1">
        <w:rPr>
          <w:color w:val="0070C0"/>
        </w:rPr>
        <w:fldChar w:fldCharType="begin"/>
      </w:r>
      <w:r w:rsidR="00D70FBD" w:rsidRPr="00577CA1">
        <w:rPr>
          <w:color w:val="0070C0"/>
        </w:rPr>
        <w:instrText xml:space="preserve"> </w:instrText>
      </w:r>
      <w:r w:rsidR="00D70FBD" w:rsidRPr="00577CA1">
        <w:rPr>
          <w:rFonts w:hint="eastAsia"/>
          <w:color w:val="0070C0"/>
        </w:rPr>
        <w:instrText>REF ※3 \h</w:instrText>
      </w:r>
      <w:r w:rsidR="00D70FBD" w:rsidRPr="00577CA1">
        <w:rPr>
          <w:color w:val="0070C0"/>
        </w:rPr>
        <w:instrText xml:space="preserve"> </w:instrText>
      </w:r>
      <w:r w:rsidR="00D70FBD" w:rsidRPr="00577CA1">
        <w:rPr>
          <w:color w:val="0070C0"/>
        </w:rPr>
      </w:r>
      <w:r w:rsidR="00D70FBD" w:rsidRPr="00577CA1">
        <w:rPr>
          <w:color w:val="0070C0"/>
        </w:rPr>
        <w:fldChar w:fldCharType="separate"/>
      </w:r>
      <w:r w:rsidR="00577CA1" w:rsidRPr="00577CA1">
        <w:rPr>
          <w:rFonts w:hint="eastAsia"/>
          <w:b/>
          <w:bCs/>
          <w:color w:val="0070C0"/>
        </w:rPr>
        <w:t>※3</w:t>
      </w:r>
      <w:r w:rsidR="00D70FBD" w:rsidRPr="00577CA1">
        <w:rPr>
          <w:color w:val="0070C0"/>
        </w:rPr>
        <w:fldChar w:fldCharType="end"/>
      </w:r>
      <w:r w:rsidR="00D70FBD" w:rsidRPr="00577CA1">
        <w:rPr>
          <w:color w:val="0070C0"/>
        </w:rPr>
        <w:fldChar w:fldCharType="begin"/>
      </w:r>
      <w:r w:rsidR="00D70FBD" w:rsidRPr="00577CA1">
        <w:rPr>
          <w:color w:val="0070C0"/>
        </w:rPr>
        <w:instrText xml:space="preserve"> </w:instrText>
      </w:r>
      <w:r w:rsidR="00D70FBD" w:rsidRPr="00577CA1">
        <w:rPr>
          <w:rFonts w:hint="eastAsia"/>
          <w:color w:val="0070C0"/>
        </w:rPr>
        <w:instrText>REF ※3 \h</w:instrText>
      </w:r>
      <w:r w:rsidR="00D70FBD" w:rsidRPr="00577CA1">
        <w:rPr>
          <w:color w:val="0070C0"/>
        </w:rPr>
        <w:instrText xml:space="preserve"> </w:instrText>
      </w:r>
      <w:r w:rsidR="00D70FBD" w:rsidRPr="00577CA1">
        <w:rPr>
          <w:color w:val="0070C0"/>
        </w:rPr>
      </w:r>
      <w:r w:rsidR="00D70FBD" w:rsidRPr="00577CA1">
        <w:rPr>
          <w:color w:val="0070C0"/>
        </w:rPr>
        <w:fldChar w:fldCharType="separate"/>
      </w:r>
      <w:r w:rsidR="00577CA1" w:rsidRPr="00577CA1">
        <w:rPr>
          <w:rFonts w:hint="eastAsia"/>
          <w:b/>
          <w:bCs/>
          <w:color w:val="0070C0"/>
        </w:rPr>
        <w:t>※3</w:t>
      </w:r>
      <w:r w:rsidR="00D70FBD" w:rsidRPr="00577CA1">
        <w:rPr>
          <w:color w:val="0070C0"/>
        </w:rPr>
        <w:fldChar w:fldCharType="end"/>
      </w:r>
      <w:r w:rsidR="00D70FBD" w:rsidRPr="00577CA1">
        <w:rPr>
          <w:color w:val="0070C0"/>
        </w:rPr>
        <w:fldChar w:fldCharType="begin"/>
      </w:r>
      <w:r w:rsidR="00D70FBD" w:rsidRPr="00577CA1">
        <w:rPr>
          <w:color w:val="0070C0"/>
        </w:rPr>
        <w:instrText xml:space="preserve"> </w:instrText>
      </w:r>
      <w:r w:rsidR="00D70FBD" w:rsidRPr="00577CA1">
        <w:rPr>
          <w:rFonts w:hint="eastAsia"/>
          <w:color w:val="0070C0"/>
        </w:rPr>
        <w:instrText>REF ※3 \h</w:instrText>
      </w:r>
      <w:r w:rsidR="00D70FBD" w:rsidRPr="00577CA1">
        <w:rPr>
          <w:color w:val="0070C0"/>
        </w:rPr>
        <w:instrText xml:space="preserve"> </w:instrText>
      </w:r>
      <w:r w:rsidR="00D70FBD" w:rsidRPr="00577CA1">
        <w:rPr>
          <w:color w:val="0070C0"/>
        </w:rPr>
      </w:r>
      <w:r w:rsidR="00D70FBD" w:rsidRPr="00577CA1">
        <w:rPr>
          <w:color w:val="0070C0"/>
        </w:rPr>
        <w:fldChar w:fldCharType="separate"/>
      </w:r>
      <w:r w:rsidR="00577CA1" w:rsidRPr="00577CA1">
        <w:rPr>
          <w:rFonts w:hint="eastAsia"/>
          <w:b/>
          <w:bCs/>
          <w:color w:val="0070C0"/>
        </w:rPr>
        <w:t>※3</w:t>
      </w:r>
      <w:r w:rsidR="00D70FBD" w:rsidRPr="00577CA1">
        <w:rPr>
          <w:color w:val="0070C0"/>
        </w:rPr>
        <w:fldChar w:fldCharType="end"/>
      </w:r>
      <w:r w:rsidR="001F02DA" w:rsidRPr="00D03215">
        <w:rPr>
          <w:rFonts w:hint="eastAsia"/>
        </w:rPr>
        <w:t>」の「XL_4R_GG_同好会_2015 03 29.xlsx」ファイルは「ユーザー用」の競技用ファイル</w:t>
      </w:r>
      <w:r w:rsidR="00742A9E">
        <w:rPr>
          <w:rFonts w:hint="eastAsia"/>
        </w:rPr>
        <w:t>を</w:t>
      </w:r>
      <w:r w:rsidR="001F02DA" w:rsidRPr="00D03215">
        <w:rPr>
          <w:rFonts w:hint="eastAsia"/>
        </w:rPr>
        <w:t>作る場合に使用します。このファイルはVBAマクロを含まない普通のExcelブックです。後述する</w:t>
      </w:r>
      <w:r w:rsidR="001F02DA" w:rsidRPr="005F63B9">
        <w:rPr>
          <w:rFonts w:hint="eastAsia"/>
          <w:color w:val="0070C0"/>
        </w:rPr>
        <w:t>「</w:t>
      </w:r>
      <w:r w:rsidR="001F02DA" w:rsidRPr="00577CA1">
        <w:rPr>
          <w:color w:val="0070C0"/>
        </w:rPr>
        <w:fldChar w:fldCharType="begin"/>
      </w:r>
      <w:r w:rsidR="001F02DA" w:rsidRPr="00577CA1">
        <w:rPr>
          <w:color w:val="0070C0"/>
        </w:rPr>
        <w:instrText xml:space="preserve"> </w:instrText>
      </w:r>
      <w:r w:rsidR="001F02DA" w:rsidRPr="00577CA1">
        <w:rPr>
          <w:rFonts w:hint="eastAsia"/>
          <w:color w:val="0070C0"/>
        </w:rPr>
        <w:instrText>REF _Ref430851918 \r \h</w:instrText>
      </w:r>
      <w:r w:rsidR="001F02DA" w:rsidRPr="00577CA1">
        <w:rPr>
          <w:color w:val="0070C0"/>
        </w:rPr>
        <w:instrText xml:space="preserve">  \* MERGEFORMAT </w:instrText>
      </w:r>
      <w:r w:rsidR="001F02DA" w:rsidRPr="00577CA1">
        <w:rPr>
          <w:color w:val="0070C0"/>
        </w:rPr>
      </w:r>
      <w:r w:rsidR="001F02DA" w:rsidRPr="00577CA1">
        <w:rPr>
          <w:color w:val="0070C0"/>
        </w:rPr>
        <w:fldChar w:fldCharType="separate"/>
      </w:r>
      <w:r w:rsidR="00577CA1" w:rsidRPr="00577CA1">
        <w:rPr>
          <w:color w:val="0070C0"/>
        </w:rPr>
        <w:t>5)</w:t>
      </w:r>
      <w:r w:rsidR="001F02DA" w:rsidRPr="00577CA1">
        <w:rPr>
          <w:color w:val="0070C0"/>
        </w:rPr>
        <w:fldChar w:fldCharType="end"/>
      </w:r>
      <w:r w:rsidR="00BE38C2" w:rsidRPr="00D03215">
        <w:rPr>
          <w:rFonts w:hint="eastAsia"/>
        </w:rPr>
        <w:t>」</w:t>
      </w:r>
      <w:r w:rsidR="00A678F8" w:rsidRPr="00A678F8">
        <w:rPr>
          <w:rFonts w:hint="eastAsia"/>
        </w:rPr>
        <w:t>項のアドイン（</w:t>
      </w:r>
      <w:r w:rsidR="00A678F8" w:rsidRPr="00A678F8">
        <w:t>Add-in）と言う別のプログラムが</w:t>
      </w:r>
      <w:r w:rsidR="008F794D" w:rsidRPr="005F63B9">
        <w:rPr>
          <w:rFonts w:hint="eastAsia"/>
          <w:color w:val="0070C0"/>
        </w:rPr>
        <w:t>「</w:t>
      </w:r>
      <w:r w:rsidR="008F794D" w:rsidRPr="00577CA1">
        <w:rPr>
          <w:color w:val="0070C0"/>
        </w:rPr>
        <w:fldChar w:fldCharType="begin"/>
      </w:r>
      <w:r w:rsidR="008F794D" w:rsidRPr="00577CA1">
        <w:rPr>
          <w:color w:val="0070C0"/>
        </w:rPr>
        <w:instrText xml:space="preserve"> </w:instrText>
      </w:r>
      <w:r w:rsidR="008F794D" w:rsidRPr="00577CA1">
        <w:rPr>
          <w:rFonts w:hint="eastAsia"/>
          <w:color w:val="0070C0"/>
        </w:rPr>
        <w:instrText>REF _Ref58786619 \h</w:instrText>
      </w:r>
      <w:r w:rsidR="008F794D" w:rsidRPr="00577CA1">
        <w:rPr>
          <w:color w:val="0070C0"/>
        </w:rPr>
        <w:instrText xml:space="preserve"> </w:instrText>
      </w:r>
      <w:r w:rsidR="008F794D" w:rsidRPr="00577CA1">
        <w:rPr>
          <w:color w:val="0070C0"/>
        </w:rPr>
      </w:r>
      <w:r w:rsidR="008F794D" w:rsidRPr="00577CA1">
        <w:rPr>
          <w:color w:val="0070C0"/>
        </w:rPr>
        <w:fldChar w:fldCharType="separate"/>
      </w:r>
      <w:r w:rsidR="00577CA1" w:rsidRPr="00577CA1">
        <w:rPr>
          <w:rFonts w:hint="eastAsia"/>
          <w:color w:val="0070C0"/>
        </w:rPr>
        <w:t xml:space="preserve">図 </w:t>
      </w:r>
      <w:r w:rsidR="00577CA1" w:rsidRPr="00577CA1">
        <w:rPr>
          <w:noProof/>
          <w:color w:val="0070C0"/>
        </w:rPr>
        <w:t>18</w:t>
      </w:r>
      <w:r w:rsidR="00577CA1" w:rsidRPr="00577CA1">
        <w:rPr>
          <w:color w:val="0070C0"/>
        </w:rPr>
        <w:t xml:space="preserve"> </w:t>
      </w:r>
      <w:r w:rsidR="00577CA1" w:rsidRPr="00577CA1">
        <w:rPr>
          <w:rFonts w:hint="eastAsia"/>
          <w:color w:val="0070C0"/>
        </w:rPr>
        <w:t>グラウンドゴルフタブ</w:t>
      </w:r>
      <w:r w:rsidR="008F794D" w:rsidRPr="00577CA1">
        <w:rPr>
          <w:color w:val="0070C0"/>
        </w:rPr>
        <w:fldChar w:fldCharType="end"/>
      </w:r>
      <w:r w:rsidR="008F794D" w:rsidRPr="00D03215">
        <w:rPr>
          <w:rFonts w:hint="eastAsia"/>
        </w:rPr>
        <w:t>」</w:t>
      </w:r>
      <w:r w:rsidR="00A678F8" w:rsidRPr="00A678F8">
        <w:rPr>
          <w:rFonts w:hint="eastAsia"/>
        </w:rPr>
        <w:t>を表示して使い易くするのですが先頭の</w:t>
      </w:r>
      <w:r w:rsidR="00A678F8" w:rsidRPr="00A678F8">
        <w:t>5文字「XL_4R」をプログラムが識別し「グラウンドゴルフの集計用データ」として</w:t>
      </w:r>
      <w:r w:rsidR="008F794D" w:rsidRPr="00577CA1">
        <w:rPr>
          <w:color w:val="0070C0"/>
        </w:rPr>
        <w:fldChar w:fldCharType="begin"/>
      </w:r>
      <w:r w:rsidR="008F794D" w:rsidRPr="00577CA1">
        <w:rPr>
          <w:color w:val="0070C0"/>
        </w:rPr>
        <w:instrText xml:space="preserve"> </w:instrText>
      </w:r>
      <w:r w:rsidR="008F794D" w:rsidRPr="00577CA1">
        <w:rPr>
          <w:rFonts w:hint="eastAsia"/>
          <w:color w:val="0070C0"/>
        </w:rPr>
        <w:instrText>REF _Ref430867476 \h</w:instrText>
      </w:r>
      <w:r w:rsidR="008F794D" w:rsidRPr="00577CA1">
        <w:rPr>
          <w:color w:val="0070C0"/>
        </w:rPr>
        <w:instrText xml:space="preserve">  \* MERGEFORMAT </w:instrText>
      </w:r>
      <w:r w:rsidR="008F794D" w:rsidRPr="00577CA1">
        <w:rPr>
          <w:color w:val="0070C0"/>
        </w:rPr>
      </w:r>
      <w:r w:rsidR="008F794D" w:rsidRPr="00577CA1">
        <w:rPr>
          <w:color w:val="0070C0"/>
        </w:rPr>
        <w:fldChar w:fldCharType="separate"/>
      </w:r>
      <w:r w:rsidR="00577CA1" w:rsidRPr="00577CA1">
        <w:rPr>
          <w:rFonts w:hint="eastAsia"/>
          <w:color w:val="0070C0"/>
        </w:rPr>
        <w:t xml:space="preserve">図 </w:t>
      </w:r>
      <w:r w:rsidR="00577CA1" w:rsidRPr="00577CA1">
        <w:rPr>
          <w:color w:val="0070C0"/>
        </w:rPr>
        <w:t>3</w:t>
      </w:r>
      <w:r w:rsidR="00577CA1" w:rsidRPr="00577CA1">
        <w:rPr>
          <w:rFonts w:hint="eastAsia"/>
          <w:color w:val="0070C0"/>
        </w:rPr>
        <w:t xml:space="preserve"> データ入力ダイアログボックス</w:t>
      </w:r>
      <w:r w:rsidR="008F794D" w:rsidRPr="00577CA1">
        <w:rPr>
          <w:color w:val="0070C0"/>
        </w:rPr>
        <w:fldChar w:fldCharType="end"/>
      </w:r>
      <w:r w:rsidR="008F794D" w:rsidRPr="00D03215">
        <w:rPr>
          <w:rFonts w:hint="eastAsia"/>
        </w:rPr>
        <w:t>」</w:t>
      </w:r>
      <w:r w:rsidR="001F02DA" w:rsidRPr="00D03215">
        <w:rPr>
          <w:rFonts w:hint="eastAsia"/>
        </w:rPr>
        <w:t>を表示するためこの文字が少しでも違うと表示しません。残りの文字列は「競技名」、「日付」などを加えてファイル名としますが、Windowsの定義により、“\　/ , ; : * ? " &lt; &gt; |”などの半角文字は使用できません。</w:t>
      </w:r>
      <w:r w:rsidR="001F02DA" w:rsidRPr="00D03215">
        <w:br/>
      </w:r>
      <w:r w:rsidR="0063758F" w:rsidRPr="00D03215">
        <w:rPr>
          <w:rFonts w:hint="eastAsia"/>
        </w:rPr>
        <w:t>Ver8.01からは</w:t>
      </w:r>
      <w:r w:rsidR="001F02DA" w:rsidRPr="00D03215">
        <w:rPr>
          <w:rFonts w:hint="eastAsia"/>
        </w:rPr>
        <w:t>競技集計用ファイルはプログラム処理により</w:t>
      </w:r>
      <w:r w:rsidR="0063758F" w:rsidRPr="00D03215">
        <w:rPr>
          <w:rFonts w:hint="eastAsia"/>
        </w:rPr>
        <w:t>自動で</w:t>
      </w:r>
      <w:r w:rsidR="001F02DA" w:rsidRPr="00D03215">
        <w:rPr>
          <w:rFonts w:hint="eastAsia"/>
        </w:rPr>
        <w:t>作ることができ</w:t>
      </w:r>
      <w:r w:rsidR="001F02DA" w:rsidRPr="005F63B9">
        <w:rPr>
          <w:rFonts w:hint="eastAsia"/>
          <w:color w:val="0070C0"/>
        </w:rPr>
        <w:t>「</w:t>
      </w:r>
      <w:r w:rsidR="001F02DA" w:rsidRPr="00577CA1">
        <w:rPr>
          <w:color w:val="0070C0"/>
        </w:rPr>
        <w:fldChar w:fldCharType="begin"/>
      </w:r>
      <w:r w:rsidR="001F02DA" w:rsidRPr="00577CA1">
        <w:rPr>
          <w:color w:val="0070C0"/>
        </w:rPr>
        <w:instrText xml:space="preserve"> </w:instrText>
      </w:r>
      <w:r w:rsidR="001F02DA" w:rsidRPr="00577CA1">
        <w:rPr>
          <w:rFonts w:hint="eastAsia"/>
          <w:color w:val="0070C0"/>
        </w:rPr>
        <w:instrText>REF _Ref430945437 \r \h</w:instrText>
      </w:r>
      <w:r w:rsidR="001F02DA" w:rsidRPr="00577CA1">
        <w:rPr>
          <w:color w:val="0070C0"/>
        </w:rPr>
        <w:instrText xml:space="preserve">  \* MERGEFORMAT </w:instrText>
      </w:r>
      <w:r w:rsidR="001F02DA" w:rsidRPr="00577CA1">
        <w:rPr>
          <w:color w:val="0070C0"/>
        </w:rPr>
      </w:r>
      <w:r w:rsidR="001F02DA" w:rsidRPr="00577CA1">
        <w:rPr>
          <w:color w:val="0070C0"/>
        </w:rPr>
        <w:fldChar w:fldCharType="separate"/>
      </w:r>
      <w:r w:rsidR="00577CA1" w:rsidRPr="00577CA1">
        <w:rPr>
          <w:rFonts w:hint="eastAsia"/>
          <w:color w:val="0070C0"/>
        </w:rPr>
        <w:t>４</w:t>
      </w:r>
      <w:r w:rsidR="00577CA1" w:rsidRPr="00577CA1">
        <w:rPr>
          <w:color w:val="0070C0"/>
        </w:rPr>
        <w:t>(2)</w:t>
      </w:r>
      <w:r w:rsidR="001F02DA" w:rsidRPr="00577CA1">
        <w:rPr>
          <w:color w:val="0070C0"/>
        </w:rPr>
        <w:fldChar w:fldCharType="end"/>
      </w:r>
      <w:r w:rsidR="001F02DA" w:rsidRPr="00577CA1">
        <w:rPr>
          <w:color w:val="0070C0"/>
        </w:rPr>
        <w:fldChar w:fldCharType="begin"/>
      </w:r>
      <w:r w:rsidR="001F02DA" w:rsidRPr="00577CA1">
        <w:rPr>
          <w:color w:val="0070C0"/>
        </w:rPr>
        <w:instrText xml:space="preserve"> REF _Ref430945437 \h  \* MERGEFORMAT </w:instrText>
      </w:r>
      <w:r w:rsidR="001F02DA" w:rsidRPr="00577CA1">
        <w:rPr>
          <w:color w:val="0070C0"/>
        </w:rPr>
      </w:r>
      <w:r w:rsidR="001F02DA" w:rsidRPr="00577CA1">
        <w:rPr>
          <w:color w:val="0070C0"/>
        </w:rPr>
        <w:fldChar w:fldCharType="separate"/>
      </w:r>
      <w:r w:rsidR="00577CA1" w:rsidRPr="00577CA1">
        <w:rPr>
          <w:rFonts w:hint="eastAsia"/>
          <w:color w:val="0070C0"/>
        </w:rPr>
        <w:t>ユーザー用第１回目の競技集計用ファイルを作る</w:t>
      </w:r>
      <w:r w:rsidR="001F02DA" w:rsidRPr="00577CA1">
        <w:rPr>
          <w:color w:val="0070C0"/>
        </w:rPr>
        <w:fldChar w:fldCharType="end"/>
      </w:r>
      <w:r w:rsidR="001F02DA" w:rsidRPr="00D03215">
        <w:rPr>
          <w:rFonts w:hint="eastAsia"/>
        </w:rPr>
        <w:t>」並びに</w:t>
      </w:r>
      <w:r w:rsidR="001F02DA" w:rsidRPr="005F63B9">
        <w:rPr>
          <w:rFonts w:hint="eastAsia"/>
          <w:color w:val="0070C0"/>
        </w:rPr>
        <w:t>「</w:t>
      </w:r>
      <w:r w:rsidR="001F02DA" w:rsidRPr="00577CA1">
        <w:rPr>
          <w:color w:val="0070C0"/>
        </w:rPr>
        <w:fldChar w:fldCharType="begin"/>
      </w:r>
      <w:r w:rsidR="001F02DA" w:rsidRPr="00577CA1">
        <w:rPr>
          <w:color w:val="0070C0"/>
        </w:rPr>
        <w:instrText xml:space="preserve"> </w:instrText>
      </w:r>
      <w:r w:rsidR="001F02DA" w:rsidRPr="00577CA1">
        <w:rPr>
          <w:rFonts w:hint="eastAsia"/>
          <w:color w:val="0070C0"/>
        </w:rPr>
        <w:instrText>REF _Ref55069001 \r \h</w:instrText>
      </w:r>
      <w:r w:rsidR="001F02DA" w:rsidRPr="00577CA1">
        <w:rPr>
          <w:color w:val="0070C0"/>
        </w:rPr>
        <w:instrText xml:space="preserve">  \* MERGEFORMAT </w:instrText>
      </w:r>
      <w:r w:rsidR="001F02DA" w:rsidRPr="00577CA1">
        <w:rPr>
          <w:color w:val="0070C0"/>
        </w:rPr>
      </w:r>
      <w:r w:rsidR="001F02DA" w:rsidRPr="00577CA1">
        <w:rPr>
          <w:color w:val="0070C0"/>
        </w:rPr>
        <w:fldChar w:fldCharType="separate"/>
      </w:r>
      <w:r w:rsidR="00577CA1" w:rsidRPr="00577CA1">
        <w:rPr>
          <w:rFonts w:hint="eastAsia"/>
          <w:color w:val="0070C0"/>
        </w:rPr>
        <w:t>４</w:t>
      </w:r>
      <w:r w:rsidR="00577CA1" w:rsidRPr="00577CA1">
        <w:rPr>
          <w:color w:val="0070C0"/>
        </w:rPr>
        <w:t>(3)</w:t>
      </w:r>
      <w:r w:rsidR="001F02DA" w:rsidRPr="00577CA1">
        <w:rPr>
          <w:color w:val="0070C0"/>
        </w:rPr>
        <w:fldChar w:fldCharType="end"/>
      </w:r>
      <w:r w:rsidR="001F02DA" w:rsidRPr="00577CA1">
        <w:rPr>
          <w:color w:val="0070C0"/>
        </w:rPr>
        <w:fldChar w:fldCharType="begin"/>
      </w:r>
      <w:r w:rsidR="001F02DA" w:rsidRPr="00577CA1">
        <w:rPr>
          <w:color w:val="0070C0"/>
        </w:rPr>
        <w:instrText xml:space="preserve"> REF _Ref55069005 \h  \* MERGEFORMAT </w:instrText>
      </w:r>
      <w:r w:rsidR="001F02DA" w:rsidRPr="00577CA1">
        <w:rPr>
          <w:color w:val="0070C0"/>
        </w:rPr>
      </w:r>
      <w:r w:rsidR="001F02DA" w:rsidRPr="00577CA1">
        <w:rPr>
          <w:color w:val="0070C0"/>
        </w:rPr>
        <w:fldChar w:fldCharType="separate"/>
      </w:r>
      <w:r w:rsidR="00577CA1" w:rsidRPr="00577CA1">
        <w:rPr>
          <w:rFonts w:hint="eastAsia"/>
          <w:color w:val="0070C0"/>
        </w:rPr>
        <w:t>ユーザー用第2回目の競技以降の集計用ファイルを作る</w:t>
      </w:r>
      <w:r w:rsidR="001F02DA" w:rsidRPr="00577CA1">
        <w:rPr>
          <w:color w:val="0070C0"/>
        </w:rPr>
        <w:fldChar w:fldCharType="end"/>
      </w:r>
      <w:r w:rsidR="001F02DA" w:rsidRPr="00D03215">
        <w:rPr>
          <w:rFonts w:hint="eastAsia"/>
        </w:rPr>
        <w:t>」の項で説明しています。（末尾の日付は「XL_4R_GG_同好会_2014.03.29」などのように「.」（ドット）の使用も「拡張子」と区別しにくいので半角スペースを使用しているため手動で修正する場合はご注意ください。</w:t>
      </w:r>
    </w:p>
    <w:p w14:paraId="3FCCAB90" w14:textId="77777777" w:rsidR="00EC3C48" w:rsidRPr="00D03215" w:rsidRDefault="00EC3C48" w:rsidP="0021558B">
      <w:pPr>
        <w:pStyle w:val="3"/>
      </w:pPr>
      <w:r w:rsidRPr="00D03215">
        <w:rPr>
          <w:rFonts w:hint="eastAsia"/>
        </w:rPr>
        <w:t>XL_Z4_AR全試合スコア集計2014.xlsx：</w:t>
      </w:r>
    </w:p>
    <w:p w14:paraId="29DE89DB" w14:textId="00991861" w:rsidR="00EC3C48" w:rsidRPr="00D03215" w:rsidRDefault="00EC3C48" w:rsidP="0021558B">
      <w:pPr>
        <w:pStyle w:val="3"/>
        <w:numPr>
          <w:ilvl w:val="0"/>
          <w:numId w:val="0"/>
        </w:numPr>
        <w:ind w:left="709"/>
      </w:pPr>
      <w:r w:rsidRPr="00D03215">
        <w:rPr>
          <w:rFonts w:hint="eastAsia"/>
          <w:u w:val="single"/>
        </w:rPr>
        <w:t>このファイルは参考用です。</w:t>
      </w:r>
      <w:r w:rsidR="00DF683E" w:rsidRPr="00D03215">
        <w:rPr>
          <w:rFonts w:hint="eastAsia"/>
        </w:rPr>
        <w:t>このファイルを開き名前を付けて保存により別名の「ユーザー用」の集計ファイルとして使用します。</w:t>
      </w:r>
      <w:r w:rsidR="001D06F3" w:rsidRPr="00D03215">
        <w:rPr>
          <w:rFonts w:hint="eastAsia"/>
        </w:rPr>
        <w:t>先頭には「XL_Z4」の5文字が必要です。</w:t>
      </w:r>
      <w:r w:rsidRPr="00D03215">
        <w:rPr>
          <w:rFonts w:hint="eastAsia"/>
        </w:rPr>
        <w:t>ファイルを開いていただけば分かりますが</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_Ref431228764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２</w:t>
      </w:r>
      <w:r w:rsidR="00577CA1" w:rsidRPr="00577CA1">
        <w:rPr>
          <w:color w:val="0070C0"/>
        </w:rPr>
        <w:t>20)</w:t>
      </w:r>
      <w:r w:rsidRPr="00577CA1">
        <w:rPr>
          <w:color w:val="0070C0"/>
        </w:rPr>
        <w:fldChar w:fldCharType="end"/>
      </w:r>
      <w:r w:rsidRPr="00D03215">
        <w:rPr>
          <w:rFonts w:hint="eastAsia"/>
        </w:rPr>
        <w:t>」</w:t>
      </w:r>
      <w:r w:rsidR="00830E69">
        <w:rPr>
          <w:rFonts w:hint="eastAsia"/>
        </w:rPr>
        <w:t>項</w:t>
      </w:r>
      <w:r w:rsidRPr="00D03215">
        <w:rPr>
          <w:rFonts w:hint="eastAsia"/>
        </w:rPr>
        <w:t>や</w:t>
      </w:r>
      <w:r w:rsidRPr="005F63B9">
        <w:rPr>
          <w:rFonts w:hint="eastAsia"/>
        </w:rPr>
        <w:t>「</w:t>
      </w:r>
      <w:r w:rsidRPr="00577CA1">
        <w:rPr>
          <w:color w:val="0070C0"/>
        </w:rPr>
        <w:fldChar w:fldCharType="begin"/>
      </w:r>
      <w:r w:rsidRPr="00577CA1">
        <w:rPr>
          <w:color w:val="0070C0"/>
        </w:rPr>
        <w:instrText xml:space="preserve"> REF _Ref431228766 \r \h  \* MERGEFORMAT </w:instrText>
      </w:r>
      <w:r w:rsidRPr="00577CA1">
        <w:rPr>
          <w:color w:val="0070C0"/>
        </w:rPr>
      </w:r>
      <w:r w:rsidRPr="00577CA1">
        <w:rPr>
          <w:color w:val="0070C0"/>
        </w:rPr>
        <w:fldChar w:fldCharType="separate"/>
      </w:r>
      <w:r w:rsidR="00577CA1" w:rsidRPr="00577CA1">
        <w:rPr>
          <w:color w:val="0070C0"/>
        </w:rPr>
        <w:t>２21)</w:t>
      </w:r>
      <w:r w:rsidRPr="00577CA1">
        <w:rPr>
          <w:color w:val="0070C0"/>
        </w:rPr>
        <w:fldChar w:fldCharType="end"/>
      </w:r>
      <w:r w:rsidRPr="00D03215">
        <w:rPr>
          <w:rFonts w:hint="eastAsia"/>
        </w:rPr>
        <w:t>」</w:t>
      </w:r>
      <w:r w:rsidR="00830E69">
        <w:rPr>
          <w:rFonts w:hint="eastAsia"/>
        </w:rPr>
        <w:t>項</w:t>
      </w:r>
      <w:r w:rsidRPr="00D03215">
        <w:rPr>
          <w:rFonts w:hint="eastAsia"/>
        </w:rPr>
        <w:t>、後方の</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_Ref327279109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８</w:t>
      </w:r>
      <w:r w:rsidRPr="00577CA1">
        <w:rPr>
          <w:color w:val="0070C0"/>
        </w:rPr>
        <w:fldChar w:fldCharType="end"/>
      </w:r>
      <w:r w:rsidRPr="00577CA1">
        <w:rPr>
          <w:color w:val="0070C0"/>
        </w:rPr>
        <w:fldChar w:fldCharType="begin"/>
      </w:r>
      <w:r w:rsidRPr="00577CA1">
        <w:rPr>
          <w:color w:val="0070C0"/>
        </w:rPr>
        <w:instrText xml:space="preserve"> </w:instrText>
      </w:r>
      <w:r w:rsidRPr="00577CA1">
        <w:rPr>
          <w:rFonts w:hint="eastAsia"/>
          <w:color w:val="0070C0"/>
        </w:rPr>
        <w:instrText>REF _Ref327279109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データベース化した本プログラムの使い方要約</w:t>
      </w:r>
      <w:r w:rsidRPr="00577CA1">
        <w:rPr>
          <w:color w:val="0070C0"/>
        </w:rPr>
        <w:fldChar w:fldCharType="end"/>
      </w:r>
      <w:r w:rsidRPr="00D03215">
        <w:rPr>
          <w:rFonts w:hint="eastAsia"/>
        </w:rPr>
        <w:t>」</w:t>
      </w:r>
      <w:r w:rsidR="00830E69">
        <w:rPr>
          <w:rFonts w:hint="eastAsia"/>
        </w:rPr>
        <w:t>の項</w:t>
      </w:r>
      <w:r w:rsidRPr="00D03215">
        <w:rPr>
          <w:rFonts w:hint="eastAsia"/>
        </w:rPr>
        <w:t>で説明し</w:t>
      </w:r>
      <w:r w:rsidR="004E5FAD" w:rsidRPr="00D03215">
        <w:rPr>
          <w:rFonts w:hint="eastAsia"/>
        </w:rPr>
        <w:t>ている</w:t>
      </w:r>
      <w:r w:rsidRPr="00D03215">
        <w:rPr>
          <w:rFonts w:hint="eastAsia"/>
        </w:rPr>
        <w:t>ように「\GG同好会_4R\GG同好会全試合データ2014」フォルダを選択することで</w:t>
      </w:r>
      <w:r w:rsidR="00A66D09" w:rsidRPr="00D03215">
        <w:rPr>
          <w:rFonts w:hint="eastAsia"/>
        </w:rPr>
        <w:t>専用のプログラム処理</w:t>
      </w:r>
      <w:r w:rsidR="0052643B" w:rsidRPr="00D03215">
        <w:rPr>
          <w:rFonts w:hint="eastAsia"/>
        </w:rPr>
        <w:t>コマンド</w:t>
      </w:r>
      <w:r w:rsidR="00A66D09" w:rsidRPr="00D03215">
        <w:rPr>
          <w:rFonts w:hint="eastAsia"/>
        </w:rPr>
        <w:t>アイコンを選択して</w:t>
      </w:r>
      <w:r w:rsidRPr="00D03215">
        <w:rPr>
          <w:rFonts w:hint="eastAsia"/>
        </w:rPr>
        <w:t>1回の操作で「年間」、「月間」、「週間」、「四半期」、「優勝回数」などの集計が作成できます。</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_Ref431228766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２</w:t>
      </w:r>
      <w:r w:rsidR="00577CA1" w:rsidRPr="00577CA1">
        <w:rPr>
          <w:color w:val="0070C0"/>
        </w:rPr>
        <w:t>21)</w:t>
      </w:r>
      <w:r w:rsidRPr="00577CA1">
        <w:rPr>
          <w:color w:val="0070C0"/>
        </w:rPr>
        <w:fldChar w:fldCharType="end"/>
      </w:r>
      <w:r w:rsidRPr="00D03215">
        <w:rPr>
          <w:rFonts w:hint="eastAsia"/>
        </w:rPr>
        <w:t>」</w:t>
      </w:r>
      <w:r w:rsidR="00830E69">
        <w:rPr>
          <w:rFonts w:hint="eastAsia"/>
        </w:rPr>
        <w:t>項</w:t>
      </w:r>
      <w:r w:rsidRPr="00D03215">
        <w:rPr>
          <w:rFonts w:hint="eastAsia"/>
        </w:rPr>
        <w:t>でも説明したように、グラウンドゴルフ同好会などの試合結果を次回の試合会場で掲載する時は「XL_Z4_AR全試合スコア集計2014.xlsx」</w:t>
      </w:r>
      <w:r w:rsidRPr="00D03215">
        <w:rPr>
          <w:rFonts w:hint="eastAsia"/>
        </w:rPr>
        <w:lastRenderedPageBreak/>
        <w:t>の場合は末尾の</w:t>
      </w:r>
      <w:r w:rsidRPr="005F63B9">
        <w:rPr>
          <w:rFonts w:hint="eastAsia"/>
        </w:rPr>
        <w:t>「</w:t>
      </w:r>
      <w:r w:rsidRPr="00577CA1">
        <w:rPr>
          <w:color w:val="0070C0"/>
          <w:u w:val="wave"/>
        </w:rPr>
        <w:fldChar w:fldCharType="begin"/>
      </w:r>
      <w:r w:rsidRPr="00577CA1">
        <w:rPr>
          <w:color w:val="0070C0"/>
          <w:u w:val="wave"/>
        </w:rPr>
        <w:instrText xml:space="preserve"> </w:instrText>
      </w:r>
      <w:r w:rsidRPr="00577CA1">
        <w:rPr>
          <w:rFonts w:hint="eastAsia"/>
          <w:color w:val="0070C0"/>
          <w:u w:val="wave"/>
        </w:rPr>
        <w:instrText>REF _Ref431110924 \h</w:instrText>
      </w:r>
      <w:r w:rsidRPr="00577CA1">
        <w:rPr>
          <w:color w:val="0070C0"/>
          <w:u w:val="wave"/>
        </w:rPr>
        <w:instrText xml:space="preserve">  \* MERGEFORMAT </w:instrText>
      </w:r>
      <w:r w:rsidRPr="00577CA1">
        <w:rPr>
          <w:color w:val="0070C0"/>
          <w:u w:val="wave"/>
        </w:rPr>
      </w:r>
      <w:r w:rsidRPr="00577CA1">
        <w:rPr>
          <w:color w:val="0070C0"/>
          <w:u w:val="wave"/>
        </w:rPr>
        <w:fldChar w:fldCharType="separate"/>
      </w:r>
      <w:r w:rsidR="00577CA1" w:rsidRPr="00577CA1">
        <w:rPr>
          <w:rFonts w:hint="eastAsia"/>
          <w:color w:val="0070C0"/>
        </w:rPr>
        <w:t xml:space="preserve">図 </w:t>
      </w:r>
      <w:r w:rsidR="00577CA1" w:rsidRPr="00577CA1">
        <w:rPr>
          <w:color w:val="0070C0"/>
        </w:rPr>
        <w:t>7</w:t>
      </w:r>
      <w:r w:rsidR="00577CA1" w:rsidRPr="00577CA1">
        <w:rPr>
          <w:rFonts w:hint="eastAsia"/>
          <w:color w:val="0070C0"/>
        </w:rPr>
        <w:t xml:space="preserve">　年間・月間 集計表</w:t>
      </w:r>
      <w:r w:rsidRPr="00577CA1">
        <w:rPr>
          <w:color w:val="0070C0"/>
          <w:u w:val="wave"/>
        </w:rPr>
        <w:fldChar w:fldCharType="end"/>
      </w:r>
      <w:r w:rsidRPr="00D03215">
        <w:rPr>
          <w:rFonts w:hint="eastAsia"/>
        </w:rPr>
        <w:t>」を印刷して掲載し、本書で説明している「XL_4R_GG_同好会_2015 03 29.xlsx」については</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_Ref431110906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6</w:t>
      </w:r>
      <w:r w:rsidR="00577CA1" w:rsidRPr="00577CA1">
        <w:rPr>
          <w:rFonts w:hint="eastAsia"/>
          <w:color w:val="0070C0"/>
        </w:rPr>
        <w:t xml:space="preserve">　点数順集計表</w:t>
      </w:r>
      <w:r w:rsidRPr="00577CA1">
        <w:rPr>
          <w:color w:val="0070C0"/>
        </w:rPr>
        <w:fldChar w:fldCharType="end"/>
      </w:r>
      <w:r w:rsidRPr="00D03215">
        <w:rPr>
          <w:rFonts w:hint="eastAsia"/>
        </w:rPr>
        <w:t>」を印刷し、これらの二種類を掲載すれば良いと思います。</w:t>
      </w:r>
    </w:p>
    <w:p w14:paraId="595B6887" w14:textId="77777777" w:rsidR="00EC3C48" w:rsidRPr="00D03215" w:rsidRDefault="00EC3C48" w:rsidP="0021558B">
      <w:pPr>
        <w:pStyle w:val="3"/>
      </w:pPr>
      <w:bookmarkStart w:id="92" w:name="_Hlk47424987"/>
      <w:bookmarkStart w:id="93" w:name="_Ref430851918"/>
      <w:r w:rsidRPr="00D03215">
        <w:rPr>
          <w:rFonts w:hint="eastAsia"/>
        </w:rPr>
        <w:t>XL_4RグラウンドゴルフPg.xlam</w:t>
      </w:r>
      <w:bookmarkEnd w:id="92"/>
      <w:r w:rsidRPr="00D03215">
        <w:rPr>
          <w:rFonts w:hint="eastAsia"/>
        </w:rPr>
        <w:t>：</w:t>
      </w:r>
      <w:bookmarkEnd w:id="88"/>
      <w:bookmarkEnd w:id="93"/>
    </w:p>
    <w:bookmarkEnd w:id="89"/>
    <w:p w14:paraId="22C5F84F" w14:textId="77777777" w:rsidR="006D41EB" w:rsidRPr="00D03215" w:rsidRDefault="006D41EB" w:rsidP="0021558B">
      <w:pPr>
        <w:pStyle w:val="3"/>
        <w:numPr>
          <w:ilvl w:val="0"/>
          <w:numId w:val="0"/>
        </w:numPr>
        <w:ind w:left="709"/>
      </w:pPr>
      <w:r w:rsidRPr="00D03215">
        <w:rPr>
          <w:rFonts w:hint="eastAsia"/>
        </w:rPr>
        <w:t>添付の「</w:t>
      </w:r>
      <w:r w:rsidRPr="00D03215">
        <w:t>XL_4R_GG_同好会_2015 03 29.xlsx」はこのファイルの基でユーザーが集計した「XL_4R_XXX yyyy mm dd.xlsx」（XXはタイトル、yyyy mm ddは西暦年月日）データファイルなどを使用する場合にメニューやダイアログボックスなどを表示するプログラムファイルです。（このファイルはプログラムですから何も表示しませんのでダブルクリックしないでください。インストール後は既に開いているプログラムと競合します。）</w:t>
      </w:r>
    </w:p>
    <w:p w14:paraId="1FD3AC71" w14:textId="77777777" w:rsidR="001F02DA" w:rsidRPr="00D03215" w:rsidRDefault="006D41EB" w:rsidP="0021558B">
      <w:pPr>
        <w:pStyle w:val="3"/>
      </w:pPr>
      <w:r w:rsidRPr="00D03215">
        <w:rPr>
          <w:rFonts w:hint="eastAsia"/>
        </w:rPr>
        <w:t>「グラウンドゴルフインストール・アンインストール.xlsm」：</w:t>
      </w:r>
      <w:r w:rsidRPr="00D03215">
        <w:t xml:space="preserve"> </w:t>
      </w:r>
    </w:p>
    <w:p w14:paraId="168B384E" w14:textId="1CDF6F90" w:rsidR="001F02DA" w:rsidRPr="00D03215" w:rsidRDefault="001F02DA" w:rsidP="0021558B">
      <w:pPr>
        <w:pStyle w:val="3"/>
        <w:numPr>
          <w:ilvl w:val="0"/>
          <w:numId w:val="0"/>
        </w:numPr>
        <w:ind w:left="709"/>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_Ref430851918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5)</w:t>
      </w:r>
      <w:r w:rsidRPr="00577CA1">
        <w:rPr>
          <w:color w:val="0070C0"/>
        </w:rPr>
        <w:fldChar w:fldCharType="end"/>
      </w:r>
      <w:r w:rsidRPr="00D03215">
        <w:rPr>
          <w:rFonts w:hint="eastAsia"/>
        </w:rPr>
        <w:t>」項のプログラムをアドインに組み込みするときに使用するExcel VBAマクロを使用したファイルです。「XL_4R_GゴルフAdd-inPG」フォルダの中に</w:t>
      </w:r>
      <w:r w:rsidRPr="00D03215">
        <w:rPr>
          <w:rFonts w:hint="eastAsia"/>
          <w:u w:val="single"/>
        </w:rPr>
        <w:t>「XL_4RグラウンドゴルフPg.xlam」と共に保存する必要があります</w:t>
      </w:r>
      <w:r w:rsidRPr="00D03215">
        <w:rPr>
          <w:rFonts w:hint="eastAsia"/>
        </w:rPr>
        <w:t>。</w:t>
      </w:r>
      <w:r w:rsidRPr="00D03215">
        <w:br/>
      </w:r>
      <w:r w:rsidRPr="00D03215">
        <w:rPr>
          <w:rFonts w:hint="eastAsia"/>
        </w:rPr>
        <w:t>新バージョンの更新時には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_Ref47969717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(5)</w:t>
      </w:r>
      <w:r w:rsidRPr="00577CA1">
        <w:rPr>
          <w:color w:val="0070C0"/>
        </w:rPr>
        <w:fldChar w:fldCharType="end"/>
      </w:r>
      <w:r w:rsidRPr="00577CA1">
        <w:rPr>
          <w:color w:val="0070C0"/>
        </w:rPr>
        <w:fldChar w:fldCharType="begin"/>
      </w:r>
      <w:r w:rsidRPr="00577CA1">
        <w:rPr>
          <w:color w:val="0070C0"/>
        </w:rPr>
        <w:instrText xml:space="preserve"> REF _Ref47969717 \h  \* MERGEFORMAT </w:instrText>
      </w:r>
      <w:r w:rsidRPr="00577CA1">
        <w:rPr>
          <w:color w:val="0070C0"/>
        </w:rPr>
      </w:r>
      <w:r w:rsidRPr="00577CA1">
        <w:rPr>
          <w:color w:val="0070C0"/>
        </w:rPr>
        <w:fldChar w:fldCharType="separate"/>
      </w:r>
      <w:r w:rsidR="00577CA1" w:rsidRPr="00577CA1">
        <w:rPr>
          <w:rFonts w:hint="eastAsia"/>
          <w:color w:val="0070C0"/>
        </w:rPr>
        <w:t>新バージョンに更新する場合</w:t>
      </w:r>
      <w:r w:rsidRPr="00577CA1">
        <w:rPr>
          <w:color w:val="0070C0"/>
        </w:rPr>
        <w:fldChar w:fldCharType="end"/>
      </w:r>
      <w:r w:rsidRPr="00D03215">
        <w:rPr>
          <w:rFonts w:hint="eastAsia"/>
        </w:rPr>
        <w:t>」を参考に使用してください。そのほかアドインに組み込みした場合で、この「XL_4RグラウンドゴルフPg.xlam」を使用しない場合にアドインを解除するために使います。</w:t>
      </w:r>
    </w:p>
    <w:p w14:paraId="75FBC639" w14:textId="77777777" w:rsidR="00330A1A" w:rsidRDefault="00330A1A" w:rsidP="0021558B">
      <w:pPr>
        <w:pStyle w:val="3"/>
      </w:pPr>
      <w:bookmarkStart w:id="94" w:name="_Ref219387039"/>
      <w:r w:rsidRPr="00D03215">
        <w:rPr>
          <w:rFonts w:hint="eastAsia"/>
        </w:rPr>
        <w:t>「XL_4Rグラウンドゴルフ集計プログラム説明書V</w:t>
      </w:r>
      <w:r>
        <w:rPr>
          <w:rFonts w:hint="eastAsia"/>
        </w:rPr>
        <w:t>1401</w:t>
      </w:r>
      <w:r w:rsidRPr="00D03215">
        <w:rPr>
          <w:rFonts w:hint="eastAsia"/>
        </w:rPr>
        <w:t>.</w:t>
      </w:r>
      <w:r>
        <w:rPr>
          <w:rFonts w:hint="eastAsia"/>
        </w:rPr>
        <w:t>docx</w:t>
      </w:r>
      <w:r w:rsidRPr="00D03215">
        <w:rPr>
          <w:rFonts w:hint="eastAsia"/>
        </w:rPr>
        <w:t>」：</w:t>
      </w:r>
      <w:bookmarkEnd w:id="94"/>
    </w:p>
    <w:p w14:paraId="56F07A42" w14:textId="77777777" w:rsidR="00330A1A" w:rsidRPr="00330A1A" w:rsidRDefault="00330A1A" w:rsidP="00330A1A">
      <w:pPr>
        <w:ind w:left="738"/>
      </w:pPr>
      <w:r>
        <w:rPr>
          <w:rFonts w:hint="eastAsia"/>
        </w:rPr>
        <w:t>この説明書のWord版です。</w:t>
      </w:r>
    </w:p>
    <w:p w14:paraId="628F1210" w14:textId="77777777" w:rsidR="00EC3C48" w:rsidRPr="00D03215" w:rsidRDefault="00EC3C48" w:rsidP="0021558B">
      <w:pPr>
        <w:pStyle w:val="3"/>
      </w:pPr>
      <w:r w:rsidRPr="00D03215">
        <w:rPr>
          <w:rFonts w:hint="eastAsia"/>
        </w:rPr>
        <w:t>「XL_4Rグラウンドゴルフ集計プログラム説明書V</w:t>
      </w:r>
      <w:r w:rsidR="0006013D">
        <w:rPr>
          <w:rFonts w:hint="eastAsia"/>
        </w:rPr>
        <w:t>1401</w:t>
      </w:r>
      <w:r w:rsidRPr="00D03215">
        <w:rPr>
          <w:rFonts w:hint="eastAsia"/>
        </w:rPr>
        <w:t>.pdf」：</w:t>
      </w:r>
    </w:p>
    <w:p w14:paraId="25B4D2B8" w14:textId="77777777" w:rsidR="00EC3C48" w:rsidRPr="00D03215" w:rsidRDefault="00EC3C48" w:rsidP="0021558B">
      <w:pPr>
        <w:pStyle w:val="3"/>
        <w:numPr>
          <w:ilvl w:val="0"/>
          <w:numId w:val="0"/>
        </w:numPr>
        <w:ind w:left="709"/>
      </w:pPr>
      <w:r w:rsidRPr="00D03215">
        <w:rPr>
          <w:rFonts w:hint="eastAsia"/>
        </w:rPr>
        <w:t>この説明書のpdf版です。</w:t>
      </w:r>
    </w:p>
    <w:p w14:paraId="2504ADB1" w14:textId="77777777" w:rsidR="00EC3C48" w:rsidRPr="00D03215" w:rsidRDefault="00EC3C48" w:rsidP="0021558B">
      <w:pPr>
        <w:pStyle w:val="3"/>
      </w:pPr>
      <w:r w:rsidRPr="00D03215">
        <w:rPr>
          <w:rFonts w:hint="eastAsia"/>
        </w:rPr>
        <w:t>「Redme.txt」：</w:t>
      </w:r>
    </w:p>
    <w:p w14:paraId="3F8838C4" w14:textId="77777777" w:rsidR="00EC3C48" w:rsidRPr="00D03215" w:rsidRDefault="00EC3C48" w:rsidP="0021558B">
      <w:pPr>
        <w:pStyle w:val="3"/>
        <w:numPr>
          <w:ilvl w:val="0"/>
          <w:numId w:val="0"/>
        </w:numPr>
        <w:ind w:left="709"/>
      </w:pPr>
      <w:r w:rsidRPr="00D03215">
        <w:rPr>
          <w:rFonts w:hint="eastAsia"/>
        </w:rPr>
        <w:t>このプログラムファイルの所在、動作に必要な条件を記述した簡単な説明です。</w:t>
      </w:r>
    </w:p>
    <w:p w14:paraId="67F68C65" w14:textId="77777777" w:rsidR="00EC3C48" w:rsidRPr="00D03215" w:rsidRDefault="00EC3C48" w:rsidP="0021558B">
      <w:pPr>
        <w:pStyle w:val="3"/>
      </w:pPr>
      <w:bookmarkStart w:id="95" w:name="_Ref421540524"/>
      <w:r w:rsidRPr="00D03215">
        <w:rPr>
          <w:rFonts w:hint="eastAsia"/>
        </w:rPr>
        <w:t>「</w:t>
      </w:r>
      <w:r w:rsidRPr="00D03215">
        <w:t>Standard_Default.ini</w:t>
      </w:r>
      <w:r w:rsidRPr="00D03215">
        <w:rPr>
          <w:rFonts w:hint="eastAsia"/>
        </w:rPr>
        <w:t>」：</w:t>
      </w:r>
      <w:bookmarkEnd w:id="95"/>
    </w:p>
    <w:p w14:paraId="7874ECAF" w14:textId="77777777" w:rsidR="00EC3C48" w:rsidRPr="00D03215" w:rsidRDefault="00EC3C48" w:rsidP="0021558B">
      <w:pPr>
        <w:pStyle w:val="3"/>
        <w:numPr>
          <w:ilvl w:val="0"/>
          <w:numId w:val="0"/>
        </w:numPr>
        <w:ind w:left="709"/>
      </w:pPr>
      <w:r w:rsidRPr="00D03215">
        <w:rPr>
          <w:rFonts w:hint="eastAsia"/>
        </w:rPr>
        <w:t>プログラムが使用する設定用ファイルです。</w:t>
      </w:r>
      <w:r w:rsidRPr="00D03215">
        <w:br/>
      </w:r>
      <w:r w:rsidRPr="00D03215">
        <w:rPr>
          <w:rFonts w:hint="eastAsia"/>
        </w:rPr>
        <w:t>削除してはいけません</w:t>
      </w:r>
      <w:r w:rsidR="007A3A6E" w:rsidRPr="00D03215">
        <w:rPr>
          <w:rFonts w:hint="eastAsia"/>
        </w:rPr>
        <w:t>。</w:t>
      </w:r>
      <w:r w:rsidRPr="00D03215">
        <w:rPr>
          <w:rFonts w:hint="eastAsia"/>
        </w:rPr>
        <w:t>「メンバー編集」シートでメンバーを構成する場合に使用するファイルで「XL_4R_GゴルフAdd-inPG」フォルダの中に「XL_4RグラウンドゴルフPg.xlam」と同じフォルダに格納する必要があります。</w:t>
      </w:r>
    </w:p>
    <w:p w14:paraId="38A8E84A" w14:textId="77777777" w:rsidR="00EC3C48" w:rsidRPr="00D03215" w:rsidRDefault="00EC3C48" w:rsidP="0021558B">
      <w:pPr>
        <w:pStyle w:val="3"/>
      </w:pPr>
      <w:bookmarkStart w:id="96" w:name="_Ref430868529"/>
      <w:r w:rsidRPr="00D03215">
        <w:rPr>
          <w:rFonts w:hint="eastAsia"/>
        </w:rPr>
        <w:t>「XL_4R_G分散集計サンプル」：</w:t>
      </w:r>
      <w:bookmarkEnd w:id="96"/>
    </w:p>
    <w:p w14:paraId="42E43C52" w14:textId="50AD817E" w:rsidR="00EC3C48" w:rsidRPr="00D03215" w:rsidRDefault="00EC3C48" w:rsidP="0021558B">
      <w:pPr>
        <w:pStyle w:val="3"/>
        <w:numPr>
          <w:ilvl w:val="0"/>
          <w:numId w:val="0"/>
        </w:numPr>
        <w:ind w:left="709"/>
      </w:pPr>
      <w:r w:rsidRPr="00D03215">
        <w:rPr>
          <w:rFonts w:hint="eastAsia"/>
        </w:rPr>
        <w:t>この「グラウンドゴルフ集計プログラム」では大きな大会の時、集計処理を早く行うためにパソコンを２台以上用意してデータ入力作業を分散して行いUSBフラッシュメモリーに書き出して集計用の１台のパソコンに戻し、すばやく集計を行うことができます。説明については後述する</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_Ref421350472 \w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(26)</w:t>
      </w:r>
      <w:r w:rsidRPr="00577CA1">
        <w:rPr>
          <w:color w:val="0070C0"/>
        </w:rPr>
        <w:fldChar w:fldCharType="end"/>
      </w:r>
      <w:r w:rsidRPr="00577CA1">
        <w:rPr>
          <w:color w:val="0070C0"/>
        </w:rPr>
        <w:fldChar w:fldCharType="begin"/>
      </w:r>
      <w:r w:rsidRPr="00577CA1">
        <w:rPr>
          <w:color w:val="0070C0"/>
        </w:rPr>
        <w:instrText xml:space="preserve"> REF _Ref421350472 \h  \* MERGEFORMAT </w:instrText>
      </w:r>
      <w:r w:rsidRPr="00577CA1">
        <w:rPr>
          <w:color w:val="0070C0"/>
        </w:rPr>
      </w:r>
      <w:r w:rsidRPr="00577CA1">
        <w:rPr>
          <w:color w:val="0070C0"/>
        </w:rPr>
        <w:fldChar w:fldCharType="separate"/>
      </w:r>
      <w:r w:rsidR="00577CA1" w:rsidRPr="00577CA1">
        <w:rPr>
          <w:rFonts w:hint="eastAsia"/>
          <w:color w:val="0070C0"/>
        </w:rPr>
        <w:t>多人数による大会での集計方法</w:t>
      </w:r>
      <w:r w:rsidRPr="00577CA1">
        <w:rPr>
          <w:color w:val="0070C0"/>
        </w:rPr>
        <w:fldChar w:fldCharType="end"/>
      </w:r>
      <w:r w:rsidRPr="00D03215">
        <w:rPr>
          <w:rFonts w:hint="eastAsia"/>
        </w:rPr>
        <w:t>」になります。</w:t>
      </w:r>
    </w:p>
    <w:p w14:paraId="48EADCAC" w14:textId="77777777" w:rsidR="00EC3C48" w:rsidRPr="00D03215" w:rsidRDefault="00EC3C48" w:rsidP="0021558B">
      <w:pPr>
        <w:pStyle w:val="3"/>
      </w:pPr>
      <w:bookmarkStart w:id="97" w:name="_Ref60406452"/>
      <w:r w:rsidRPr="00D03215">
        <w:rPr>
          <w:rFonts w:hint="eastAsia"/>
        </w:rPr>
        <w:t>ABC地区対抗GGスコアカード.xlsm：</w:t>
      </w:r>
      <w:bookmarkEnd w:id="97"/>
    </w:p>
    <w:p w14:paraId="752085E0" w14:textId="158E7083" w:rsidR="00EC3C48" w:rsidRDefault="00EC3C48" w:rsidP="0021558B">
      <w:pPr>
        <w:pStyle w:val="3"/>
        <w:numPr>
          <w:ilvl w:val="0"/>
          <w:numId w:val="0"/>
        </w:numPr>
        <w:ind w:left="709"/>
      </w:pPr>
      <w:r w:rsidRPr="00D03215">
        <w:rPr>
          <w:rFonts w:hint="eastAsia"/>
        </w:rPr>
        <w:t>多人数の大会用に</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_Ref430876586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3)</w:t>
      </w:r>
      <w:r w:rsidRPr="00577CA1">
        <w:rPr>
          <w:color w:val="0070C0"/>
        </w:rPr>
        <w:fldChar w:fldCharType="end"/>
      </w:r>
      <w:r w:rsidRPr="00D03215">
        <w:rPr>
          <w:rFonts w:hint="eastAsia"/>
        </w:rPr>
        <w:t>」項の「XL_4R_GG_同好会_2015 03 29.xlsx」のデータを利用してスコアカードを手入力なしで編集し競技</w:t>
      </w:r>
      <w:r w:rsidR="00D106D3">
        <w:rPr>
          <w:rFonts w:hint="eastAsia"/>
        </w:rPr>
        <w:t>をする場合に印刷して記録用に使用できます</w:t>
      </w:r>
      <w:r w:rsidRPr="00D03215">
        <w:rPr>
          <w:rFonts w:hint="eastAsia"/>
        </w:rPr>
        <w:t>。</w:t>
      </w:r>
      <w:r w:rsidRPr="00D03215">
        <w:br/>
      </w:r>
      <w:r w:rsidRPr="00D03215">
        <w:rPr>
          <w:rFonts w:hint="eastAsia"/>
        </w:rPr>
        <w:t>本プログラムから逆に「XL_4R_GG_同好会_2015 03 29.xlsx」にアクセスして取り込みできることや次項の</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_Ref445912622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15)</w:t>
      </w:r>
      <w:r w:rsidRPr="00577CA1">
        <w:rPr>
          <w:color w:val="0070C0"/>
        </w:rPr>
        <w:fldChar w:fldCharType="end"/>
      </w:r>
      <w:r w:rsidRPr="00D03215">
        <w:rPr>
          <w:rFonts w:hint="eastAsia"/>
        </w:rPr>
        <w:t>」のように「XL_4R_GG_同好会_2015 03 29.xlsx」にアクセスして取り込むこともできます。</w:t>
      </w:r>
    </w:p>
    <w:p w14:paraId="7BBCE8F1" w14:textId="77777777" w:rsidR="00330A1A" w:rsidRPr="00D03215" w:rsidRDefault="00330A1A" w:rsidP="0021558B">
      <w:pPr>
        <w:pStyle w:val="3"/>
      </w:pPr>
      <w:r w:rsidRPr="00D03215">
        <w:rPr>
          <w:rFonts w:hint="eastAsia"/>
        </w:rPr>
        <w:lastRenderedPageBreak/>
        <w:t>グラウンドゴルフスコアカード説明書</w:t>
      </w:r>
      <w:r w:rsidRPr="00D03215">
        <w:t>401.</w:t>
      </w:r>
      <w:r>
        <w:rPr>
          <w:rFonts w:hint="eastAsia"/>
        </w:rPr>
        <w:t>docx：</w:t>
      </w:r>
    </w:p>
    <w:p w14:paraId="19416E73" w14:textId="6B228A1E" w:rsidR="00330A1A" w:rsidRPr="00D03215" w:rsidRDefault="00330A1A" w:rsidP="00330A1A">
      <w:pPr>
        <w:ind w:leftChars="337" w:left="708"/>
      </w:pPr>
      <w:r w:rsidRPr="00D03215">
        <w:rPr>
          <w:rFonts w:hint="eastAsia"/>
        </w:rPr>
        <w:t>前</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_Ref60406452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12)</w:t>
      </w:r>
      <w:r w:rsidRPr="00577CA1">
        <w:rPr>
          <w:color w:val="0070C0"/>
        </w:rPr>
        <w:fldChar w:fldCharType="end"/>
      </w:r>
      <w:r w:rsidRPr="00D03215">
        <w:rPr>
          <w:rFonts w:hint="eastAsia"/>
        </w:rPr>
        <w:t>」項のABC地区対抗GGスコアカード.xlsmを単独使用する場合の</w:t>
      </w:r>
      <w:r>
        <w:rPr>
          <w:rFonts w:hint="eastAsia"/>
        </w:rPr>
        <w:t>Word版</w:t>
      </w:r>
      <w:r w:rsidRPr="00D03215">
        <w:rPr>
          <w:rFonts w:hint="eastAsia"/>
        </w:rPr>
        <w:t>説明書</w:t>
      </w:r>
    </w:p>
    <w:p w14:paraId="7E36DFDB" w14:textId="77777777" w:rsidR="00E454D9" w:rsidRPr="00D03215" w:rsidRDefault="00E454D9" w:rsidP="0021558B">
      <w:pPr>
        <w:pStyle w:val="3"/>
      </w:pPr>
      <w:bookmarkStart w:id="98" w:name="_Ref219387173"/>
      <w:r w:rsidRPr="00D03215">
        <w:rPr>
          <w:rFonts w:hint="eastAsia"/>
        </w:rPr>
        <w:t>グラウンドゴルフスコアカード説明書</w:t>
      </w:r>
      <w:r w:rsidR="00963E81" w:rsidRPr="00D03215">
        <w:t>401</w:t>
      </w:r>
      <w:r w:rsidRPr="00D03215">
        <w:t>.pdf</w:t>
      </w:r>
      <w:r w:rsidR="00330A1A">
        <w:rPr>
          <w:rFonts w:hint="eastAsia"/>
        </w:rPr>
        <w:t>：</w:t>
      </w:r>
      <w:bookmarkEnd w:id="98"/>
    </w:p>
    <w:p w14:paraId="1A36C999" w14:textId="1A499698" w:rsidR="00E454D9" w:rsidRPr="00D03215" w:rsidRDefault="00E454D9" w:rsidP="003A51E4">
      <w:pPr>
        <w:ind w:leftChars="337" w:left="708"/>
      </w:pPr>
      <w:r w:rsidRPr="00D03215">
        <w:rPr>
          <w:rFonts w:hint="eastAsia"/>
        </w:rPr>
        <w:t>前</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_Ref60406452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12)</w:t>
      </w:r>
      <w:r w:rsidRPr="00577CA1">
        <w:rPr>
          <w:color w:val="0070C0"/>
        </w:rPr>
        <w:fldChar w:fldCharType="end"/>
      </w:r>
      <w:r w:rsidRPr="00D03215">
        <w:rPr>
          <w:rFonts w:hint="eastAsia"/>
        </w:rPr>
        <w:t>」項のABC地区対抗GGスコアカード.xlsmを単独使用する場合の</w:t>
      </w:r>
      <w:r w:rsidR="00330A1A">
        <w:rPr>
          <w:rFonts w:hint="eastAsia"/>
        </w:rPr>
        <w:t>Pdf版</w:t>
      </w:r>
      <w:r w:rsidRPr="00D03215">
        <w:rPr>
          <w:rFonts w:hint="eastAsia"/>
        </w:rPr>
        <w:t>説明書</w:t>
      </w:r>
    </w:p>
    <w:p w14:paraId="42E0C1EE" w14:textId="77777777" w:rsidR="00EC3C48" w:rsidRPr="00D03215" w:rsidRDefault="00EC3C48" w:rsidP="0021558B">
      <w:pPr>
        <w:pStyle w:val="3"/>
      </w:pPr>
      <w:bookmarkStart w:id="99" w:name="_Ref445912622"/>
      <w:r w:rsidRPr="00D03215">
        <w:rPr>
          <w:rFonts w:hint="eastAsia"/>
        </w:rPr>
        <w:t>大大会用メンバー.xlsx：</w:t>
      </w:r>
      <w:bookmarkEnd w:id="99"/>
    </w:p>
    <w:p w14:paraId="437CAF03" w14:textId="47A9EC7A" w:rsidR="00EC3C48" w:rsidRPr="00D03215" w:rsidRDefault="00EC3C48" w:rsidP="0021558B">
      <w:pPr>
        <w:pStyle w:val="3"/>
        <w:numPr>
          <w:ilvl w:val="0"/>
          <w:numId w:val="0"/>
        </w:numPr>
        <w:ind w:left="709"/>
      </w:pPr>
      <w:r w:rsidRPr="00D03215">
        <w:rPr>
          <w:rFonts w:hint="eastAsia"/>
        </w:rPr>
        <w:t>XL_4R_GG_同好会_2015 03 29.xlsxの「メンバー編集」シートから</w:t>
      </w:r>
      <w:bookmarkStart w:id="100" w:name="_Hlk55844531"/>
      <w:r w:rsidRPr="005F63B9">
        <w:rPr>
          <w:rFonts w:hint="eastAsia"/>
        </w:rPr>
        <w:t>「</w:t>
      </w:r>
      <w:r w:rsidR="006F7150" w:rsidRPr="00577CA1">
        <w:rPr>
          <w:color w:val="0070C0"/>
        </w:rPr>
        <w:fldChar w:fldCharType="begin"/>
      </w:r>
      <w:r w:rsidR="006F7150" w:rsidRPr="00577CA1">
        <w:rPr>
          <w:color w:val="0070C0"/>
        </w:rPr>
        <w:instrText xml:space="preserve"> </w:instrText>
      </w:r>
      <w:r w:rsidR="006F7150" w:rsidRPr="00577CA1">
        <w:rPr>
          <w:rFonts w:hint="eastAsia"/>
          <w:color w:val="0070C0"/>
        </w:rPr>
        <w:instrText>REF _Ref59359322 \r \h</w:instrText>
      </w:r>
      <w:r w:rsidR="006F7150" w:rsidRPr="00577CA1">
        <w:rPr>
          <w:color w:val="0070C0"/>
        </w:rPr>
        <w:instrText xml:space="preserve"> </w:instrText>
      </w:r>
      <w:r w:rsidR="0047715D" w:rsidRPr="00577CA1">
        <w:rPr>
          <w:color w:val="0070C0"/>
        </w:rPr>
        <w:instrText xml:space="preserve"> \* MERGEFORMAT </w:instrText>
      </w:r>
      <w:r w:rsidR="006F7150" w:rsidRPr="00577CA1">
        <w:rPr>
          <w:color w:val="0070C0"/>
        </w:rPr>
      </w:r>
      <w:r w:rsidR="006F7150" w:rsidRPr="00577CA1">
        <w:rPr>
          <w:color w:val="0070C0"/>
        </w:rPr>
        <w:fldChar w:fldCharType="separate"/>
      </w:r>
      <w:r w:rsidR="00577CA1" w:rsidRPr="00577CA1">
        <w:rPr>
          <w:rFonts w:hint="eastAsia"/>
          <w:color w:val="0070C0"/>
        </w:rPr>
        <w:t>４</w:t>
      </w:r>
      <w:r w:rsidR="00577CA1" w:rsidRPr="00577CA1">
        <w:rPr>
          <w:color w:val="0070C0"/>
        </w:rPr>
        <w:t>(14)</w:t>
      </w:r>
      <w:r w:rsidR="006F7150" w:rsidRPr="00577CA1">
        <w:rPr>
          <w:color w:val="0070C0"/>
        </w:rPr>
        <w:fldChar w:fldCharType="end"/>
      </w:r>
      <w:r w:rsidR="006F7150" w:rsidRPr="00577CA1">
        <w:rPr>
          <w:color w:val="0070C0"/>
        </w:rPr>
        <w:fldChar w:fldCharType="begin"/>
      </w:r>
      <w:r w:rsidR="006F7150" w:rsidRPr="00577CA1">
        <w:rPr>
          <w:color w:val="0070C0"/>
        </w:rPr>
        <w:instrText xml:space="preserve"> REF _Ref59359326 \h </w:instrText>
      </w:r>
      <w:r w:rsidR="0047715D" w:rsidRPr="00577CA1">
        <w:rPr>
          <w:color w:val="0070C0"/>
        </w:rPr>
        <w:instrText xml:space="preserve"> \* MERGEFORMAT </w:instrText>
      </w:r>
      <w:r w:rsidR="006F7150" w:rsidRPr="00577CA1">
        <w:rPr>
          <w:color w:val="0070C0"/>
        </w:rPr>
      </w:r>
      <w:r w:rsidR="006F7150" w:rsidRPr="00577CA1">
        <w:rPr>
          <w:color w:val="0070C0"/>
        </w:rPr>
        <w:fldChar w:fldCharType="separate"/>
      </w:r>
      <w:r w:rsidR="00577CA1" w:rsidRPr="00577CA1">
        <w:rPr>
          <w:rFonts w:hint="eastAsia"/>
          <w:color w:val="0070C0"/>
        </w:rPr>
        <w:t>「メンバー編集」 メンバーシート書き出し</w:t>
      </w:r>
      <w:r w:rsidR="006F7150" w:rsidRPr="00577CA1">
        <w:rPr>
          <w:color w:val="0070C0"/>
        </w:rPr>
        <w:fldChar w:fldCharType="end"/>
      </w:r>
      <w:r w:rsidRPr="00D03215">
        <w:rPr>
          <w:rFonts w:hint="eastAsia"/>
        </w:rPr>
        <w:t>」</w:t>
      </w:r>
      <w:bookmarkEnd w:id="100"/>
      <w:r w:rsidRPr="00D03215">
        <w:rPr>
          <w:rFonts w:hint="eastAsia"/>
        </w:rPr>
        <w:t>を実行して保存した多人数の大会用のメンバー編集データです。</w:t>
      </w:r>
      <w:r w:rsidRPr="00D03215">
        <w:br/>
      </w:r>
      <w:r w:rsidRPr="00D03215">
        <w:rPr>
          <w:rFonts w:hint="eastAsia"/>
        </w:rPr>
        <w:t>「メンバー編集」シートに</w:t>
      </w:r>
      <w:r w:rsidR="0077546B" w:rsidRPr="00D03215">
        <w:rPr>
          <w:rFonts w:hint="eastAsia"/>
        </w:rPr>
        <w:t>同メニューから</w:t>
      </w:r>
      <w:r w:rsidRPr="00D03215">
        <w:rPr>
          <w:rFonts w:hint="eastAsia"/>
        </w:rPr>
        <w:t>取り込むこともできます。</w:t>
      </w:r>
    </w:p>
    <w:p w14:paraId="2152E0FB" w14:textId="77777777" w:rsidR="00EC3C48" w:rsidRPr="00D03215" w:rsidRDefault="00EC3C48" w:rsidP="0021558B">
      <w:pPr>
        <w:pStyle w:val="3"/>
      </w:pPr>
      <w:r w:rsidRPr="00D03215">
        <w:rPr>
          <w:rFonts w:hint="eastAsia"/>
        </w:rPr>
        <w:t>同好会用メンバー.xlsx：</w:t>
      </w:r>
    </w:p>
    <w:p w14:paraId="038DBD54" w14:textId="53C05D1A" w:rsidR="003E4CD9" w:rsidRDefault="00EC3C48" w:rsidP="0021558B">
      <w:pPr>
        <w:pStyle w:val="3"/>
        <w:numPr>
          <w:ilvl w:val="0"/>
          <w:numId w:val="0"/>
        </w:numPr>
        <w:ind w:left="709"/>
      </w:pPr>
      <w:r w:rsidRPr="00D03215">
        <w:rPr>
          <w:rFonts w:hint="eastAsia"/>
        </w:rPr>
        <w:t>XL_4R_GG_同好会_2015 03 29.xlsxの「メンバー編集」シートから</w:t>
      </w:r>
      <w:r w:rsidR="006F7150" w:rsidRPr="005F63B9">
        <w:rPr>
          <w:rFonts w:hint="eastAsia"/>
        </w:rPr>
        <w:t>「</w:t>
      </w:r>
      <w:r w:rsidR="006F7150" w:rsidRPr="00577CA1">
        <w:rPr>
          <w:color w:val="0070C0"/>
        </w:rPr>
        <w:fldChar w:fldCharType="begin"/>
      </w:r>
      <w:r w:rsidR="006F7150" w:rsidRPr="00577CA1">
        <w:rPr>
          <w:color w:val="0070C0"/>
        </w:rPr>
        <w:instrText xml:space="preserve"> </w:instrText>
      </w:r>
      <w:r w:rsidR="006F7150" w:rsidRPr="00577CA1">
        <w:rPr>
          <w:rFonts w:hint="eastAsia"/>
          <w:color w:val="0070C0"/>
        </w:rPr>
        <w:instrText>REF _Ref59359322 \r \h</w:instrText>
      </w:r>
      <w:r w:rsidR="006F7150" w:rsidRPr="00577CA1">
        <w:rPr>
          <w:color w:val="0070C0"/>
        </w:rPr>
        <w:instrText xml:space="preserve"> </w:instrText>
      </w:r>
      <w:r w:rsidR="0047715D" w:rsidRPr="00577CA1">
        <w:rPr>
          <w:color w:val="0070C0"/>
        </w:rPr>
        <w:instrText xml:space="preserve"> \* MERGEFORMAT </w:instrText>
      </w:r>
      <w:r w:rsidR="006F7150" w:rsidRPr="00577CA1">
        <w:rPr>
          <w:color w:val="0070C0"/>
        </w:rPr>
      </w:r>
      <w:r w:rsidR="006F7150" w:rsidRPr="00577CA1">
        <w:rPr>
          <w:color w:val="0070C0"/>
        </w:rPr>
        <w:fldChar w:fldCharType="separate"/>
      </w:r>
      <w:r w:rsidR="00577CA1" w:rsidRPr="00577CA1">
        <w:rPr>
          <w:rFonts w:hint="eastAsia"/>
          <w:color w:val="0070C0"/>
        </w:rPr>
        <w:t>４</w:t>
      </w:r>
      <w:r w:rsidR="00577CA1" w:rsidRPr="00577CA1">
        <w:rPr>
          <w:color w:val="0070C0"/>
        </w:rPr>
        <w:t>(14)</w:t>
      </w:r>
      <w:r w:rsidR="006F7150" w:rsidRPr="00577CA1">
        <w:rPr>
          <w:color w:val="0070C0"/>
        </w:rPr>
        <w:fldChar w:fldCharType="end"/>
      </w:r>
      <w:r w:rsidR="006F7150" w:rsidRPr="00577CA1">
        <w:rPr>
          <w:color w:val="0070C0"/>
        </w:rPr>
        <w:fldChar w:fldCharType="begin"/>
      </w:r>
      <w:r w:rsidR="006F7150" w:rsidRPr="00577CA1">
        <w:rPr>
          <w:color w:val="0070C0"/>
        </w:rPr>
        <w:instrText xml:space="preserve"> REF _Ref59359326 \h </w:instrText>
      </w:r>
      <w:r w:rsidR="0047715D" w:rsidRPr="00577CA1">
        <w:rPr>
          <w:color w:val="0070C0"/>
        </w:rPr>
        <w:instrText xml:space="preserve"> \* MERGEFORMAT </w:instrText>
      </w:r>
      <w:r w:rsidR="006F7150" w:rsidRPr="00577CA1">
        <w:rPr>
          <w:color w:val="0070C0"/>
        </w:rPr>
      </w:r>
      <w:r w:rsidR="006F7150" w:rsidRPr="00577CA1">
        <w:rPr>
          <w:color w:val="0070C0"/>
        </w:rPr>
        <w:fldChar w:fldCharType="separate"/>
      </w:r>
      <w:r w:rsidR="00577CA1" w:rsidRPr="00577CA1">
        <w:rPr>
          <w:rFonts w:hint="eastAsia"/>
          <w:color w:val="0070C0"/>
        </w:rPr>
        <w:t>「メンバー編集」 メンバーシート書き出し</w:t>
      </w:r>
      <w:r w:rsidR="006F7150" w:rsidRPr="00577CA1">
        <w:rPr>
          <w:color w:val="0070C0"/>
        </w:rPr>
        <w:fldChar w:fldCharType="end"/>
      </w:r>
      <w:r w:rsidR="006F7150" w:rsidRPr="00D03215">
        <w:rPr>
          <w:rFonts w:hint="eastAsia"/>
        </w:rPr>
        <w:t>」</w:t>
      </w:r>
      <w:r w:rsidRPr="00D03215">
        <w:rPr>
          <w:rFonts w:hint="eastAsia"/>
        </w:rPr>
        <w:t>を実行して保存した同好会用のメンバー編集データで</w:t>
      </w:r>
      <w:r w:rsidR="00A66D09" w:rsidRPr="00D03215">
        <w:rPr>
          <w:rFonts w:hint="eastAsia"/>
        </w:rPr>
        <w:t>逆に</w:t>
      </w:r>
      <w:r w:rsidRPr="00D03215">
        <w:rPr>
          <w:rFonts w:hint="eastAsia"/>
        </w:rPr>
        <w:t>「メンバー編集」シートに取り込むこともできます</w:t>
      </w:r>
      <w:r w:rsidR="003E4CD9">
        <w:rPr>
          <w:rFonts w:hint="eastAsia"/>
        </w:rPr>
        <w:t>。</w:t>
      </w:r>
    </w:p>
    <w:p w14:paraId="6FA4DF35" w14:textId="77777777" w:rsidR="00EC3C48" w:rsidRPr="004175D2" w:rsidRDefault="003E4CD9" w:rsidP="0021558B">
      <w:pPr>
        <w:pStyle w:val="3"/>
      </w:pPr>
      <w:r w:rsidRPr="004175D2">
        <w:rPr>
          <w:rFonts w:hint="eastAsia"/>
        </w:rPr>
        <w:t>スコアカード手書き用紙フォルダ：</w:t>
      </w:r>
    </w:p>
    <w:p w14:paraId="2313EE17" w14:textId="77777777" w:rsidR="003E4CD9" w:rsidRPr="003E4CD9" w:rsidRDefault="003E4CD9" w:rsidP="003E4CD9">
      <w:pPr>
        <w:ind w:leftChars="337" w:left="708"/>
      </w:pPr>
      <w:r>
        <w:rPr>
          <w:rFonts w:hint="eastAsia"/>
        </w:rPr>
        <w:t>フォルダの内容を省略するので、同フォルダ内の「</w:t>
      </w:r>
      <w:r w:rsidRPr="003E4CD9">
        <w:rPr>
          <w:rFonts w:hint="eastAsia"/>
        </w:rPr>
        <w:t>スコアカードの使い方</w:t>
      </w:r>
      <w:r w:rsidRPr="003E4CD9">
        <w:t>.txt</w:t>
      </w:r>
      <w:r>
        <w:rPr>
          <w:rFonts w:hint="eastAsia"/>
        </w:rPr>
        <w:t>」並びに「</w:t>
      </w:r>
      <w:r w:rsidRPr="003E4CD9">
        <w:rPr>
          <w:rFonts w:hint="eastAsia"/>
        </w:rPr>
        <w:t>エコ型手書き</w:t>
      </w:r>
      <w:r w:rsidRPr="003E4CD9">
        <w:t>_少人数スコアカード記入方法.docx</w:t>
      </w:r>
      <w:r>
        <w:rPr>
          <w:rFonts w:hint="eastAsia"/>
        </w:rPr>
        <w:t>」をご覧ください。</w:t>
      </w:r>
    </w:p>
    <w:p w14:paraId="4EA1A951" w14:textId="77777777" w:rsidR="00F75B73" w:rsidRPr="00D03215" w:rsidRDefault="00F75B73" w:rsidP="00C928CA">
      <w:pPr>
        <w:pStyle w:val="2"/>
      </w:pPr>
      <w:bookmarkStart w:id="101" w:name="_Ref166423447"/>
      <w:bookmarkStart w:id="102" w:name="_Toc220058822"/>
      <w:r w:rsidRPr="00D03215">
        <w:rPr>
          <w:rFonts w:hint="eastAsia"/>
        </w:rPr>
        <w:t>インストール前の注意事項</w:t>
      </w:r>
      <w:r w:rsidR="00F61270" w:rsidRPr="00D03215">
        <w:rPr>
          <w:rFonts w:hint="eastAsia"/>
        </w:rPr>
        <w:t xml:space="preserve"> </w:t>
      </w:r>
      <w:r w:rsidRPr="005400E3">
        <w:rPr>
          <w:rFonts w:hint="eastAsia"/>
          <w:color w:val="ED0000"/>
        </w:rPr>
        <w:t>（重要）</w:t>
      </w:r>
      <w:bookmarkEnd w:id="101"/>
      <w:bookmarkEnd w:id="102"/>
    </w:p>
    <w:p w14:paraId="2AE974C6" w14:textId="7D861E20" w:rsidR="009F358B" w:rsidRDefault="004904A4" w:rsidP="009F358B">
      <w:pPr>
        <w:ind w:leftChars="202" w:left="424"/>
        <w:rPr>
          <w:color w:val="FF0000"/>
          <w:u w:val="double"/>
        </w:rPr>
      </w:pPr>
      <w:r w:rsidRPr="00D03215">
        <w:rPr>
          <w:rFonts w:hint="eastAsia"/>
        </w:rPr>
        <w:t>インストールの前</w:t>
      </w:r>
      <w:r w:rsidR="00F75B73" w:rsidRPr="00D03215">
        <w:rPr>
          <w:rFonts w:hint="eastAsia"/>
        </w:rPr>
        <w:t>に下記</w:t>
      </w:r>
      <w:r w:rsidR="00AD0F8F">
        <w:rPr>
          <w:rFonts w:hint="eastAsia"/>
        </w:rPr>
        <w:t>の</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_Ref166576373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1)</w:t>
      </w:r>
      <w:r w:rsidRPr="00577CA1">
        <w:rPr>
          <w:color w:val="0070C0"/>
        </w:rPr>
        <w:fldChar w:fldCharType="end"/>
      </w:r>
      <w:r w:rsidRPr="00D03215">
        <w:rPr>
          <w:rFonts w:hint="eastAsia"/>
        </w:rPr>
        <w:t>」～</w:t>
      </w:r>
      <w:bookmarkStart w:id="103" w:name="_Hlk192405210"/>
      <w:r w:rsidRPr="005F63B9">
        <w:rPr>
          <w:rFonts w:hint="eastAsia"/>
          <w:color w:val="0070C0"/>
        </w:rPr>
        <w:t>「</w:t>
      </w:r>
      <w:r w:rsidR="00F93A1F" w:rsidRPr="00577CA1">
        <w:rPr>
          <w:color w:val="0070C0"/>
        </w:rPr>
        <w:fldChar w:fldCharType="begin"/>
      </w:r>
      <w:r w:rsidR="00F93A1F" w:rsidRPr="00577CA1">
        <w:rPr>
          <w:color w:val="0070C0"/>
        </w:rPr>
        <w:instrText xml:space="preserve"> </w:instrText>
      </w:r>
      <w:r w:rsidR="00F93A1F" w:rsidRPr="00577CA1">
        <w:rPr>
          <w:rFonts w:hint="eastAsia"/>
          <w:color w:val="0070C0"/>
        </w:rPr>
        <w:instrText>REF _Ref192405170 \r \h</w:instrText>
      </w:r>
      <w:r w:rsidR="00F93A1F" w:rsidRPr="00577CA1">
        <w:rPr>
          <w:color w:val="0070C0"/>
        </w:rPr>
        <w:instrText xml:space="preserve"> </w:instrText>
      </w:r>
      <w:r w:rsidR="00F93A1F" w:rsidRPr="00577CA1">
        <w:rPr>
          <w:color w:val="0070C0"/>
        </w:rPr>
      </w:r>
      <w:r w:rsidR="00F93A1F" w:rsidRPr="00577CA1">
        <w:rPr>
          <w:color w:val="0070C0"/>
        </w:rPr>
        <w:fldChar w:fldCharType="separate"/>
      </w:r>
      <w:r w:rsidR="00577CA1" w:rsidRPr="00577CA1">
        <w:rPr>
          <w:color w:val="0070C0"/>
        </w:rPr>
        <w:t>7)</w:t>
      </w:r>
      <w:r w:rsidR="00F93A1F" w:rsidRPr="00577CA1">
        <w:rPr>
          <w:color w:val="0070C0"/>
        </w:rPr>
        <w:fldChar w:fldCharType="end"/>
      </w:r>
      <w:r w:rsidRPr="00D03215">
        <w:rPr>
          <w:rFonts w:hint="eastAsia"/>
        </w:rPr>
        <w:t>」</w:t>
      </w:r>
      <w:bookmarkEnd w:id="103"/>
      <w:r w:rsidRPr="00D03215">
        <w:rPr>
          <w:rFonts w:hint="eastAsia"/>
        </w:rPr>
        <w:t>項</w:t>
      </w:r>
      <w:r w:rsidR="00E730FA">
        <w:rPr>
          <w:rFonts w:hint="eastAsia"/>
        </w:rPr>
        <w:t>を</w:t>
      </w:r>
      <w:r w:rsidR="009F358B">
        <w:rPr>
          <w:rFonts w:hint="eastAsia"/>
        </w:rPr>
        <w:t>実行してください。</w:t>
      </w:r>
      <w:r w:rsidR="000A597A">
        <w:rPr>
          <w:rFonts w:hint="eastAsia"/>
        </w:rPr>
        <w:t>いきなり</w:t>
      </w:r>
      <w:r w:rsidR="000A597A" w:rsidRPr="00D03215">
        <w:rPr>
          <w:rFonts w:hint="eastAsia"/>
        </w:rPr>
        <w:t>「</w:t>
      </w:r>
      <w:r w:rsidR="000A597A" w:rsidRPr="00D03215">
        <w:rPr>
          <w:rFonts w:hint="eastAsia"/>
          <w:sz w:val="20"/>
          <w:szCs w:val="20"/>
        </w:rPr>
        <w:t>グラウンドゴルフインストール・アンインストール.xlsm</w:t>
      </w:r>
      <w:r w:rsidR="000A597A" w:rsidRPr="00D03215">
        <w:rPr>
          <w:rFonts w:hint="eastAsia"/>
        </w:rPr>
        <w:t>」</w:t>
      </w:r>
      <w:r w:rsidR="007E24E4">
        <w:rPr>
          <w:rFonts w:hint="eastAsia"/>
        </w:rPr>
        <w:t>を</w:t>
      </w:r>
      <w:r w:rsidR="000A597A">
        <w:rPr>
          <w:rFonts w:hint="eastAsia"/>
        </w:rPr>
        <w:t>クリックしてインストールを実行した場合は</w:t>
      </w:r>
      <w:r w:rsidR="009F358B">
        <w:rPr>
          <w:rFonts w:hint="eastAsia"/>
        </w:rPr>
        <w:t>、</w:t>
      </w:r>
      <w:r w:rsidR="00756D4C" w:rsidRPr="005F63B9">
        <w:rPr>
          <w:rFonts w:hint="eastAsia"/>
          <w:color w:val="0070C0"/>
        </w:rPr>
        <w:t>「</w:t>
      </w:r>
      <w:r w:rsidR="00756D4C" w:rsidRPr="00577CA1">
        <w:rPr>
          <w:color w:val="0070C0"/>
        </w:rPr>
        <w:fldChar w:fldCharType="begin"/>
      </w:r>
      <w:r w:rsidR="00756D4C" w:rsidRPr="00577CA1">
        <w:rPr>
          <w:color w:val="0070C0"/>
        </w:rPr>
        <w:instrText xml:space="preserve"> </w:instrText>
      </w:r>
      <w:r w:rsidR="00756D4C" w:rsidRPr="00577CA1">
        <w:rPr>
          <w:rFonts w:hint="eastAsia"/>
          <w:color w:val="0070C0"/>
        </w:rPr>
        <w:instrText>REF _Ref192334872 \h</w:instrText>
      </w:r>
      <w:r w:rsidR="00756D4C" w:rsidRPr="00577CA1">
        <w:rPr>
          <w:color w:val="0070C0"/>
        </w:rPr>
        <w:instrText xml:space="preserve"> </w:instrText>
      </w:r>
      <w:r w:rsidR="00756D4C" w:rsidRPr="00577CA1">
        <w:rPr>
          <w:color w:val="0070C0"/>
        </w:rPr>
      </w:r>
      <w:r w:rsidR="00756D4C" w:rsidRPr="00577CA1">
        <w:rPr>
          <w:color w:val="0070C0"/>
        </w:rPr>
        <w:fldChar w:fldCharType="separate"/>
      </w:r>
      <w:r w:rsidR="00577CA1" w:rsidRPr="00577CA1">
        <w:rPr>
          <w:color w:val="0070C0"/>
        </w:rPr>
        <w:t xml:space="preserve">図 </w:t>
      </w:r>
      <w:r w:rsidR="00577CA1" w:rsidRPr="00577CA1">
        <w:rPr>
          <w:noProof/>
          <w:color w:val="0070C0"/>
        </w:rPr>
        <w:t>9</w:t>
      </w:r>
      <w:r w:rsidR="00577CA1" w:rsidRPr="00577CA1">
        <w:rPr>
          <w:rFonts w:hint="eastAsia"/>
          <w:color w:val="0070C0"/>
        </w:rPr>
        <w:t xml:space="preserve"> 保護ビュー</w:t>
      </w:r>
      <w:r w:rsidR="00756D4C" w:rsidRPr="00577CA1">
        <w:rPr>
          <w:color w:val="0070C0"/>
        </w:rPr>
        <w:fldChar w:fldCharType="end"/>
      </w:r>
      <w:r w:rsidR="00756D4C">
        <w:rPr>
          <w:rFonts w:hint="eastAsia"/>
        </w:rPr>
        <w:t>」を表示し</w:t>
      </w:r>
      <w:r w:rsidR="000A597A">
        <w:rPr>
          <w:rFonts w:hint="eastAsia"/>
        </w:rPr>
        <w:t>、</w:t>
      </w:r>
      <w:r w:rsidR="00AD40A4">
        <w:rPr>
          <w:rFonts w:hint="eastAsia"/>
        </w:rPr>
        <w:t>同図</w:t>
      </w:r>
      <w:r w:rsidR="00AD40A4" w:rsidRPr="00AD40A4">
        <w:rPr>
          <w:rFonts w:hint="eastAsia"/>
          <w:color w:val="FF0000"/>
        </w:rPr>
        <w:t>①</w:t>
      </w:r>
      <w:r w:rsidR="00AD40A4">
        <w:rPr>
          <w:rFonts w:hint="eastAsia"/>
        </w:rPr>
        <w:t>の</w:t>
      </w:r>
      <w:r w:rsidR="000A597A">
        <w:rPr>
          <w:rFonts w:hint="eastAsia"/>
        </w:rPr>
        <w:t>ボタンを押すと</w:t>
      </w:r>
      <w:r w:rsidR="009F358B" w:rsidRPr="005F63B9">
        <w:rPr>
          <w:rFonts w:hint="eastAsia"/>
          <w:color w:val="0070C0"/>
        </w:rPr>
        <w:t>「</w:t>
      </w:r>
      <w:r w:rsidR="009F358B" w:rsidRPr="00577CA1">
        <w:rPr>
          <w:color w:val="0070C0"/>
        </w:rPr>
        <w:fldChar w:fldCharType="begin"/>
      </w:r>
      <w:r w:rsidR="009F358B" w:rsidRPr="00577CA1">
        <w:rPr>
          <w:color w:val="0070C0"/>
        </w:rPr>
        <w:instrText xml:space="preserve"> </w:instrText>
      </w:r>
      <w:r w:rsidR="009F358B" w:rsidRPr="00577CA1">
        <w:rPr>
          <w:rFonts w:hint="eastAsia"/>
          <w:color w:val="0070C0"/>
        </w:rPr>
        <w:instrText>REF _Ref166576492 \h</w:instrText>
      </w:r>
      <w:r w:rsidR="009F358B" w:rsidRPr="00577CA1">
        <w:rPr>
          <w:color w:val="0070C0"/>
        </w:rPr>
        <w:instrText xml:space="preserve"> </w:instrText>
      </w:r>
      <w:r w:rsidR="009F358B" w:rsidRPr="00577CA1">
        <w:rPr>
          <w:color w:val="0070C0"/>
        </w:rPr>
      </w:r>
      <w:r w:rsidR="009F358B" w:rsidRPr="00577CA1">
        <w:rPr>
          <w:color w:val="0070C0"/>
        </w:rPr>
        <w:fldChar w:fldCharType="separate"/>
      </w:r>
      <w:r w:rsidR="00577CA1" w:rsidRPr="00577CA1">
        <w:rPr>
          <w:color w:val="0070C0"/>
        </w:rPr>
        <w:t xml:space="preserve">図 </w:t>
      </w:r>
      <w:r w:rsidR="00577CA1" w:rsidRPr="00577CA1">
        <w:rPr>
          <w:noProof/>
          <w:color w:val="0070C0"/>
        </w:rPr>
        <w:t>10</w:t>
      </w:r>
      <w:r w:rsidR="00577CA1" w:rsidRPr="00577CA1">
        <w:rPr>
          <w:rFonts w:hint="eastAsia"/>
          <w:color w:val="0070C0"/>
        </w:rPr>
        <w:t xml:space="preserve"> セキュリティリスク</w:t>
      </w:r>
      <w:r w:rsidR="009F358B" w:rsidRPr="00577CA1">
        <w:rPr>
          <w:color w:val="0070C0"/>
        </w:rPr>
        <w:fldChar w:fldCharType="end"/>
      </w:r>
      <w:r w:rsidR="009F358B" w:rsidRPr="00D03215">
        <w:rPr>
          <w:rFonts w:hint="eastAsia"/>
        </w:rPr>
        <w:t>」</w:t>
      </w:r>
      <w:r w:rsidR="009F358B">
        <w:rPr>
          <w:rFonts w:hint="eastAsia"/>
        </w:rPr>
        <w:t>を表示し</w:t>
      </w:r>
      <w:r w:rsidR="007E24E4">
        <w:rPr>
          <w:rFonts w:hint="eastAsia"/>
        </w:rPr>
        <w:t>、</w:t>
      </w:r>
      <w:r w:rsidR="00AD40A4">
        <w:rPr>
          <w:rFonts w:hint="eastAsia"/>
        </w:rPr>
        <w:t>同図</w:t>
      </w:r>
      <w:r w:rsidR="00AD40A4" w:rsidRPr="00AD40A4">
        <w:rPr>
          <w:rFonts w:hint="eastAsia"/>
          <w:color w:val="FF0000"/>
        </w:rPr>
        <w:t>②</w:t>
      </w:r>
      <w:r w:rsidR="00AD40A4">
        <w:rPr>
          <w:rFonts w:hint="eastAsia"/>
        </w:rPr>
        <w:t>の</w:t>
      </w:r>
      <w:r w:rsidR="000A597A">
        <w:rPr>
          <w:rFonts w:hint="eastAsia"/>
        </w:rPr>
        <w:t>ボタンを押すと</w:t>
      </w:r>
      <w:r w:rsidR="007E24E4">
        <w:rPr>
          <w:rFonts w:hint="eastAsia"/>
        </w:rPr>
        <w:t>以下の</w:t>
      </w:r>
      <w:r w:rsidR="000A597A" w:rsidRPr="005F63B9">
        <w:rPr>
          <w:rFonts w:hint="eastAsia"/>
          <w:color w:val="0070C0"/>
        </w:rPr>
        <w:t>「</w:t>
      </w:r>
      <w:r w:rsidR="00032DAD" w:rsidRPr="00577CA1">
        <w:rPr>
          <w:color w:val="0070C0"/>
        </w:rPr>
        <w:fldChar w:fldCharType="begin"/>
      </w:r>
      <w:r w:rsidR="00032DAD" w:rsidRPr="00577CA1">
        <w:rPr>
          <w:color w:val="0070C0"/>
        </w:rPr>
        <w:instrText xml:space="preserve"> </w:instrText>
      </w:r>
      <w:r w:rsidR="00032DAD" w:rsidRPr="00577CA1">
        <w:rPr>
          <w:rFonts w:hint="eastAsia"/>
          <w:color w:val="0070C0"/>
        </w:rPr>
        <w:instrText>REF インストール失敗 \h</w:instrText>
      </w:r>
      <w:r w:rsidR="00032DAD" w:rsidRPr="00577CA1">
        <w:rPr>
          <w:color w:val="0070C0"/>
        </w:rPr>
        <w:instrText xml:space="preserve"> </w:instrText>
      </w:r>
      <w:r w:rsidR="00032DAD" w:rsidRPr="00577CA1">
        <w:rPr>
          <w:color w:val="0070C0"/>
        </w:rPr>
      </w:r>
      <w:r w:rsidR="00032DAD" w:rsidRPr="00577CA1">
        <w:rPr>
          <w:color w:val="0070C0"/>
        </w:rPr>
        <w:fldChar w:fldCharType="separate"/>
      </w:r>
      <w:r w:rsidR="00577CA1" w:rsidRPr="00577CA1">
        <w:rPr>
          <w:rFonts w:hint="eastAsia"/>
          <w:color w:val="0070C0"/>
        </w:rPr>
        <w:t>インストール失敗</w:t>
      </w:r>
      <w:r w:rsidR="00032DAD" w:rsidRPr="00577CA1">
        <w:rPr>
          <w:color w:val="0070C0"/>
        </w:rPr>
        <w:fldChar w:fldCharType="end"/>
      </w:r>
      <w:r w:rsidR="000A597A">
        <w:rPr>
          <w:rFonts w:hint="eastAsia"/>
        </w:rPr>
        <w:t>」</w:t>
      </w:r>
      <w:r w:rsidR="007E24E4">
        <w:rPr>
          <w:rFonts w:hint="eastAsia"/>
        </w:rPr>
        <w:t>で説明の</w:t>
      </w:r>
      <w:r w:rsidR="000A597A">
        <w:rPr>
          <w:rFonts w:hint="eastAsia"/>
        </w:rPr>
        <w:t>ように</w:t>
      </w:r>
      <w:r w:rsidR="00032DAD">
        <w:rPr>
          <w:rFonts w:hint="eastAsia"/>
        </w:rPr>
        <w:t>なり</w:t>
      </w:r>
      <w:r w:rsidR="000A597A">
        <w:rPr>
          <w:rFonts w:hint="eastAsia"/>
        </w:rPr>
        <w:t>インストールはできません</w:t>
      </w:r>
      <w:r w:rsidR="00756D4C">
        <w:rPr>
          <w:rFonts w:hint="eastAsia"/>
        </w:rPr>
        <w:t>。</w:t>
      </w:r>
      <w:r w:rsidR="007E24E4" w:rsidRPr="007E24E4">
        <w:rPr>
          <w:rFonts w:hint="eastAsia"/>
          <w:color w:val="FF0000"/>
        </w:rPr>
        <w:t>（</w:t>
      </w:r>
      <w:r w:rsidR="00530461" w:rsidRPr="007E24E4">
        <w:rPr>
          <w:rFonts w:hint="eastAsia"/>
          <w:color w:val="FF0000"/>
        </w:rPr>
        <w:t>インターネットからダウンロードまたは電子メールなどで取得したマクロを含む</w:t>
      </w:r>
      <w:r w:rsidR="00B75F6E" w:rsidRPr="007E24E4">
        <w:rPr>
          <w:rFonts w:hint="eastAsia"/>
          <w:color w:val="FF0000"/>
        </w:rPr>
        <w:t>「</w:t>
      </w:r>
      <w:r w:rsidR="00D00F6C" w:rsidRPr="007E24E4">
        <w:rPr>
          <w:rFonts w:hint="eastAsia"/>
          <w:color w:val="FF0000"/>
        </w:rPr>
        <w:t xml:space="preserve">Microsost </w:t>
      </w:r>
      <w:r w:rsidR="00B75F6E" w:rsidRPr="007E24E4">
        <w:rPr>
          <w:rFonts w:hint="eastAsia"/>
          <w:color w:val="FF0000"/>
        </w:rPr>
        <w:t>Office」</w:t>
      </w:r>
      <w:r w:rsidR="00D00F6C" w:rsidRPr="007E24E4">
        <w:rPr>
          <w:rFonts w:hint="eastAsia"/>
          <w:color w:val="FF0000"/>
        </w:rPr>
        <w:t>製品は</w:t>
      </w:r>
      <w:r w:rsidR="00B75F6E" w:rsidRPr="007E24E4">
        <w:rPr>
          <w:rFonts w:hint="eastAsia"/>
          <w:color w:val="FF0000"/>
        </w:rPr>
        <w:t>システムから</w:t>
      </w:r>
      <w:r w:rsidR="00530461" w:rsidRPr="007E24E4">
        <w:rPr>
          <w:rFonts w:hint="eastAsia"/>
          <w:color w:val="FF0000"/>
        </w:rPr>
        <w:t>セキュリティーブロック</w:t>
      </w:r>
      <w:r w:rsidR="00B75F6E" w:rsidRPr="007E24E4">
        <w:rPr>
          <w:rFonts w:hint="eastAsia"/>
          <w:color w:val="FF0000"/>
        </w:rPr>
        <w:t>をされて</w:t>
      </w:r>
      <w:r w:rsidR="00530461" w:rsidRPr="007E24E4">
        <w:rPr>
          <w:rFonts w:hint="eastAsia"/>
          <w:color w:val="FF0000"/>
        </w:rPr>
        <w:t>インストールできません</w:t>
      </w:r>
      <w:r w:rsidR="00D00F6C" w:rsidRPr="007E24E4">
        <w:rPr>
          <w:rFonts w:hint="eastAsia"/>
          <w:color w:val="FF0000"/>
        </w:rPr>
        <w:t>。完全にファイルがロックされる場合もあり</w:t>
      </w:r>
      <w:r w:rsidR="00AD40A4">
        <w:rPr>
          <w:rFonts w:hint="eastAsia"/>
          <w:color w:val="FF0000"/>
        </w:rPr>
        <w:t>、</w:t>
      </w:r>
      <w:r w:rsidR="007E24E4">
        <w:rPr>
          <w:rFonts w:hint="eastAsia"/>
          <w:color w:val="FF0000"/>
        </w:rPr>
        <w:t>ご注意ください！</w:t>
      </w:r>
      <w:r w:rsidR="00D00F6C" w:rsidRPr="007E24E4">
        <w:rPr>
          <w:rFonts w:hint="eastAsia"/>
          <w:color w:val="FF0000"/>
        </w:rPr>
        <w:t>）</w:t>
      </w:r>
    </w:p>
    <w:p w14:paraId="59319C6E" w14:textId="77777777" w:rsidR="00CF4BCF" w:rsidRDefault="00AD40A4" w:rsidP="009F358B">
      <w:pPr>
        <w:ind w:leftChars="202" w:left="424"/>
      </w:pPr>
      <w:r>
        <w:rPr>
          <w:rFonts w:hint="eastAsia"/>
          <w:noProof/>
          <w:lang w:val="ja-JP"/>
        </w:rPr>
        <mc:AlternateContent>
          <mc:Choice Requires="wpg">
            <w:drawing>
              <wp:inline distT="0" distB="0" distL="0" distR="0" wp14:anchorId="6F2C1F8D" wp14:editId="0AC35D63">
                <wp:extent cx="5493385" cy="596900"/>
                <wp:effectExtent l="0" t="0" r="0" b="0"/>
                <wp:docPr id="1505057248" name="グループ化 174"/>
                <wp:cNvGraphicFramePr/>
                <a:graphic xmlns:a="http://schemas.openxmlformats.org/drawingml/2006/main">
                  <a:graphicData uri="http://schemas.microsoft.com/office/word/2010/wordprocessingGroup">
                    <wpg:wgp>
                      <wpg:cNvGrpSpPr/>
                      <wpg:grpSpPr>
                        <a:xfrm>
                          <a:off x="0" y="0"/>
                          <a:ext cx="5493385" cy="596900"/>
                          <a:chOff x="0" y="0"/>
                          <a:chExt cx="5493385" cy="596900"/>
                        </a:xfrm>
                      </wpg:grpSpPr>
                      <wps:wsp>
                        <wps:cNvPr id="712303296" name="テキスト ボックス 1"/>
                        <wps:cNvSpPr txBox="1"/>
                        <wps:spPr>
                          <a:xfrm>
                            <a:off x="6350" y="368300"/>
                            <a:ext cx="5487035" cy="228600"/>
                          </a:xfrm>
                          <a:prstGeom prst="rect">
                            <a:avLst/>
                          </a:prstGeom>
                          <a:solidFill>
                            <a:prstClr val="white"/>
                          </a:solidFill>
                          <a:ln>
                            <a:noFill/>
                          </a:ln>
                        </wps:spPr>
                        <wps:txbx>
                          <w:txbxContent>
                            <w:p w14:paraId="374D0401" w14:textId="77777777" w:rsidR="00AD40A4" w:rsidRPr="00853E06" w:rsidRDefault="00AD40A4" w:rsidP="00AD40A4">
                              <w:pPr>
                                <w:pStyle w:val="ab"/>
                                <w:rPr>
                                  <w:noProof/>
                                  <w:szCs w:val="22"/>
                                </w:rPr>
                              </w:pPr>
                              <w:bookmarkStart w:id="104" w:name="_Ref192334872"/>
                              <w:r>
                                <w:t xml:space="preserve">図 </w:t>
                              </w:r>
                              <w:r>
                                <w:fldChar w:fldCharType="begin"/>
                              </w:r>
                              <w:r>
                                <w:instrText xml:space="preserve"> SEQ 図 \* ARABIC </w:instrText>
                              </w:r>
                              <w:r>
                                <w:fldChar w:fldCharType="separate"/>
                              </w:r>
                              <w:r w:rsidR="00D1780D">
                                <w:rPr>
                                  <w:noProof/>
                                </w:rPr>
                                <w:t>9</w:t>
                              </w:r>
                              <w:r>
                                <w:fldChar w:fldCharType="end"/>
                              </w:r>
                              <w:r>
                                <w:rPr>
                                  <w:rFonts w:hint="eastAsia"/>
                                </w:rPr>
                                <w:t xml:space="preserve"> 保護ビュー</w:t>
                              </w:r>
                              <w:bookmarkEnd w:id="10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9778624" name="図 17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487035" cy="344805"/>
                          </a:xfrm>
                          <a:prstGeom prst="rect">
                            <a:avLst/>
                          </a:prstGeom>
                        </pic:spPr>
                      </pic:pic>
                    </wpg:wgp>
                  </a:graphicData>
                </a:graphic>
              </wp:inline>
            </w:drawing>
          </mc:Choice>
          <mc:Fallback>
            <w:pict>
              <v:group w14:anchorId="6F2C1F8D" id="_x0000_s1054" style="width:432.55pt;height:47pt;mso-position-horizontal-relative:char;mso-position-vertical-relative:line" coordsize="54933,59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">
                <v:shape id="テキスト ボックス 1" o:spid="_x0000_s1055" type="#_x0000_t202" style="position:absolute;left:63;top:3683;width:5487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" stroked="f">
                  <v:textbox style="mso-fit-shape-to-text:t" inset="0,0,0,0">
                    <w:txbxContent>
                      <w:p w14:paraId="374D0401" w14:textId="77777777" w:rsidR="00AD40A4" w:rsidRPr="00853E06" w:rsidRDefault="00AD40A4" w:rsidP="00AD40A4">
                        <w:pPr>
                          <w:pStyle w:val="ab"/>
                          <w:rPr>
                            <w:noProof/>
                            <w:szCs w:val="22"/>
                          </w:rPr>
                        </w:pPr>
                        <w:bookmarkStart w:id="120" w:name="_Ref192334872"/>
                        <w:r>
                          <w:t xml:space="preserve">図 </w:t>
                        </w:r>
                        <w:r>
                          <w:fldChar w:fldCharType="begin"/>
                        </w:r>
                        <w:r>
                          <w:instrText xml:space="preserve"> SEQ 図 \* ARABIC </w:instrText>
                        </w:r>
                        <w:r>
                          <w:fldChar w:fldCharType="separate"/>
                        </w:r>
                        <w:r w:rsidR="00D1780D">
                          <w:rPr>
                            <w:noProof/>
                          </w:rPr>
                          <w:t>9</w:t>
                        </w:r>
                        <w:r>
                          <w:fldChar w:fldCharType="end"/>
                        </w:r>
                        <w:r>
                          <w:rPr>
                            <w:rFonts w:hint="eastAsia"/>
                          </w:rPr>
                          <w:t xml:space="preserve"> 保護ビュー</w:t>
                        </w:r>
                        <w:bookmarkEnd w:id="120"/>
                      </w:p>
                    </w:txbxContent>
                  </v:textbox>
                </v:shape>
                <v:shape id="図 173" o:spid="_x0000_s1056" type="#_x0000_t75" style="position:absolute;width:54870;height:3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">
                  <v:imagedata r:id="rId24" o:title=""/>
                </v:shape>
                <w10:anchorlock/>
              </v:group>
            </w:pict>
          </mc:Fallback>
        </mc:AlternateContent>
      </w:r>
      <w:r>
        <w:rPr>
          <w:rFonts w:hint="eastAsia"/>
          <w:noProof/>
        </w:rPr>
        <mc:AlternateContent>
          <mc:Choice Requires="wpg">
            <w:drawing>
              <wp:inline distT="0" distB="0" distL="0" distR="0" wp14:anchorId="03E24781" wp14:editId="1ADDDD9B">
                <wp:extent cx="4312285" cy="609600"/>
                <wp:effectExtent l="0" t="0" r="0" b="0"/>
                <wp:docPr id="1276411363" name="グループ化 177"/>
                <wp:cNvGraphicFramePr/>
                <a:graphic xmlns:a="http://schemas.openxmlformats.org/drawingml/2006/main">
                  <a:graphicData uri="http://schemas.microsoft.com/office/word/2010/wordprocessingGroup">
                    <wpg:wgp>
                      <wpg:cNvGrpSpPr/>
                      <wpg:grpSpPr>
                        <a:xfrm>
                          <a:off x="0" y="0"/>
                          <a:ext cx="4312285" cy="609600"/>
                          <a:chOff x="0" y="0"/>
                          <a:chExt cx="4312285" cy="609600"/>
                        </a:xfrm>
                      </wpg:grpSpPr>
                      <wps:wsp>
                        <wps:cNvPr id="1565168457" name="テキスト ボックス 1"/>
                        <wps:cNvSpPr txBox="1"/>
                        <wps:spPr>
                          <a:xfrm>
                            <a:off x="0" y="393700"/>
                            <a:ext cx="4241800" cy="215900"/>
                          </a:xfrm>
                          <a:prstGeom prst="rect">
                            <a:avLst/>
                          </a:prstGeom>
                          <a:solidFill>
                            <a:prstClr val="white"/>
                          </a:solidFill>
                          <a:ln>
                            <a:noFill/>
                          </a:ln>
                        </wps:spPr>
                        <wps:txbx>
                          <w:txbxContent>
                            <w:p w14:paraId="1DFDBA4D" w14:textId="77777777" w:rsidR="009F358B" w:rsidRPr="00D03215" w:rsidRDefault="009F358B" w:rsidP="009F358B">
                              <w:pPr>
                                <w:pStyle w:val="ab"/>
                              </w:pPr>
                              <w:bookmarkStart w:id="105" w:name="_Ref166576492"/>
                              <w:r w:rsidRPr="00D03215">
                                <w:t xml:space="preserve">図 </w:t>
                              </w:r>
                              <w:r w:rsidRPr="00D03215">
                                <w:fldChar w:fldCharType="begin"/>
                              </w:r>
                              <w:r w:rsidRPr="00D03215">
                                <w:instrText xml:space="preserve"> SEQ 図 \* ARABIC </w:instrText>
                              </w:r>
                              <w:r w:rsidRPr="00D03215">
                                <w:fldChar w:fldCharType="separate"/>
                              </w:r>
                              <w:r w:rsidR="00D1780D">
                                <w:rPr>
                                  <w:noProof/>
                                </w:rPr>
                                <w:t>10</w:t>
                              </w:r>
                              <w:r w:rsidRPr="00D03215">
                                <w:fldChar w:fldCharType="end"/>
                              </w:r>
                              <w:r w:rsidRPr="00D03215">
                                <w:rPr>
                                  <w:rFonts w:hint="eastAsia"/>
                                </w:rPr>
                                <w:t xml:space="preserve"> セキュリティリスク</w:t>
                              </w:r>
                              <w:bookmarkEnd w:id="10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072486761" name="図 17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4312285" cy="376555"/>
                          </a:xfrm>
                          <a:prstGeom prst="rect">
                            <a:avLst/>
                          </a:prstGeom>
                        </pic:spPr>
                      </pic:pic>
                    </wpg:wgp>
                  </a:graphicData>
                </a:graphic>
              </wp:inline>
            </w:drawing>
          </mc:Choice>
          <mc:Fallback>
            <w:pict>
              <v:group w14:anchorId="03E24781" id="グループ化 177" o:spid="_x0000_s1057" style="width:339.55pt;height:48pt;mso-position-horizontal-relative:char;mso-position-vertical-relative:line" coordsize="43122,6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">
                <v:shape id="テキスト ボックス 1" o:spid="_x0000_s1058" type="#_x0000_t202" style="position:absolute;top:3937;width:424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" stroked="f">
                  <v:textbox inset="0,0,0,0">
                    <w:txbxContent>
                      <w:p w14:paraId="1DFDBA4D" w14:textId="77777777" w:rsidR="009F358B" w:rsidRPr="00D03215" w:rsidRDefault="009F358B" w:rsidP="009F358B">
                        <w:pPr>
                          <w:pStyle w:val="ab"/>
                        </w:pPr>
                        <w:bookmarkStart w:id="122" w:name="_Ref166576492"/>
                        <w:r w:rsidRPr="00D03215">
                          <w:t xml:space="preserve">図 </w:t>
                        </w:r>
                        <w:r w:rsidRPr="00D03215">
                          <w:fldChar w:fldCharType="begin"/>
                        </w:r>
                        <w:r w:rsidRPr="00D03215">
                          <w:instrText xml:space="preserve"> SEQ 図 \* ARABIC </w:instrText>
                        </w:r>
                        <w:r w:rsidRPr="00D03215">
                          <w:fldChar w:fldCharType="separate"/>
                        </w:r>
                        <w:r w:rsidR="00D1780D">
                          <w:rPr>
                            <w:noProof/>
                          </w:rPr>
                          <w:t>10</w:t>
                        </w:r>
                        <w:r w:rsidRPr="00D03215">
                          <w:fldChar w:fldCharType="end"/>
                        </w:r>
                        <w:r w:rsidRPr="00D03215">
                          <w:rPr>
                            <w:rFonts w:hint="eastAsia"/>
                          </w:rPr>
                          <w:t xml:space="preserve"> セキュリティリスク</w:t>
                        </w:r>
                        <w:bookmarkEnd w:id="122"/>
                      </w:p>
                    </w:txbxContent>
                  </v:textbox>
                </v:shape>
                <v:shape id="図 176" o:spid="_x0000_s1059" type="#_x0000_t75" style="position:absolute;width:43122;height:3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">
                  <v:imagedata r:id="rId26" o:title=""/>
                </v:shape>
                <w10:anchorlock/>
              </v:group>
            </w:pict>
          </mc:Fallback>
        </mc:AlternateContent>
      </w:r>
    </w:p>
    <w:p w14:paraId="5F4B1342" w14:textId="77777777" w:rsidR="009F358B" w:rsidRPr="00D03215" w:rsidRDefault="00C00601" w:rsidP="0021558B">
      <w:pPr>
        <w:pStyle w:val="3"/>
      </w:pPr>
      <w:bookmarkStart w:id="106" w:name="_Ref166576373"/>
      <w:r w:rsidRPr="00032E2C">
        <w:rPr>
          <w:rFonts w:hint="eastAsia"/>
        </w:rPr>
        <w:t>デスクトップPCアイコンの「ダウンロード」フォルダの中</w:t>
      </w:r>
      <w:r>
        <w:rPr>
          <w:rFonts w:hint="eastAsia"/>
        </w:rPr>
        <w:t>、またはユーザーが指定したフォルダの中</w:t>
      </w:r>
      <w:r w:rsidRPr="00032E2C">
        <w:rPr>
          <w:rFonts w:hint="eastAsia"/>
        </w:rPr>
        <w:t>に</w:t>
      </w:r>
      <w:r w:rsidR="009F358B" w:rsidRPr="00D03215">
        <w:rPr>
          <w:rFonts w:hint="eastAsia"/>
        </w:rPr>
        <w:t>「</w:t>
      </w:r>
      <w:r w:rsidR="009F358B" w:rsidRPr="00D03215">
        <w:t>XL_4R_Ggolf</w:t>
      </w:r>
      <w:r w:rsidR="0006013D">
        <w:t>1401</w:t>
      </w:r>
      <w:r w:rsidR="009F358B" w:rsidRPr="00D03215">
        <w:t>.zip</w:t>
      </w:r>
      <w:r w:rsidR="009F358B" w:rsidRPr="00D03215">
        <w:rPr>
          <w:rFonts w:hint="eastAsia"/>
        </w:rPr>
        <w:t>」ファイルができます。</w:t>
      </w:r>
      <w:bookmarkEnd w:id="106"/>
    </w:p>
    <w:p w14:paraId="5E2EA903" w14:textId="77777777" w:rsidR="009F358B" w:rsidRPr="00D03215" w:rsidRDefault="009F358B" w:rsidP="0021558B">
      <w:pPr>
        <w:pStyle w:val="3"/>
      </w:pPr>
      <w:r w:rsidRPr="00D03215">
        <w:rPr>
          <w:rFonts w:hint="eastAsia"/>
        </w:rPr>
        <w:t>同ファイル</w:t>
      </w:r>
      <w:r w:rsidR="00F85788">
        <w:rPr>
          <w:rFonts w:hint="eastAsia"/>
        </w:rPr>
        <w:t>を</w:t>
      </w:r>
      <w:r w:rsidRPr="00D03215">
        <w:rPr>
          <w:rFonts w:hint="eastAsia"/>
        </w:rPr>
        <w:t>ダブルクリックで開くと「</w:t>
      </w:r>
      <w:r w:rsidRPr="00D03215">
        <w:t>XL_4R_Gゴルフ</w:t>
      </w:r>
      <w:r w:rsidR="0006013D">
        <w:t>14.01</w:t>
      </w:r>
      <w:r w:rsidRPr="00D03215">
        <w:rPr>
          <w:rFonts w:hint="eastAsia"/>
        </w:rPr>
        <w:t>」ファイルを表示します。</w:t>
      </w:r>
      <w:r w:rsidR="00E730FA">
        <w:rPr>
          <w:rFonts w:hint="eastAsia"/>
        </w:rPr>
        <w:t>（ここまでは済んでいるので本説明書が見えているはずです）</w:t>
      </w:r>
    </w:p>
    <w:p w14:paraId="3F16B05B" w14:textId="77777777" w:rsidR="009F358B" w:rsidRPr="00D03215" w:rsidRDefault="009F358B" w:rsidP="0021558B">
      <w:pPr>
        <w:pStyle w:val="3"/>
      </w:pPr>
      <w:r w:rsidRPr="00D03215">
        <w:rPr>
          <w:rFonts w:hint="eastAsia"/>
        </w:rPr>
        <w:t>同ファイルを右クリックして「切り取り」を押して「ドキュメント」フォルダへ「</w:t>
      </w:r>
      <w:r w:rsidRPr="00D03215">
        <w:t>XL_4R_Gゴルフ</w:t>
      </w:r>
      <w:r w:rsidR="0006013D">
        <w:t>14.01</w:t>
      </w:r>
      <w:r w:rsidRPr="00D03215">
        <w:rPr>
          <w:rFonts w:hint="eastAsia"/>
        </w:rPr>
        <w:t>」を貼り付けしてください。</w:t>
      </w:r>
    </w:p>
    <w:p w14:paraId="64786BD9" w14:textId="77777777" w:rsidR="009F358B" w:rsidRPr="0008618C" w:rsidRDefault="009F358B" w:rsidP="0021558B">
      <w:pPr>
        <w:pStyle w:val="3"/>
      </w:pPr>
      <w:bookmarkStart w:id="107" w:name="_Ref192339082"/>
      <w:r w:rsidRPr="00D03215">
        <w:rPr>
          <w:rFonts w:hint="eastAsia"/>
        </w:rPr>
        <w:t>ドキュメントの「</w:t>
      </w:r>
      <w:r w:rsidRPr="00D03215">
        <w:t>XL_4R_Gゴルフ</w:t>
      </w:r>
      <w:r w:rsidR="0006013D">
        <w:t>14.01</w:t>
      </w:r>
      <w:r w:rsidRPr="00D03215">
        <w:rPr>
          <w:rFonts w:hint="eastAsia"/>
        </w:rPr>
        <w:t>」をダブルクリックして＜</w:t>
      </w:r>
      <w:r w:rsidRPr="00D03215">
        <w:t>XL_4R_GゴルフAdd-inPG</w:t>
      </w:r>
      <w:r w:rsidRPr="00D03215">
        <w:rPr>
          <w:rFonts w:hint="eastAsia"/>
        </w:rPr>
        <w:t>＞－</w:t>
      </w:r>
      <w:r w:rsidRPr="0008618C">
        <w:rPr>
          <w:rFonts w:hint="eastAsia"/>
          <w:u w:val="double"/>
        </w:rPr>
        <w:t>＜グラウンドゴルフインストール・アンインストール</w:t>
      </w:r>
      <w:r w:rsidRPr="0008618C">
        <w:rPr>
          <w:u w:val="double"/>
        </w:rPr>
        <w:t>.xlsm</w:t>
      </w:r>
      <w:r w:rsidRPr="0008618C">
        <w:rPr>
          <w:rFonts w:hint="eastAsia"/>
          <w:u w:val="double"/>
        </w:rPr>
        <w:t>＞を右クリックし</w:t>
      </w:r>
      <w:r w:rsidRPr="0008618C">
        <w:rPr>
          <w:rFonts w:hint="eastAsia"/>
          <w:u w:val="double"/>
        </w:rPr>
        <w:lastRenderedPageBreak/>
        <w:t>＜プロパティ＞をクリックします</w:t>
      </w:r>
      <w:r w:rsidRPr="0008618C">
        <w:rPr>
          <w:rFonts w:hint="eastAsia"/>
        </w:rPr>
        <w:t>。</w:t>
      </w:r>
      <w:bookmarkEnd w:id="107"/>
    </w:p>
    <w:p w14:paraId="7ACE4709" w14:textId="121E1204" w:rsidR="009F358B" w:rsidRPr="00D03215" w:rsidRDefault="009F358B"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_Ref169697748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11</w:t>
      </w:r>
      <w:r w:rsidR="00577CA1" w:rsidRPr="00577CA1">
        <w:rPr>
          <w:rFonts w:hint="eastAsia"/>
          <w:color w:val="0070C0"/>
        </w:rPr>
        <w:t xml:space="preserve"> セキュリティ</w:t>
      </w:r>
      <w:r w:rsidRPr="00577CA1">
        <w:rPr>
          <w:color w:val="0070C0"/>
        </w:rPr>
        <w:fldChar w:fldCharType="end"/>
      </w:r>
      <w:r w:rsidRPr="00D03215">
        <w:rPr>
          <w:rFonts w:hint="eastAsia"/>
        </w:rPr>
        <w:t>」が表示します。</w:t>
      </w:r>
    </w:p>
    <w:bookmarkStart w:id="108" w:name="_Ref166576392"/>
    <w:p w14:paraId="568810FD" w14:textId="77777777" w:rsidR="00E730FA" w:rsidRDefault="003E4CD9" w:rsidP="0021558B">
      <w:pPr>
        <w:pStyle w:val="3"/>
      </w:pPr>
      <w:r w:rsidRPr="00D03215">
        <w:rPr>
          <w:rFonts w:hint="eastAsia"/>
          <w:noProof/>
        </w:rPr>
        <mc:AlternateContent>
          <mc:Choice Requires="wpg">
            <w:drawing>
              <wp:anchor distT="0" distB="0" distL="114300" distR="114300" simplePos="0" relativeHeight="252081152" behindDoc="0" locked="0" layoutInCell="1" allowOverlap="1" wp14:anchorId="4C8B508F" wp14:editId="179E6235">
                <wp:simplePos x="0" y="0"/>
                <wp:positionH relativeFrom="margin">
                  <wp:posOffset>3879215</wp:posOffset>
                </wp:positionH>
                <wp:positionV relativeFrom="paragraph">
                  <wp:posOffset>-228600</wp:posOffset>
                </wp:positionV>
                <wp:extent cx="1788795" cy="2740660"/>
                <wp:effectExtent l="0" t="0" r="1905" b="2540"/>
                <wp:wrapSquare wrapText="bothSides"/>
                <wp:docPr id="482380231" name="グループ化 169"/>
                <wp:cNvGraphicFramePr/>
                <a:graphic xmlns:a="http://schemas.openxmlformats.org/drawingml/2006/main">
                  <a:graphicData uri="http://schemas.microsoft.com/office/word/2010/wordprocessingGroup">
                    <wpg:wgp>
                      <wpg:cNvGrpSpPr/>
                      <wpg:grpSpPr>
                        <a:xfrm>
                          <a:off x="0" y="0"/>
                          <a:ext cx="1788795" cy="2740660"/>
                          <a:chOff x="0" y="0"/>
                          <a:chExt cx="1788795" cy="2740660"/>
                        </a:xfrm>
                      </wpg:grpSpPr>
                      <pic:pic xmlns:pic="http://schemas.openxmlformats.org/drawingml/2006/picture">
                        <pic:nvPicPr>
                          <pic:cNvPr id="617684020" name="図 1"/>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1788795" cy="2455545"/>
                          </a:xfrm>
                          <a:prstGeom prst="rect">
                            <a:avLst/>
                          </a:prstGeom>
                        </pic:spPr>
                      </pic:pic>
                      <wps:wsp>
                        <wps:cNvPr id="1927432283" name="テキスト ボックス 1"/>
                        <wps:cNvSpPr txBox="1"/>
                        <wps:spPr>
                          <a:xfrm>
                            <a:off x="0" y="2512060"/>
                            <a:ext cx="1788795" cy="228600"/>
                          </a:xfrm>
                          <a:prstGeom prst="rect">
                            <a:avLst/>
                          </a:prstGeom>
                          <a:solidFill>
                            <a:prstClr val="white"/>
                          </a:solidFill>
                          <a:ln>
                            <a:noFill/>
                          </a:ln>
                        </wps:spPr>
                        <wps:txbx>
                          <w:txbxContent>
                            <w:p w14:paraId="329CC844" w14:textId="77777777" w:rsidR="00285279" w:rsidRPr="00D03215" w:rsidRDefault="00285279" w:rsidP="00285279">
                              <w:pPr>
                                <w:pStyle w:val="ab"/>
                                <w:rPr>
                                  <w:rFonts w:eastAsia="ＭＳ 明朝"/>
                                </w:rPr>
                              </w:pPr>
                              <w:bookmarkStart w:id="109" w:name="_Ref169697748"/>
                              <w:r w:rsidRPr="00D03215">
                                <w:t xml:space="preserve">図 </w:t>
                              </w:r>
                              <w:r w:rsidRPr="00D03215">
                                <w:fldChar w:fldCharType="begin"/>
                              </w:r>
                              <w:r w:rsidRPr="00D03215">
                                <w:instrText xml:space="preserve"> SEQ 図 \* ARABIC </w:instrText>
                              </w:r>
                              <w:r w:rsidRPr="00D03215">
                                <w:fldChar w:fldCharType="separate"/>
                              </w:r>
                              <w:r w:rsidR="00D1780D">
                                <w:rPr>
                                  <w:noProof/>
                                </w:rPr>
                                <w:t>11</w:t>
                              </w:r>
                              <w:r w:rsidRPr="00D03215">
                                <w:fldChar w:fldCharType="end"/>
                              </w:r>
                              <w:r w:rsidRPr="00D03215">
                                <w:rPr>
                                  <w:rFonts w:hint="eastAsia"/>
                                </w:rPr>
                                <w:t xml:space="preserve"> セキュリティ</w:t>
                              </w:r>
                              <w:bookmarkEnd w:id="1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C8B508F" id="_x0000_s1060" style="position:absolute;left:0;text-align:left;margin-left:305.45pt;margin-top:-18pt;width:140.85pt;height:215.8pt;z-index:252081152;mso-position-horizontal-relative:margin;mso-position-vertical-relative:text" coordsize="17887,2740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">
                <v:shape id="図 1" o:spid="_x0000_s1061" type="#_x0000_t75" style="position:absolute;width:17887;height:24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">
                  <v:imagedata r:id="rId28" o:title=""/>
                </v:shape>
                <v:shape id="テキスト ボックス 1" o:spid="_x0000_s1062" type="#_x0000_t202" style="position:absolute;top:25120;width:1788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" stroked="f">
                  <v:textbox style="mso-fit-shape-to-text:t" inset="0,0,0,0">
                    <w:txbxContent>
                      <w:p w14:paraId="329CC844" w14:textId="77777777" w:rsidR="00285279" w:rsidRPr="00D03215" w:rsidRDefault="00285279" w:rsidP="00285279">
                        <w:pPr>
                          <w:pStyle w:val="ab"/>
                          <w:rPr>
                            <w:rFonts w:eastAsia="ＭＳ 明朝"/>
                          </w:rPr>
                        </w:pPr>
                        <w:bookmarkStart w:id="127" w:name="_Ref169697748"/>
                        <w:r w:rsidRPr="00D03215">
                          <w:t xml:space="preserve">図 </w:t>
                        </w:r>
                        <w:r w:rsidRPr="00D03215">
                          <w:fldChar w:fldCharType="begin"/>
                        </w:r>
                        <w:r w:rsidRPr="00D03215">
                          <w:instrText xml:space="preserve"> SEQ 図 \* ARABIC </w:instrText>
                        </w:r>
                        <w:r w:rsidRPr="00D03215">
                          <w:fldChar w:fldCharType="separate"/>
                        </w:r>
                        <w:r w:rsidR="00D1780D">
                          <w:rPr>
                            <w:noProof/>
                          </w:rPr>
                          <w:t>11</w:t>
                        </w:r>
                        <w:r w:rsidRPr="00D03215">
                          <w:fldChar w:fldCharType="end"/>
                        </w:r>
                        <w:r w:rsidRPr="00D03215">
                          <w:rPr>
                            <w:rFonts w:hint="eastAsia"/>
                          </w:rPr>
                          <w:t xml:space="preserve"> セキュリティ</w:t>
                        </w:r>
                        <w:bookmarkEnd w:id="127"/>
                      </w:p>
                    </w:txbxContent>
                  </v:textbox>
                </v:shape>
                <w10:wrap type="square" anchorx="margin"/>
              </v:group>
            </w:pict>
          </mc:Fallback>
        </mc:AlternateContent>
      </w:r>
      <w:r w:rsidR="009F358B" w:rsidRPr="00D03215">
        <w:rPr>
          <w:rFonts w:hint="eastAsia"/>
        </w:rPr>
        <w:t>同図の</w:t>
      </w:r>
      <w:r w:rsidR="009F358B" w:rsidRPr="00E730FA">
        <w:rPr>
          <w:rFonts w:hint="eastAsia"/>
          <w:b/>
          <w:bCs/>
          <w:color w:val="ED0000"/>
          <w:u w:val="double"/>
        </w:rPr>
        <w:t>①</w:t>
      </w:r>
      <w:r w:rsidR="009F358B" w:rsidRPr="00E730FA">
        <w:rPr>
          <w:rFonts w:hint="eastAsia"/>
          <w:u w:val="double"/>
        </w:rPr>
        <w:t>「許可する」にチェックを入れて</w:t>
      </w:r>
      <w:r w:rsidR="009F358B" w:rsidRPr="00E730FA">
        <w:rPr>
          <w:rFonts w:hint="eastAsia"/>
          <w:b/>
          <w:bCs/>
          <w:color w:val="ED0000"/>
          <w:u w:val="double"/>
        </w:rPr>
        <w:t>②</w:t>
      </w:r>
      <w:r w:rsidR="009F358B" w:rsidRPr="00E730FA">
        <w:rPr>
          <w:rFonts w:hint="eastAsia"/>
          <w:u w:val="double"/>
        </w:rPr>
        <w:t>の＜OK＞を押します</w:t>
      </w:r>
      <w:r w:rsidR="009F358B" w:rsidRPr="00D03215">
        <w:rPr>
          <w:rFonts w:hint="eastAsia"/>
        </w:rPr>
        <w:t>。</w:t>
      </w:r>
      <w:bookmarkStart w:id="110" w:name="_Hlk166588690"/>
      <w:bookmarkEnd w:id="108"/>
      <w:r w:rsidR="009F358B" w:rsidRPr="00D03215">
        <w:rPr>
          <w:rFonts w:hint="eastAsia"/>
        </w:rPr>
        <w:t>添付の「</w:t>
      </w:r>
      <w:r w:rsidR="009F358B" w:rsidRPr="00D03215">
        <w:t>ABC地区対抗GGスコアカード.xlsm</w:t>
      </w:r>
      <w:r w:rsidR="009F358B" w:rsidRPr="00D03215">
        <w:rPr>
          <w:rFonts w:hint="eastAsia"/>
        </w:rPr>
        <w:t>」など拡張子が「.xlsm」のファイルも同様に「セキュリティ</w:t>
      </w:r>
      <w:r w:rsidR="004827CA">
        <w:rPr>
          <w:rFonts w:hint="eastAsia"/>
        </w:rPr>
        <w:t>」の「</w:t>
      </w:r>
      <w:r w:rsidR="009F358B" w:rsidRPr="00D03215">
        <w:rPr>
          <w:rFonts w:hint="eastAsia"/>
        </w:rPr>
        <w:t>チェック</w:t>
      </w:r>
      <w:r w:rsidR="004827CA">
        <w:rPr>
          <w:rFonts w:hint="eastAsia"/>
        </w:rPr>
        <w:t>マーク」をONにして</w:t>
      </w:r>
      <w:r w:rsidR="00E730FA">
        <w:rPr>
          <w:rFonts w:hint="eastAsia"/>
        </w:rPr>
        <w:t>ください。</w:t>
      </w:r>
    </w:p>
    <w:p w14:paraId="3D00A954" w14:textId="78401753" w:rsidR="009F358B" w:rsidRDefault="00E730FA" w:rsidP="0021558B">
      <w:pPr>
        <w:pStyle w:val="3"/>
      </w:pPr>
      <w:bookmarkStart w:id="111" w:name="_Ref192405170"/>
      <w:r>
        <w:rPr>
          <w:rFonts w:hint="eastAsia"/>
        </w:rPr>
        <w:t>以上が済んだ場合は</w:t>
      </w:r>
      <w:bookmarkStart w:id="112" w:name="_Hlk192341382"/>
      <w:r w:rsidRPr="005F63B9">
        <w:rPr>
          <w:rFonts w:hint="eastAsia"/>
        </w:rPr>
        <w:t>「</w:t>
      </w:r>
      <w:r w:rsidR="00FF37FD" w:rsidRPr="00577CA1">
        <w:rPr>
          <w:color w:val="0070C0"/>
        </w:rPr>
        <w:fldChar w:fldCharType="begin"/>
      </w:r>
      <w:r w:rsidR="00FF37FD" w:rsidRPr="00577CA1">
        <w:rPr>
          <w:color w:val="0070C0"/>
        </w:rPr>
        <w:instrText xml:space="preserve"> </w:instrText>
      </w:r>
      <w:r w:rsidR="00FF37FD" w:rsidRPr="00577CA1">
        <w:rPr>
          <w:rFonts w:hint="eastAsia"/>
          <w:color w:val="0070C0"/>
        </w:rPr>
        <w:instrText>REF _Ref47967143 \r \h</w:instrText>
      </w:r>
      <w:r w:rsidR="00FF37FD" w:rsidRPr="00577CA1">
        <w:rPr>
          <w:color w:val="0070C0"/>
        </w:rPr>
        <w:instrText xml:space="preserve"> </w:instrText>
      </w:r>
      <w:r w:rsidR="00FF37FD" w:rsidRPr="00577CA1">
        <w:rPr>
          <w:color w:val="0070C0"/>
        </w:rPr>
      </w:r>
      <w:r w:rsidR="00FF37FD" w:rsidRPr="00577CA1">
        <w:rPr>
          <w:color w:val="0070C0"/>
        </w:rPr>
        <w:fldChar w:fldCharType="separate"/>
      </w:r>
      <w:r w:rsidR="00577CA1" w:rsidRPr="00577CA1">
        <w:rPr>
          <w:color w:val="0070C0"/>
        </w:rPr>
        <w:t>(3)</w:t>
      </w:r>
      <w:r w:rsidR="00FF37FD" w:rsidRPr="00577CA1">
        <w:rPr>
          <w:color w:val="0070C0"/>
        </w:rPr>
        <w:fldChar w:fldCharType="end"/>
      </w:r>
      <w:r w:rsidR="00FF37FD" w:rsidRPr="00577CA1">
        <w:rPr>
          <w:color w:val="0070C0"/>
        </w:rPr>
        <w:fldChar w:fldCharType="begin"/>
      </w:r>
      <w:r w:rsidR="00FF37FD" w:rsidRPr="00577CA1">
        <w:rPr>
          <w:color w:val="0070C0"/>
        </w:rPr>
        <w:instrText xml:space="preserve"> REF _Ref47967143 \h </w:instrText>
      </w:r>
      <w:r w:rsidR="00FF37FD" w:rsidRPr="00577CA1">
        <w:rPr>
          <w:color w:val="0070C0"/>
        </w:rPr>
      </w:r>
      <w:r w:rsidR="00FF37FD" w:rsidRPr="00577CA1">
        <w:rPr>
          <w:color w:val="0070C0"/>
        </w:rPr>
        <w:fldChar w:fldCharType="separate"/>
      </w:r>
      <w:r w:rsidR="00577CA1" w:rsidRPr="00577CA1">
        <w:rPr>
          <w:rFonts w:hint="eastAsia"/>
          <w:color w:val="0070C0"/>
        </w:rPr>
        <w:t>インストール</w:t>
      </w:r>
      <w:r w:rsidR="00FF37FD" w:rsidRPr="00577CA1">
        <w:rPr>
          <w:color w:val="0070C0"/>
        </w:rPr>
        <w:fldChar w:fldCharType="end"/>
      </w:r>
      <w:r>
        <w:rPr>
          <w:rFonts w:hint="eastAsia"/>
        </w:rPr>
        <w:t>」</w:t>
      </w:r>
      <w:bookmarkEnd w:id="112"/>
      <w:r w:rsidR="00820182">
        <w:rPr>
          <w:rFonts w:hint="eastAsia"/>
        </w:rPr>
        <w:t>の項</w:t>
      </w:r>
      <w:r>
        <w:rPr>
          <w:rFonts w:hint="eastAsia"/>
        </w:rPr>
        <w:t>に進んでください</w:t>
      </w:r>
      <w:r w:rsidR="009F358B" w:rsidRPr="00D03215">
        <w:rPr>
          <w:rFonts w:hint="eastAsia"/>
        </w:rPr>
        <w:t>。</w:t>
      </w:r>
      <w:bookmarkEnd w:id="110"/>
      <w:bookmarkEnd w:id="111"/>
    </w:p>
    <w:p w14:paraId="5D6CD92D" w14:textId="45300D58" w:rsidR="00E1308C" w:rsidRPr="00D03215" w:rsidRDefault="009561D8" w:rsidP="0050248F">
      <w:pPr>
        <w:ind w:leftChars="67" w:left="565" w:hangingChars="202" w:hanging="424"/>
      </w:pPr>
      <w:bookmarkStart w:id="113" w:name="インストール失敗"/>
      <w:r w:rsidRPr="009561D8">
        <w:rPr>
          <w:rFonts w:hint="eastAsia"/>
          <w:color w:val="7030A0"/>
        </w:rPr>
        <w:t>インストール失敗</w:t>
      </w:r>
      <w:bookmarkEnd w:id="113"/>
      <w:r>
        <w:rPr>
          <w:rFonts w:hint="eastAsia"/>
        </w:rPr>
        <w:t xml:space="preserve">： </w:t>
      </w:r>
      <w:r w:rsidR="003D2AF5">
        <w:rPr>
          <w:rFonts w:hint="eastAsia"/>
        </w:rPr>
        <w:t>先に</w:t>
      </w:r>
      <w:r w:rsidR="00E730FA" w:rsidRPr="005F63B9">
        <w:rPr>
          <w:rFonts w:hint="eastAsia"/>
          <w:color w:val="0070C0"/>
        </w:rPr>
        <w:t>「</w:t>
      </w:r>
      <w:r w:rsidR="00E730FA" w:rsidRPr="00577CA1">
        <w:rPr>
          <w:color w:val="0070C0"/>
        </w:rPr>
        <w:fldChar w:fldCharType="begin"/>
      </w:r>
      <w:r w:rsidR="00E730FA" w:rsidRPr="00577CA1">
        <w:rPr>
          <w:color w:val="0070C0"/>
        </w:rPr>
        <w:instrText xml:space="preserve"> </w:instrText>
      </w:r>
      <w:r w:rsidR="00E730FA" w:rsidRPr="00577CA1">
        <w:rPr>
          <w:rFonts w:hint="eastAsia"/>
          <w:color w:val="0070C0"/>
        </w:rPr>
        <w:instrText>REF _Ref166576373 \r \h</w:instrText>
      </w:r>
      <w:r w:rsidR="00E730FA" w:rsidRPr="00577CA1">
        <w:rPr>
          <w:color w:val="0070C0"/>
        </w:rPr>
        <w:instrText xml:space="preserve"> </w:instrText>
      </w:r>
      <w:r w:rsidR="00E730FA" w:rsidRPr="00577CA1">
        <w:rPr>
          <w:color w:val="0070C0"/>
        </w:rPr>
      </w:r>
      <w:r w:rsidR="00E730FA" w:rsidRPr="00577CA1">
        <w:rPr>
          <w:color w:val="0070C0"/>
        </w:rPr>
        <w:fldChar w:fldCharType="separate"/>
      </w:r>
      <w:r w:rsidR="00577CA1" w:rsidRPr="00577CA1">
        <w:rPr>
          <w:color w:val="0070C0"/>
        </w:rPr>
        <w:t>1)</w:t>
      </w:r>
      <w:r w:rsidR="00E730FA" w:rsidRPr="00577CA1">
        <w:rPr>
          <w:color w:val="0070C0"/>
        </w:rPr>
        <w:fldChar w:fldCharType="end"/>
      </w:r>
      <w:r w:rsidR="00E730FA" w:rsidRPr="00D03215">
        <w:rPr>
          <w:rFonts w:hint="eastAsia"/>
        </w:rPr>
        <w:t>」～</w:t>
      </w:r>
      <w:r w:rsidR="00F93A1F" w:rsidRPr="005F63B9">
        <w:rPr>
          <w:rFonts w:hint="eastAsia"/>
          <w:color w:val="0070C0"/>
        </w:rPr>
        <w:t>「</w:t>
      </w:r>
      <w:r w:rsidR="00F93A1F" w:rsidRPr="00577CA1">
        <w:rPr>
          <w:color w:val="0070C0"/>
        </w:rPr>
        <w:fldChar w:fldCharType="begin"/>
      </w:r>
      <w:r w:rsidR="00F93A1F" w:rsidRPr="00577CA1">
        <w:rPr>
          <w:color w:val="0070C0"/>
        </w:rPr>
        <w:instrText xml:space="preserve"> </w:instrText>
      </w:r>
      <w:r w:rsidR="00F93A1F" w:rsidRPr="00577CA1">
        <w:rPr>
          <w:rFonts w:hint="eastAsia"/>
          <w:color w:val="0070C0"/>
        </w:rPr>
        <w:instrText>REF _Ref192405170 \r \h</w:instrText>
      </w:r>
      <w:r w:rsidR="00F93A1F" w:rsidRPr="00577CA1">
        <w:rPr>
          <w:color w:val="0070C0"/>
        </w:rPr>
        <w:instrText xml:space="preserve"> </w:instrText>
      </w:r>
      <w:r w:rsidR="00F93A1F" w:rsidRPr="00577CA1">
        <w:rPr>
          <w:color w:val="0070C0"/>
        </w:rPr>
      </w:r>
      <w:r w:rsidR="00F93A1F" w:rsidRPr="00577CA1">
        <w:rPr>
          <w:color w:val="0070C0"/>
        </w:rPr>
        <w:fldChar w:fldCharType="separate"/>
      </w:r>
      <w:r w:rsidR="00577CA1" w:rsidRPr="00577CA1">
        <w:rPr>
          <w:color w:val="0070C0"/>
        </w:rPr>
        <w:t>7)</w:t>
      </w:r>
      <w:r w:rsidR="00F93A1F" w:rsidRPr="00577CA1">
        <w:rPr>
          <w:color w:val="0070C0"/>
        </w:rPr>
        <w:fldChar w:fldCharType="end"/>
      </w:r>
      <w:r w:rsidR="00F93A1F" w:rsidRPr="00D03215">
        <w:rPr>
          <w:rFonts w:hint="eastAsia"/>
        </w:rPr>
        <w:t>」</w:t>
      </w:r>
      <w:r w:rsidR="00E730FA" w:rsidRPr="00D03215">
        <w:rPr>
          <w:rFonts w:hint="eastAsia"/>
        </w:rPr>
        <w:t>項</w:t>
      </w:r>
      <w:r w:rsidR="00E730FA">
        <w:rPr>
          <w:rFonts w:hint="eastAsia"/>
        </w:rPr>
        <w:t>を実行</w:t>
      </w:r>
      <w:r w:rsidR="003D2AF5">
        <w:rPr>
          <w:rFonts w:hint="eastAsia"/>
        </w:rPr>
        <w:t>しないでいきなり</w:t>
      </w:r>
      <w:r w:rsidR="00032DAD" w:rsidRPr="00D03215">
        <w:rPr>
          <w:rFonts w:hint="eastAsia"/>
        </w:rPr>
        <w:t>「</w:t>
      </w:r>
      <w:r w:rsidR="00032DAD" w:rsidRPr="00D03215">
        <w:rPr>
          <w:rFonts w:hint="eastAsia"/>
          <w:sz w:val="20"/>
          <w:szCs w:val="20"/>
        </w:rPr>
        <w:t>グラウンドゴルフインストール・アンインストール.xlsm</w:t>
      </w:r>
      <w:r w:rsidR="00032DAD" w:rsidRPr="00D03215">
        <w:rPr>
          <w:rFonts w:hint="eastAsia"/>
        </w:rPr>
        <w:t>」</w:t>
      </w:r>
      <w:r w:rsidR="00276438">
        <w:rPr>
          <w:rFonts w:hint="eastAsia"/>
        </w:rPr>
        <w:t>を</w:t>
      </w:r>
      <w:r w:rsidR="00032DAD">
        <w:rPr>
          <w:rFonts w:hint="eastAsia"/>
        </w:rPr>
        <w:t>クリックした場合は</w:t>
      </w:r>
      <w:r w:rsidR="004827CA">
        <w:rPr>
          <w:rFonts w:hint="eastAsia"/>
        </w:rPr>
        <w:t>前述したようにインストールすることができません。</w:t>
      </w:r>
      <w:r w:rsidR="004827CA" w:rsidRPr="005F63B9">
        <w:rPr>
          <w:rFonts w:hint="eastAsia"/>
          <w:color w:val="0070C0"/>
        </w:rPr>
        <w:t>「</w:t>
      </w:r>
      <w:r w:rsidR="004827CA" w:rsidRPr="00577CA1">
        <w:rPr>
          <w:color w:val="0070C0"/>
        </w:rPr>
        <w:fldChar w:fldCharType="begin"/>
      </w:r>
      <w:r w:rsidR="004827CA" w:rsidRPr="00577CA1">
        <w:rPr>
          <w:color w:val="0070C0"/>
        </w:rPr>
        <w:instrText xml:space="preserve"> </w:instrText>
      </w:r>
      <w:r w:rsidR="004827CA" w:rsidRPr="00577CA1">
        <w:rPr>
          <w:rFonts w:hint="eastAsia"/>
          <w:color w:val="0070C0"/>
        </w:rPr>
        <w:instrText>REF _Ref192334872 \h</w:instrText>
      </w:r>
      <w:r w:rsidR="004827CA" w:rsidRPr="00577CA1">
        <w:rPr>
          <w:color w:val="0070C0"/>
        </w:rPr>
        <w:instrText xml:space="preserve"> </w:instrText>
      </w:r>
      <w:r w:rsidR="004827CA" w:rsidRPr="00577CA1">
        <w:rPr>
          <w:color w:val="0070C0"/>
        </w:rPr>
      </w:r>
      <w:r w:rsidR="004827CA" w:rsidRPr="00577CA1">
        <w:rPr>
          <w:color w:val="0070C0"/>
        </w:rPr>
        <w:fldChar w:fldCharType="separate"/>
      </w:r>
      <w:r w:rsidR="00577CA1" w:rsidRPr="00577CA1">
        <w:rPr>
          <w:color w:val="0070C0"/>
        </w:rPr>
        <w:t xml:space="preserve">図 </w:t>
      </w:r>
      <w:r w:rsidR="00577CA1" w:rsidRPr="00577CA1">
        <w:rPr>
          <w:noProof/>
          <w:color w:val="0070C0"/>
        </w:rPr>
        <w:t>9</w:t>
      </w:r>
      <w:r w:rsidR="00577CA1" w:rsidRPr="00577CA1">
        <w:rPr>
          <w:rFonts w:hint="eastAsia"/>
          <w:color w:val="0070C0"/>
        </w:rPr>
        <w:t xml:space="preserve"> 保護ビュー</w:t>
      </w:r>
      <w:r w:rsidR="004827CA" w:rsidRPr="00577CA1">
        <w:rPr>
          <w:color w:val="0070C0"/>
        </w:rPr>
        <w:fldChar w:fldCharType="end"/>
      </w:r>
      <w:r w:rsidR="004827CA">
        <w:rPr>
          <w:rFonts w:hint="eastAsia"/>
        </w:rPr>
        <w:t>」で</w:t>
      </w:r>
      <w:r w:rsidR="004827CA" w:rsidRPr="00AD40A4">
        <w:rPr>
          <w:rFonts w:hint="eastAsia"/>
          <w:color w:val="FF0000"/>
        </w:rPr>
        <w:t>①</w:t>
      </w:r>
      <w:r w:rsidR="004827CA">
        <w:rPr>
          <w:rFonts w:hint="eastAsia"/>
        </w:rPr>
        <w:t>のボタン</w:t>
      </w:r>
      <w:r w:rsidR="004827CA" w:rsidRPr="005F63B9">
        <w:rPr>
          <w:rFonts w:hint="eastAsia"/>
          <w:color w:val="0070C0"/>
        </w:rPr>
        <w:t>「</w:t>
      </w:r>
      <w:r w:rsidR="004827CA" w:rsidRPr="00577CA1">
        <w:rPr>
          <w:color w:val="0070C0"/>
        </w:rPr>
        <w:fldChar w:fldCharType="begin"/>
      </w:r>
      <w:r w:rsidR="004827CA" w:rsidRPr="00577CA1">
        <w:rPr>
          <w:color w:val="0070C0"/>
        </w:rPr>
        <w:instrText xml:space="preserve"> </w:instrText>
      </w:r>
      <w:r w:rsidR="004827CA" w:rsidRPr="00577CA1">
        <w:rPr>
          <w:rFonts w:hint="eastAsia"/>
          <w:color w:val="0070C0"/>
        </w:rPr>
        <w:instrText>REF _Ref166576492 \h</w:instrText>
      </w:r>
      <w:r w:rsidR="004827CA" w:rsidRPr="00577CA1">
        <w:rPr>
          <w:color w:val="0070C0"/>
        </w:rPr>
        <w:instrText xml:space="preserve"> </w:instrText>
      </w:r>
      <w:r w:rsidR="004827CA" w:rsidRPr="00577CA1">
        <w:rPr>
          <w:color w:val="0070C0"/>
        </w:rPr>
      </w:r>
      <w:r w:rsidR="004827CA" w:rsidRPr="00577CA1">
        <w:rPr>
          <w:color w:val="0070C0"/>
        </w:rPr>
        <w:fldChar w:fldCharType="separate"/>
      </w:r>
      <w:r w:rsidR="00577CA1" w:rsidRPr="00577CA1">
        <w:rPr>
          <w:color w:val="0070C0"/>
        </w:rPr>
        <w:t xml:space="preserve">図 </w:t>
      </w:r>
      <w:r w:rsidR="00577CA1" w:rsidRPr="00577CA1">
        <w:rPr>
          <w:noProof/>
          <w:color w:val="0070C0"/>
        </w:rPr>
        <w:t>10</w:t>
      </w:r>
      <w:r w:rsidR="00577CA1" w:rsidRPr="00577CA1">
        <w:rPr>
          <w:rFonts w:hint="eastAsia"/>
          <w:color w:val="0070C0"/>
        </w:rPr>
        <w:t xml:space="preserve"> セキュリティリスク</w:t>
      </w:r>
      <w:r w:rsidR="004827CA" w:rsidRPr="00577CA1">
        <w:rPr>
          <w:color w:val="0070C0"/>
        </w:rPr>
        <w:fldChar w:fldCharType="end"/>
      </w:r>
      <w:r w:rsidR="004827CA" w:rsidRPr="00D03215">
        <w:rPr>
          <w:rFonts w:hint="eastAsia"/>
        </w:rPr>
        <w:t>」</w:t>
      </w:r>
      <w:r w:rsidR="004827CA" w:rsidRPr="00AD40A4">
        <w:rPr>
          <w:rFonts w:hint="eastAsia"/>
          <w:color w:val="FF0000"/>
        </w:rPr>
        <w:t>②</w:t>
      </w:r>
      <w:r w:rsidR="004827CA">
        <w:rPr>
          <w:rFonts w:hint="eastAsia"/>
        </w:rPr>
        <w:t>の</w:t>
      </w:r>
      <w:r w:rsidR="0008618C" w:rsidRPr="00D03215">
        <w:rPr>
          <w:rFonts w:hint="eastAsia"/>
        </w:rPr>
        <w:t>「詳細表示」</w:t>
      </w:r>
      <w:r w:rsidR="004827CA">
        <w:rPr>
          <w:rFonts w:hint="eastAsia"/>
        </w:rPr>
        <w:t>ボタンを押し</w:t>
      </w:r>
      <w:r w:rsidR="0008618C">
        <w:rPr>
          <w:rFonts w:hint="eastAsia"/>
        </w:rPr>
        <w:t>た場合、</w:t>
      </w:r>
      <w:r w:rsidR="0008618C" w:rsidRPr="00D03215">
        <w:rPr>
          <w:rFonts w:hint="eastAsia"/>
        </w:rPr>
        <w:t>「潜在的に危険なマクロがブロックされました」とWebページを表示して以後インストールすることはできません。</w:t>
      </w:r>
      <w:r w:rsidR="0008618C">
        <w:br/>
      </w:r>
      <w:r w:rsidR="004827CA">
        <w:rPr>
          <w:rFonts w:hint="eastAsia"/>
        </w:rPr>
        <w:t>インストールできないので</w:t>
      </w:r>
      <w:r w:rsidR="0008618C" w:rsidRPr="005F63B9">
        <w:rPr>
          <w:rFonts w:hint="eastAsia"/>
          <w:color w:val="0070C0"/>
        </w:rPr>
        <w:t>「</w:t>
      </w:r>
      <w:r w:rsidR="0008618C" w:rsidRPr="00577CA1">
        <w:rPr>
          <w:color w:val="0070C0"/>
        </w:rPr>
        <w:fldChar w:fldCharType="begin"/>
      </w:r>
      <w:r w:rsidR="0008618C" w:rsidRPr="00577CA1">
        <w:rPr>
          <w:color w:val="0070C0"/>
        </w:rPr>
        <w:instrText xml:space="preserve"> </w:instrText>
      </w:r>
      <w:r w:rsidR="0008618C" w:rsidRPr="00577CA1">
        <w:rPr>
          <w:rFonts w:hint="eastAsia"/>
          <w:color w:val="0070C0"/>
        </w:rPr>
        <w:instrText>REF _Ref192339082 \r \h</w:instrText>
      </w:r>
      <w:r w:rsidR="0008618C" w:rsidRPr="00577CA1">
        <w:rPr>
          <w:color w:val="0070C0"/>
        </w:rPr>
        <w:instrText xml:space="preserve"> </w:instrText>
      </w:r>
      <w:r w:rsidR="0008618C" w:rsidRPr="00577CA1">
        <w:rPr>
          <w:color w:val="0070C0"/>
        </w:rPr>
      </w:r>
      <w:r w:rsidR="0008618C" w:rsidRPr="00577CA1">
        <w:rPr>
          <w:color w:val="0070C0"/>
        </w:rPr>
        <w:fldChar w:fldCharType="separate"/>
      </w:r>
      <w:r w:rsidR="00577CA1" w:rsidRPr="00577CA1">
        <w:rPr>
          <w:color w:val="0070C0"/>
        </w:rPr>
        <w:t>4)</w:t>
      </w:r>
      <w:r w:rsidR="0008618C" w:rsidRPr="00577CA1">
        <w:rPr>
          <w:color w:val="0070C0"/>
        </w:rPr>
        <w:fldChar w:fldCharType="end"/>
      </w:r>
      <w:r w:rsidR="0008618C">
        <w:rPr>
          <w:rFonts w:hint="eastAsia"/>
        </w:rPr>
        <w:t>」の操作により</w:t>
      </w:r>
      <w:r w:rsidR="004827CA">
        <w:rPr>
          <w:rFonts w:hint="eastAsia"/>
        </w:rPr>
        <w:t>改めて</w:t>
      </w:r>
      <w:r w:rsidR="004827CA" w:rsidRPr="005F63B9">
        <w:rPr>
          <w:rFonts w:hint="eastAsia"/>
          <w:color w:val="0070C0"/>
        </w:rPr>
        <w:t>「</w:t>
      </w:r>
      <w:r w:rsidR="004827CA" w:rsidRPr="00577CA1">
        <w:rPr>
          <w:color w:val="0070C0"/>
        </w:rPr>
        <w:fldChar w:fldCharType="begin"/>
      </w:r>
      <w:r w:rsidR="004827CA" w:rsidRPr="00577CA1">
        <w:rPr>
          <w:color w:val="0070C0"/>
        </w:rPr>
        <w:instrText xml:space="preserve"> </w:instrText>
      </w:r>
      <w:r w:rsidR="004827CA" w:rsidRPr="00577CA1">
        <w:rPr>
          <w:rFonts w:hint="eastAsia"/>
          <w:color w:val="0070C0"/>
        </w:rPr>
        <w:instrText>REF _Ref169697748 \h</w:instrText>
      </w:r>
      <w:r w:rsidR="004827CA" w:rsidRPr="00577CA1">
        <w:rPr>
          <w:color w:val="0070C0"/>
        </w:rPr>
        <w:instrText xml:space="preserve"> </w:instrText>
      </w:r>
      <w:r w:rsidR="004827CA" w:rsidRPr="00577CA1">
        <w:rPr>
          <w:color w:val="0070C0"/>
        </w:rPr>
      </w:r>
      <w:r w:rsidR="004827CA" w:rsidRPr="00577CA1">
        <w:rPr>
          <w:color w:val="0070C0"/>
        </w:rPr>
        <w:fldChar w:fldCharType="separate"/>
      </w:r>
      <w:r w:rsidR="00577CA1" w:rsidRPr="00577CA1">
        <w:rPr>
          <w:color w:val="0070C0"/>
        </w:rPr>
        <w:t xml:space="preserve">図 </w:t>
      </w:r>
      <w:r w:rsidR="00577CA1" w:rsidRPr="00577CA1">
        <w:rPr>
          <w:noProof/>
          <w:color w:val="0070C0"/>
        </w:rPr>
        <w:t>11</w:t>
      </w:r>
      <w:r w:rsidR="00577CA1" w:rsidRPr="00577CA1">
        <w:rPr>
          <w:rFonts w:hint="eastAsia"/>
          <w:color w:val="0070C0"/>
        </w:rPr>
        <w:t xml:space="preserve"> セキュリティ</w:t>
      </w:r>
      <w:r w:rsidR="004827CA" w:rsidRPr="00577CA1">
        <w:rPr>
          <w:color w:val="0070C0"/>
        </w:rPr>
        <w:fldChar w:fldCharType="end"/>
      </w:r>
      <w:r w:rsidR="004827CA" w:rsidRPr="00D03215">
        <w:rPr>
          <w:rFonts w:hint="eastAsia"/>
        </w:rPr>
        <w:t>」</w:t>
      </w:r>
      <w:r w:rsidR="005D7E31">
        <w:rPr>
          <w:rFonts w:hint="eastAsia"/>
        </w:rPr>
        <w:t>の図を</w:t>
      </w:r>
      <w:r w:rsidR="004827CA">
        <w:rPr>
          <w:rFonts w:hint="eastAsia"/>
        </w:rPr>
        <w:t>表示しても同図の</w:t>
      </w:r>
      <w:r w:rsidR="004827CA" w:rsidRPr="004827CA">
        <w:rPr>
          <w:rFonts w:hint="eastAsia"/>
          <w:color w:val="FF0000"/>
        </w:rPr>
        <w:t>①</w:t>
      </w:r>
      <w:r w:rsidR="004827CA">
        <w:rPr>
          <w:rFonts w:hint="eastAsia"/>
        </w:rPr>
        <w:t>の</w:t>
      </w:r>
      <w:r w:rsidR="004827CA" w:rsidRPr="0008618C">
        <w:rPr>
          <w:rFonts w:hint="eastAsia"/>
          <w:u w:val="double"/>
        </w:rPr>
        <w:t>「許可する</w:t>
      </w:r>
      <w:r w:rsidR="0008618C" w:rsidRPr="0008618C">
        <w:rPr>
          <w:rFonts w:hint="eastAsia"/>
          <w:u w:val="double"/>
        </w:rPr>
        <w:t>(K)</w:t>
      </w:r>
      <w:r w:rsidR="004827CA" w:rsidRPr="0008618C">
        <w:rPr>
          <w:rFonts w:hint="eastAsia"/>
          <w:u w:val="double"/>
        </w:rPr>
        <w:t>」</w:t>
      </w:r>
      <w:r w:rsidR="0008618C" w:rsidRPr="0008618C">
        <w:rPr>
          <w:rFonts w:hint="eastAsia"/>
          <w:u w:val="double"/>
        </w:rPr>
        <w:t>が表示しません</w:t>
      </w:r>
      <w:r w:rsidR="0008618C">
        <w:rPr>
          <w:rFonts w:hint="eastAsia"/>
        </w:rPr>
        <w:t>。（</w:t>
      </w:r>
      <w:r w:rsidR="00C53BCC">
        <w:rPr>
          <w:rFonts w:hint="eastAsia"/>
        </w:rPr>
        <w:t>繰り返すなどの</w:t>
      </w:r>
      <w:r w:rsidR="0008618C">
        <w:rPr>
          <w:rFonts w:hint="eastAsia"/>
        </w:rPr>
        <w:t>状況</w:t>
      </w:r>
      <w:r w:rsidR="00C53BCC">
        <w:rPr>
          <w:rFonts w:hint="eastAsia"/>
        </w:rPr>
        <w:t>によりこの</w:t>
      </w:r>
      <w:r w:rsidR="0008618C">
        <w:rPr>
          <w:rFonts w:hint="eastAsia"/>
        </w:rPr>
        <w:t>表示</w:t>
      </w:r>
      <w:r w:rsidR="00C53BCC">
        <w:rPr>
          <w:rFonts w:hint="eastAsia"/>
        </w:rPr>
        <w:t>画面はいろいろ変わり</w:t>
      </w:r>
      <w:r w:rsidR="0008618C">
        <w:rPr>
          <w:rFonts w:hint="eastAsia"/>
        </w:rPr>
        <w:t>ます）表示しない場合は</w:t>
      </w:r>
      <w:r w:rsidR="00E1308C" w:rsidRPr="00D03215">
        <w:rPr>
          <w:rFonts w:hint="eastAsia"/>
        </w:rPr>
        <w:t>ダウンロードしたファイルがブロックされているので</w:t>
      </w:r>
      <w:r w:rsidR="00EB383D">
        <w:rPr>
          <w:rFonts w:hint="eastAsia"/>
        </w:rPr>
        <w:t>ここで</w:t>
      </w:r>
      <w:r w:rsidR="00E1308C" w:rsidRPr="00D03215">
        <w:rPr>
          <w:rFonts w:hint="eastAsia"/>
        </w:rPr>
        <w:t>実行しようとして失敗したすべての</w:t>
      </w:r>
      <w:r w:rsidR="00E1308C" w:rsidRPr="00D03215">
        <w:rPr>
          <w:rFonts w:hint="eastAsia"/>
          <w:u w:val="double"/>
        </w:rPr>
        <w:t>「</w:t>
      </w:r>
      <w:r w:rsidR="00E1308C" w:rsidRPr="00D03215">
        <w:rPr>
          <w:u w:val="double"/>
        </w:rPr>
        <w:t>XL_4R_Ggolf</w:t>
      </w:r>
      <w:r w:rsidR="0006013D">
        <w:rPr>
          <w:u w:val="double"/>
        </w:rPr>
        <w:t>1401</w:t>
      </w:r>
      <w:r w:rsidR="00E1308C" w:rsidRPr="00D03215">
        <w:rPr>
          <w:u w:val="double"/>
        </w:rPr>
        <w:t>.zip</w:t>
      </w:r>
      <w:r w:rsidR="00E1308C" w:rsidRPr="00D03215">
        <w:rPr>
          <w:rFonts w:hint="eastAsia"/>
          <w:u w:val="double"/>
        </w:rPr>
        <w:t>」、「</w:t>
      </w:r>
      <w:r w:rsidR="00E1308C" w:rsidRPr="00D03215">
        <w:rPr>
          <w:u w:val="double"/>
        </w:rPr>
        <w:t>XL_4R_Gゴルフ</w:t>
      </w:r>
      <w:r w:rsidR="0006013D">
        <w:rPr>
          <w:u w:val="double"/>
        </w:rPr>
        <w:t>14.01</w:t>
      </w:r>
      <w:r w:rsidR="00E1308C" w:rsidRPr="00D03215">
        <w:rPr>
          <w:rFonts w:hint="eastAsia"/>
          <w:u w:val="double"/>
        </w:rPr>
        <w:t>」などダウンロード</w:t>
      </w:r>
      <w:r w:rsidR="002E2366" w:rsidRPr="00D03215">
        <w:rPr>
          <w:rFonts w:hint="eastAsia"/>
          <w:u w:val="double"/>
        </w:rPr>
        <w:t>して</w:t>
      </w:r>
      <w:r w:rsidR="00E1308C" w:rsidRPr="00D03215">
        <w:rPr>
          <w:rFonts w:hint="eastAsia"/>
          <w:u w:val="double"/>
        </w:rPr>
        <w:t>操作したファイル</w:t>
      </w:r>
      <w:r w:rsidR="00EB383D">
        <w:rPr>
          <w:rFonts w:hint="eastAsia"/>
          <w:u w:val="double"/>
        </w:rPr>
        <w:t>すべて</w:t>
      </w:r>
      <w:r w:rsidR="00E1308C" w:rsidRPr="00D03215">
        <w:rPr>
          <w:rFonts w:hint="eastAsia"/>
          <w:u w:val="double"/>
        </w:rPr>
        <w:t>をPCから削除した</w:t>
      </w:r>
      <w:r w:rsidR="002E2366" w:rsidRPr="00D03215">
        <w:rPr>
          <w:rFonts w:hint="eastAsia"/>
          <w:u w:val="double"/>
        </w:rPr>
        <w:t>後に、</w:t>
      </w:r>
      <w:r w:rsidR="00E1308C" w:rsidRPr="00D03215">
        <w:rPr>
          <w:rFonts w:hint="eastAsia"/>
          <w:u w:val="double"/>
        </w:rPr>
        <w:t>ベクターから再度ダウンロードして</w:t>
      </w:r>
      <w:r w:rsidR="00EB383D">
        <w:rPr>
          <w:rFonts w:hint="eastAsia"/>
          <w:u w:val="double"/>
        </w:rPr>
        <w:t>あらためて前記</w:t>
      </w:r>
      <w:r w:rsidR="00EB383D" w:rsidRPr="005F63B9">
        <w:rPr>
          <w:rFonts w:hint="eastAsia"/>
          <w:color w:val="0070C0"/>
          <w:u w:val="double"/>
        </w:rPr>
        <w:t>「</w:t>
      </w:r>
      <w:r w:rsidR="00EB383D" w:rsidRPr="00577CA1">
        <w:rPr>
          <w:color w:val="0070C0"/>
          <w:u w:val="double"/>
        </w:rPr>
        <w:fldChar w:fldCharType="begin"/>
      </w:r>
      <w:r w:rsidR="00EB383D" w:rsidRPr="00577CA1">
        <w:rPr>
          <w:color w:val="0070C0"/>
          <w:u w:val="double"/>
        </w:rPr>
        <w:instrText xml:space="preserve"> </w:instrText>
      </w:r>
      <w:r w:rsidR="00EB383D" w:rsidRPr="00577CA1">
        <w:rPr>
          <w:rFonts w:hint="eastAsia"/>
          <w:color w:val="0070C0"/>
          <w:u w:val="double"/>
        </w:rPr>
        <w:instrText>REF _Ref166576373 \r \h</w:instrText>
      </w:r>
      <w:r w:rsidR="00EB383D" w:rsidRPr="00577CA1">
        <w:rPr>
          <w:color w:val="0070C0"/>
          <w:u w:val="double"/>
        </w:rPr>
        <w:instrText xml:space="preserve"> </w:instrText>
      </w:r>
      <w:r w:rsidR="00EB383D" w:rsidRPr="00577CA1">
        <w:rPr>
          <w:color w:val="0070C0"/>
          <w:u w:val="double"/>
        </w:rPr>
      </w:r>
      <w:r w:rsidR="00EB383D" w:rsidRPr="00577CA1">
        <w:rPr>
          <w:color w:val="0070C0"/>
          <w:u w:val="double"/>
        </w:rPr>
        <w:fldChar w:fldCharType="separate"/>
      </w:r>
      <w:r w:rsidR="00577CA1" w:rsidRPr="00577CA1">
        <w:rPr>
          <w:color w:val="0070C0"/>
          <w:u w:val="double"/>
        </w:rPr>
        <w:t>1)</w:t>
      </w:r>
      <w:r w:rsidR="00EB383D" w:rsidRPr="00577CA1">
        <w:rPr>
          <w:color w:val="0070C0"/>
          <w:u w:val="double"/>
        </w:rPr>
        <w:fldChar w:fldCharType="end"/>
      </w:r>
      <w:r w:rsidR="00EB383D" w:rsidRPr="00E8538A">
        <w:rPr>
          <w:rFonts w:hint="eastAsia"/>
          <w:u w:val="double"/>
        </w:rPr>
        <w:t>」～</w:t>
      </w:r>
      <w:r w:rsidR="00F93A1F" w:rsidRPr="005F63B9">
        <w:rPr>
          <w:rFonts w:hint="eastAsia"/>
          <w:color w:val="0070C0"/>
          <w:u w:val="double"/>
        </w:rPr>
        <w:t>「</w:t>
      </w:r>
      <w:r w:rsidR="00F93A1F" w:rsidRPr="00577CA1">
        <w:rPr>
          <w:color w:val="0070C0"/>
          <w:u w:val="double"/>
        </w:rPr>
        <w:fldChar w:fldCharType="begin"/>
      </w:r>
      <w:r w:rsidR="00F93A1F" w:rsidRPr="00577CA1">
        <w:rPr>
          <w:color w:val="0070C0"/>
          <w:u w:val="double"/>
        </w:rPr>
        <w:instrText xml:space="preserve"> </w:instrText>
      </w:r>
      <w:r w:rsidR="00F93A1F" w:rsidRPr="00577CA1">
        <w:rPr>
          <w:rFonts w:hint="eastAsia"/>
          <w:color w:val="0070C0"/>
          <w:u w:val="double"/>
        </w:rPr>
        <w:instrText>REF _Ref192405170 \r \h</w:instrText>
      </w:r>
      <w:r w:rsidR="00F93A1F" w:rsidRPr="00577CA1">
        <w:rPr>
          <w:color w:val="0070C0"/>
          <w:u w:val="double"/>
        </w:rPr>
        <w:instrText xml:space="preserve"> </w:instrText>
      </w:r>
      <w:r w:rsidR="00F93A1F" w:rsidRPr="00577CA1">
        <w:rPr>
          <w:color w:val="0070C0"/>
          <w:u w:val="double"/>
        </w:rPr>
      </w:r>
      <w:r w:rsidR="00F93A1F" w:rsidRPr="00577CA1">
        <w:rPr>
          <w:color w:val="0070C0"/>
          <w:u w:val="double"/>
        </w:rPr>
        <w:fldChar w:fldCharType="separate"/>
      </w:r>
      <w:r w:rsidR="00577CA1" w:rsidRPr="00577CA1">
        <w:rPr>
          <w:color w:val="0070C0"/>
          <w:u w:val="double"/>
        </w:rPr>
        <w:t>7)</w:t>
      </w:r>
      <w:r w:rsidR="00F93A1F" w:rsidRPr="00577CA1">
        <w:rPr>
          <w:color w:val="0070C0"/>
          <w:u w:val="double"/>
        </w:rPr>
        <w:fldChar w:fldCharType="end"/>
      </w:r>
      <w:r w:rsidR="00F93A1F" w:rsidRPr="00F93A1F">
        <w:rPr>
          <w:rFonts w:hint="eastAsia"/>
          <w:u w:val="double"/>
        </w:rPr>
        <w:t>」</w:t>
      </w:r>
      <w:r w:rsidR="00EB383D" w:rsidRPr="00E8538A">
        <w:rPr>
          <w:rFonts w:hint="eastAsia"/>
          <w:u w:val="double"/>
        </w:rPr>
        <w:t>項</w:t>
      </w:r>
      <w:r w:rsidR="00F93A1F">
        <w:rPr>
          <w:rFonts w:hint="eastAsia"/>
          <w:u w:val="double"/>
        </w:rPr>
        <w:t>を</w:t>
      </w:r>
      <w:r w:rsidR="00EB383D" w:rsidRPr="00E8538A">
        <w:rPr>
          <w:rFonts w:hint="eastAsia"/>
          <w:u w:val="double"/>
        </w:rPr>
        <w:t>実行してください</w:t>
      </w:r>
      <w:r w:rsidR="00EB383D">
        <w:rPr>
          <w:rFonts w:hint="eastAsia"/>
        </w:rPr>
        <w:t>。</w:t>
      </w:r>
    </w:p>
    <w:p w14:paraId="33D46F23" w14:textId="77777777" w:rsidR="00EC3C48" w:rsidRPr="00500C30" w:rsidRDefault="00EC3C48" w:rsidP="00C928CA">
      <w:pPr>
        <w:pStyle w:val="2"/>
      </w:pPr>
      <w:bookmarkStart w:id="114" w:name="_Ref47967143"/>
      <w:bookmarkStart w:id="115" w:name="_Toc48035795"/>
      <w:bookmarkStart w:id="116" w:name="_Toc56535374"/>
      <w:bookmarkStart w:id="117" w:name="_Toc220058823"/>
      <w:r w:rsidRPr="00500C30">
        <w:rPr>
          <w:rFonts w:hint="eastAsia"/>
        </w:rPr>
        <w:t>インストール</w:t>
      </w:r>
      <w:bookmarkEnd w:id="114"/>
      <w:bookmarkEnd w:id="115"/>
      <w:bookmarkEnd w:id="116"/>
      <w:bookmarkEnd w:id="117"/>
    </w:p>
    <w:p w14:paraId="77B858BE" w14:textId="77777777" w:rsidR="00EB383D" w:rsidRDefault="00EB383D" w:rsidP="0021558B">
      <w:pPr>
        <w:pStyle w:val="3"/>
      </w:pPr>
      <w:r w:rsidRPr="00D03215">
        <w:rPr>
          <w:rFonts w:hint="eastAsia"/>
        </w:rPr>
        <w:t>解凍したフォルダ</w:t>
      </w:r>
      <w:bookmarkStart w:id="118" w:name="_Hlk48065303"/>
      <w:r w:rsidRPr="00D03215">
        <w:rPr>
          <w:rFonts w:hint="eastAsia"/>
        </w:rPr>
        <w:t>＜XL_4R_Gゴルフ</w:t>
      </w:r>
      <w:r w:rsidR="0006013D">
        <w:rPr>
          <w:rFonts w:hint="eastAsia"/>
        </w:rPr>
        <w:t>14.01</w:t>
      </w:r>
      <w:r w:rsidRPr="00D03215">
        <w:rPr>
          <w:rFonts w:hint="eastAsia"/>
        </w:rPr>
        <w:t>＞－＜XL_4R_GゴルフAdd-inPG</w:t>
      </w:r>
      <w:r w:rsidR="007C1595">
        <w:rPr>
          <w:rFonts w:hint="eastAsia"/>
        </w:rPr>
        <w:t>＞</w:t>
      </w:r>
      <w:r w:rsidRPr="00D03215">
        <w:rPr>
          <w:rFonts w:hint="eastAsia"/>
        </w:rPr>
        <w:t>フォルダを開いて「</w:t>
      </w:r>
      <w:r w:rsidRPr="00D03215">
        <w:rPr>
          <w:rFonts w:hint="eastAsia"/>
          <w:sz w:val="20"/>
          <w:szCs w:val="20"/>
        </w:rPr>
        <w:t>グラウンドゴルフインストール・アンインストール.xlsm</w:t>
      </w:r>
      <w:r w:rsidRPr="00D03215">
        <w:rPr>
          <w:rFonts w:hint="eastAsia"/>
        </w:rPr>
        <w:t>」を開</w:t>
      </w:r>
      <w:bookmarkEnd w:id="118"/>
      <w:r>
        <w:rPr>
          <w:rFonts w:hint="eastAsia"/>
        </w:rPr>
        <w:t>きます</w:t>
      </w:r>
      <w:r w:rsidR="007C1595">
        <w:rPr>
          <w:rFonts w:hint="eastAsia"/>
        </w:rPr>
        <w:t>。</w:t>
      </w:r>
    </w:p>
    <w:p w14:paraId="763178B7" w14:textId="705D0186" w:rsidR="00EB383D" w:rsidRPr="00D03215" w:rsidRDefault="00FF37FD" w:rsidP="0021558B">
      <w:pPr>
        <w:pStyle w:val="3"/>
      </w:pPr>
      <w:r w:rsidRPr="005F63B9">
        <w:rPr>
          <w:rFonts w:hint="eastAsia"/>
        </w:rPr>
        <w:t>「</w:t>
      </w:r>
      <w:r w:rsidR="00503A58" w:rsidRPr="00577CA1">
        <w:rPr>
          <w:color w:val="0070C0"/>
        </w:rPr>
        <w:fldChar w:fldCharType="begin"/>
      </w:r>
      <w:r w:rsidR="00503A58" w:rsidRPr="00577CA1">
        <w:rPr>
          <w:color w:val="0070C0"/>
        </w:rPr>
        <w:instrText xml:space="preserve"> </w:instrText>
      </w:r>
      <w:r w:rsidR="00503A58" w:rsidRPr="00577CA1">
        <w:rPr>
          <w:rFonts w:hint="eastAsia"/>
          <w:color w:val="0070C0"/>
        </w:rPr>
        <w:instrText>REF _Ref198927770 \h</w:instrText>
      </w:r>
      <w:r w:rsidR="00503A58" w:rsidRPr="00577CA1">
        <w:rPr>
          <w:color w:val="0070C0"/>
        </w:rPr>
        <w:instrText xml:space="preserve"> </w:instrText>
      </w:r>
      <w:r w:rsidR="00503A58" w:rsidRPr="00577CA1">
        <w:rPr>
          <w:color w:val="0070C0"/>
        </w:rPr>
      </w:r>
      <w:r w:rsidR="00503A58" w:rsidRPr="00577CA1">
        <w:rPr>
          <w:color w:val="0070C0"/>
        </w:rPr>
        <w:fldChar w:fldCharType="separate"/>
      </w:r>
      <w:r w:rsidR="00577CA1" w:rsidRPr="00577CA1">
        <w:rPr>
          <w:color w:val="0070C0"/>
        </w:rPr>
        <w:t xml:space="preserve">図 </w:t>
      </w:r>
      <w:r w:rsidR="00577CA1" w:rsidRPr="00577CA1">
        <w:rPr>
          <w:noProof/>
          <w:color w:val="0070C0"/>
        </w:rPr>
        <w:t>12</w:t>
      </w:r>
      <w:r w:rsidR="00577CA1" w:rsidRPr="00577CA1">
        <w:rPr>
          <w:color w:val="0070C0"/>
        </w:rPr>
        <w:t>コンテンツの有効化</w:t>
      </w:r>
      <w:r w:rsidR="00503A58" w:rsidRPr="00577CA1">
        <w:rPr>
          <w:color w:val="0070C0"/>
        </w:rPr>
        <w:fldChar w:fldCharType="end"/>
      </w:r>
      <w:r w:rsidR="00EB383D" w:rsidRPr="00D03215">
        <w:rPr>
          <w:rFonts w:hint="eastAsia"/>
        </w:rPr>
        <w:t>」の図が表示します。</w:t>
      </w:r>
    </w:p>
    <w:p w14:paraId="62F102E2" w14:textId="77777777" w:rsidR="00EB383D" w:rsidRPr="00D03215" w:rsidRDefault="00760DD8" w:rsidP="0021558B">
      <w:pPr>
        <w:pStyle w:val="3"/>
      </w:pPr>
      <w:r>
        <w:rPr>
          <w:rFonts w:hint="eastAsia"/>
          <w:noProof/>
          <w:lang w:val="ja-JP"/>
        </w:rPr>
        <mc:AlternateContent>
          <mc:Choice Requires="wpg">
            <w:drawing>
              <wp:anchor distT="0" distB="0" distL="114300" distR="114300" simplePos="0" relativeHeight="252037120" behindDoc="0" locked="0" layoutInCell="1" allowOverlap="1" wp14:anchorId="322A4014" wp14:editId="19E91B48">
                <wp:simplePos x="0" y="0"/>
                <wp:positionH relativeFrom="margin">
                  <wp:posOffset>3308985</wp:posOffset>
                </wp:positionH>
                <wp:positionV relativeFrom="paragraph">
                  <wp:posOffset>31115</wp:posOffset>
                </wp:positionV>
                <wp:extent cx="2254250" cy="590550"/>
                <wp:effectExtent l="0" t="0" r="0" b="0"/>
                <wp:wrapSquare wrapText="bothSides"/>
                <wp:docPr id="212085281" name="グループ化 173"/>
                <wp:cNvGraphicFramePr/>
                <a:graphic xmlns:a="http://schemas.openxmlformats.org/drawingml/2006/main">
                  <a:graphicData uri="http://schemas.microsoft.com/office/word/2010/wordprocessingGroup">
                    <wpg:wgp>
                      <wpg:cNvGrpSpPr/>
                      <wpg:grpSpPr>
                        <a:xfrm>
                          <a:off x="0" y="0"/>
                          <a:ext cx="2254250" cy="590550"/>
                          <a:chOff x="0" y="0"/>
                          <a:chExt cx="2254250" cy="590550"/>
                        </a:xfrm>
                      </wpg:grpSpPr>
                      <pic:pic xmlns:pic="http://schemas.openxmlformats.org/drawingml/2006/picture">
                        <pic:nvPicPr>
                          <pic:cNvPr id="1722890405" name="図 17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247900" cy="354330"/>
                          </a:xfrm>
                          <a:prstGeom prst="rect">
                            <a:avLst/>
                          </a:prstGeom>
                        </pic:spPr>
                      </pic:pic>
                      <wps:wsp>
                        <wps:cNvPr id="2083956092" name="テキスト ボックス 1"/>
                        <wps:cNvSpPr txBox="1"/>
                        <wps:spPr>
                          <a:xfrm>
                            <a:off x="6350" y="361950"/>
                            <a:ext cx="2247900" cy="228600"/>
                          </a:xfrm>
                          <a:prstGeom prst="rect">
                            <a:avLst/>
                          </a:prstGeom>
                          <a:solidFill>
                            <a:prstClr val="white"/>
                          </a:solidFill>
                          <a:ln>
                            <a:noFill/>
                          </a:ln>
                        </wps:spPr>
                        <wps:txbx>
                          <w:txbxContent>
                            <w:p w14:paraId="122AB6C4" w14:textId="77777777" w:rsidR="00503A58" w:rsidRPr="004223E7" w:rsidRDefault="00503A58" w:rsidP="00503A58">
                              <w:pPr>
                                <w:pStyle w:val="ab"/>
                                <w:rPr>
                                  <w:rFonts w:eastAsia="ＭＳ 明朝"/>
                                  <w:noProof/>
                                  <w:szCs w:val="22"/>
                                </w:rPr>
                              </w:pPr>
                              <w:bookmarkStart w:id="119" w:name="_Ref198927770"/>
                              <w:r>
                                <w:t xml:space="preserve">図 </w:t>
                              </w:r>
                              <w:r>
                                <w:fldChar w:fldCharType="begin"/>
                              </w:r>
                              <w:r>
                                <w:instrText xml:space="preserve"> SEQ 図 \* ARABIC </w:instrText>
                              </w:r>
                              <w:r>
                                <w:fldChar w:fldCharType="separate"/>
                              </w:r>
                              <w:r w:rsidR="00D1780D">
                                <w:rPr>
                                  <w:noProof/>
                                </w:rPr>
                                <w:t>12</w:t>
                              </w:r>
                              <w:r>
                                <w:fldChar w:fldCharType="end"/>
                              </w:r>
                              <w:r w:rsidRPr="00503A58">
                                <w:t>コンテンツの有効化</w:t>
                              </w:r>
                              <w:bookmarkEnd w:id="1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22A4014" id="_x0000_s1063" style="position:absolute;left:0;text-align:left;margin-left:260.55pt;margin-top:2.45pt;width:177.5pt;height:46.5pt;z-index:252037120;mso-position-horizontal-relative:margin;mso-position-vertical-relative:text" coordsize="22542,59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">
                <v:shape id="図 172" o:spid="_x0000_s1064" type="#_x0000_t75" style="position:absolute;width:22479;height:3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">
                  <v:imagedata r:id="rId30" o:title=""/>
                </v:shape>
                <v:shape id="テキスト ボックス 1" o:spid="_x0000_s1065" type="#_x0000_t202" style="position:absolute;left:63;top:3619;width:224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" stroked="f">
                  <v:textbox style="mso-fit-shape-to-text:t" inset="0,0,0,0">
                    <w:txbxContent>
                      <w:p w14:paraId="122AB6C4" w14:textId="77777777" w:rsidR="00503A58" w:rsidRPr="004223E7" w:rsidRDefault="00503A58" w:rsidP="00503A58">
                        <w:pPr>
                          <w:pStyle w:val="ab"/>
                          <w:rPr>
                            <w:rFonts w:eastAsia="ＭＳ 明朝"/>
                            <w:noProof/>
                            <w:szCs w:val="22"/>
                          </w:rPr>
                        </w:pPr>
                        <w:bookmarkStart w:id="138" w:name="_Ref198927770"/>
                        <w:r>
                          <w:t xml:space="preserve">図 </w:t>
                        </w:r>
                        <w:r>
                          <w:fldChar w:fldCharType="begin"/>
                        </w:r>
                        <w:r>
                          <w:instrText xml:space="preserve"> SEQ 図 \* ARABIC </w:instrText>
                        </w:r>
                        <w:r>
                          <w:fldChar w:fldCharType="separate"/>
                        </w:r>
                        <w:r w:rsidR="00D1780D">
                          <w:rPr>
                            <w:noProof/>
                          </w:rPr>
                          <w:t>12</w:t>
                        </w:r>
                        <w:r>
                          <w:fldChar w:fldCharType="end"/>
                        </w:r>
                        <w:r w:rsidRPr="00503A58">
                          <w:t>コンテンツの有効化</w:t>
                        </w:r>
                        <w:bookmarkEnd w:id="138"/>
                      </w:p>
                    </w:txbxContent>
                  </v:textbox>
                </v:shape>
                <w10:wrap type="square" anchorx="margin"/>
              </v:group>
            </w:pict>
          </mc:Fallback>
        </mc:AlternateContent>
      </w:r>
      <w:r w:rsidR="00EB383D" w:rsidRPr="00D03215">
        <w:rPr>
          <w:rFonts w:hint="eastAsia"/>
        </w:rPr>
        <w:t>同図の「コンテンツの有効化」ボタンをクリックしてください。</w:t>
      </w:r>
    </w:p>
    <w:p w14:paraId="5308826D" w14:textId="77777777" w:rsidR="00EC3C48" w:rsidRPr="00D03215" w:rsidRDefault="00EC3C48" w:rsidP="0021558B">
      <w:pPr>
        <w:pStyle w:val="3"/>
      </w:pPr>
      <w:r w:rsidRPr="00D03215">
        <w:rPr>
          <w:rFonts w:hint="eastAsia"/>
        </w:rPr>
        <w:t>既にお気付きと思いますが、ファイルを開いた場合は画面に注意書きがあります。</w:t>
      </w:r>
      <w:r w:rsidRPr="00D03215">
        <w:br/>
      </w:r>
      <w:r w:rsidRPr="00D03215">
        <w:rPr>
          <w:rFonts w:hint="eastAsia"/>
        </w:rPr>
        <w:t>「</w:t>
      </w:r>
      <w:r w:rsidRPr="005400E3">
        <w:rPr>
          <w:rFonts w:hint="eastAsia"/>
          <w:color w:val="ED0000"/>
        </w:rPr>
        <w:t>注意！ 本プログラムは処理を終了後、自動的に</w:t>
      </w:r>
      <w:r w:rsidRPr="005400E3">
        <w:rPr>
          <w:color w:val="ED0000"/>
        </w:rPr>
        <w:t>Excel</w:t>
      </w:r>
      <w:r w:rsidRPr="005400E3">
        <w:rPr>
          <w:rFonts w:hint="eastAsia"/>
          <w:color w:val="ED0000"/>
        </w:rPr>
        <w:t>を閉じて</w:t>
      </w:r>
      <w:r w:rsidRPr="005400E3">
        <w:rPr>
          <w:color w:val="ED0000"/>
        </w:rPr>
        <w:t>Windows</w:t>
      </w:r>
      <w:r w:rsidRPr="005400E3">
        <w:rPr>
          <w:rFonts w:hint="eastAsia"/>
          <w:color w:val="ED0000"/>
        </w:rPr>
        <w:t>の画面に戻ります！他のブックを開いている場合はキャンセルして、すべてを閉じた上で再度 開いてください。</w:t>
      </w:r>
      <w:r w:rsidRPr="00D03215">
        <w:rPr>
          <w:rFonts w:hint="eastAsia"/>
        </w:rPr>
        <w:t>」</w:t>
      </w:r>
      <w:r w:rsidRPr="00D03215">
        <w:br/>
      </w:r>
      <w:r w:rsidRPr="00D03215">
        <w:rPr>
          <w:rFonts w:hint="eastAsia"/>
        </w:rPr>
        <w:t>とあるとおり、複数のブックを開いている場合は事前に他のブックを閉じて本プログラムだけを開いてください。</w:t>
      </w:r>
    </w:p>
    <w:p w14:paraId="08805FC6" w14:textId="53988BE4" w:rsidR="00EC3C48" w:rsidRDefault="00EC3C48" w:rsidP="0021558B">
      <w:pPr>
        <w:pStyle w:val="3"/>
      </w:pPr>
      <w:r w:rsidRPr="005F63B9">
        <w:rPr>
          <w:rFonts w:hint="eastAsia"/>
        </w:rPr>
        <w:t>「</w:t>
      </w:r>
      <w:r w:rsidR="00DB1860" w:rsidRPr="00577CA1">
        <w:rPr>
          <w:color w:val="0070C0"/>
        </w:rPr>
        <w:fldChar w:fldCharType="begin"/>
      </w:r>
      <w:r w:rsidR="00DB1860" w:rsidRPr="00577CA1">
        <w:rPr>
          <w:color w:val="0070C0"/>
        </w:rPr>
        <w:instrText xml:space="preserve"> </w:instrText>
      </w:r>
      <w:r w:rsidR="00DB1860" w:rsidRPr="00577CA1">
        <w:rPr>
          <w:rFonts w:hint="eastAsia"/>
          <w:color w:val="0070C0"/>
        </w:rPr>
        <w:instrText>REF _Ref198979085 \h</w:instrText>
      </w:r>
      <w:r w:rsidR="00DB1860" w:rsidRPr="00577CA1">
        <w:rPr>
          <w:color w:val="0070C0"/>
        </w:rPr>
        <w:instrText xml:space="preserve"> </w:instrText>
      </w:r>
      <w:r w:rsidR="00DB1860" w:rsidRPr="00577CA1">
        <w:rPr>
          <w:color w:val="0070C0"/>
        </w:rPr>
      </w:r>
      <w:r w:rsidR="00DB1860" w:rsidRPr="00577CA1">
        <w:rPr>
          <w:color w:val="0070C0"/>
        </w:rPr>
        <w:fldChar w:fldCharType="separate"/>
      </w:r>
      <w:r w:rsidR="00577CA1" w:rsidRPr="00577CA1">
        <w:rPr>
          <w:rFonts w:hint="eastAsia"/>
          <w:color w:val="0070C0"/>
        </w:rPr>
        <w:t xml:space="preserve">図 </w:t>
      </w:r>
      <w:r w:rsidR="00577CA1" w:rsidRPr="00577CA1">
        <w:rPr>
          <w:noProof/>
          <w:color w:val="0070C0"/>
        </w:rPr>
        <w:t>13</w:t>
      </w:r>
      <w:r w:rsidR="00577CA1" w:rsidRPr="00577CA1">
        <w:rPr>
          <w:color w:val="0070C0"/>
        </w:rPr>
        <w:t xml:space="preserve"> </w:t>
      </w:r>
      <w:r w:rsidR="00577CA1" w:rsidRPr="00577CA1">
        <w:rPr>
          <w:rFonts w:hint="eastAsia"/>
          <w:color w:val="0070C0"/>
        </w:rPr>
        <w:t>インストール</w:t>
      </w:r>
      <w:r w:rsidR="00DB1860" w:rsidRPr="00577CA1">
        <w:rPr>
          <w:color w:val="0070C0"/>
        </w:rPr>
        <w:fldChar w:fldCharType="end"/>
      </w:r>
      <w:r w:rsidRPr="00D03215">
        <w:rPr>
          <w:rFonts w:hint="eastAsia"/>
        </w:rPr>
        <w:t>」の図が表示しています。</w:t>
      </w:r>
    </w:p>
    <w:p w14:paraId="3FE6F00B" w14:textId="77777777" w:rsidR="00EC3C48" w:rsidRDefault="00EC3C48" w:rsidP="0021558B">
      <w:pPr>
        <w:pStyle w:val="3"/>
      </w:pPr>
      <w:bookmarkStart w:id="120" w:name="_Ref48028532"/>
      <w:r w:rsidRPr="00D03215">
        <w:rPr>
          <w:rFonts w:hint="eastAsia"/>
        </w:rPr>
        <w:t>インストールされるフォルダは次になります。</w:t>
      </w:r>
      <w:r w:rsidRPr="00D03215">
        <w:br/>
      </w:r>
      <w:bookmarkStart w:id="121" w:name="_Hlk47944878"/>
      <w:r w:rsidRPr="00D03215">
        <w:rPr>
          <w:rFonts w:hint="eastAsia"/>
        </w:rPr>
        <w:t>「</w:t>
      </w:r>
      <w:r w:rsidRPr="00D03215">
        <w:t>C:\Users\</w:t>
      </w:r>
      <w:r w:rsidRPr="00D03215">
        <w:rPr>
          <w:rFonts w:hint="eastAsia"/>
        </w:rPr>
        <w:t>ユーザー名</w:t>
      </w:r>
      <w:r w:rsidRPr="00D03215">
        <w:t>\AppData\Roaming\Microsoft\AddIns\</w:t>
      </w:r>
      <w:r w:rsidRPr="00D03215">
        <w:rPr>
          <w:rFonts w:hint="eastAsia"/>
        </w:rPr>
        <w:t>」</w:t>
      </w:r>
      <w:bookmarkEnd w:id="121"/>
      <w:r w:rsidRPr="00D03215">
        <w:rPr>
          <w:rFonts w:hint="eastAsia"/>
        </w:rPr>
        <w:t>になります。</w:t>
      </w:r>
      <w:bookmarkEnd w:id="120"/>
    </w:p>
    <w:p w14:paraId="1993A9EB" w14:textId="77777777" w:rsidR="00760DD8" w:rsidRPr="00760DD8" w:rsidRDefault="00760DD8" w:rsidP="00760DD8">
      <w:pPr>
        <w:ind w:leftChars="300" w:left="630"/>
      </w:pPr>
      <w:r w:rsidRPr="003E4CD9">
        <w:rPr>
          <w:noProof/>
        </w:rPr>
        <w:lastRenderedPageBreak/>
        <mc:AlternateContent>
          <mc:Choice Requires="wpg">
            <w:drawing>
              <wp:inline distT="0" distB="0" distL="0" distR="0" wp14:anchorId="1EC84EBB" wp14:editId="058130E8">
                <wp:extent cx="2379345" cy="1797050"/>
                <wp:effectExtent l="0" t="0" r="1905" b="0"/>
                <wp:docPr id="1732652926" name="グループ化 169"/>
                <wp:cNvGraphicFramePr/>
                <a:graphic xmlns:a="http://schemas.openxmlformats.org/drawingml/2006/main">
                  <a:graphicData uri="http://schemas.microsoft.com/office/word/2010/wordprocessingGroup">
                    <wpg:wgp>
                      <wpg:cNvGrpSpPr/>
                      <wpg:grpSpPr>
                        <a:xfrm>
                          <a:off x="0" y="0"/>
                          <a:ext cx="2379345" cy="1797050"/>
                          <a:chOff x="0" y="0"/>
                          <a:chExt cx="2379345" cy="1797050"/>
                        </a:xfrm>
                      </wpg:grpSpPr>
                      <wps:wsp>
                        <wps:cNvPr id="840291285" name="テキスト ボックス 485"/>
                        <wps:cNvSpPr txBox="1"/>
                        <wps:spPr>
                          <a:xfrm>
                            <a:off x="19050" y="1568450"/>
                            <a:ext cx="2360295" cy="228600"/>
                          </a:xfrm>
                          <a:prstGeom prst="rect">
                            <a:avLst/>
                          </a:prstGeom>
                          <a:solidFill>
                            <a:prstClr val="white"/>
                          </a:solidFill>
                          <a:ln>
                            <a:noFill/>
                          </a:ln>
                        </wps:spPr>
                        <wps:txbx>
                          <w:txbxContent>
                            <w:p w14:paraId="50B155F9" w14:textId="77777777" w:rsidR="00760DD8" w:rsidRPr="00D03215" w:rsidRDefault="00760DD8" w:rsidP="00760DD8">
                              <w:pPr>
                                <w:pStyle w:val="ab"/>
                                <w:rPr>
                                  <w:rFonts w:ascii="ＭＳ 明朝" w:eastAsia="ＭＳ 明朝"/>
                                </w:rPr>
                              </w:pPr>
                              <w:bookmarkStart w:id="122" w:name="_Ref19897908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13</w:t>
                              </w:r>
                              <w:r w:rsidRPr="00D03215">
                                <w:fldChar w:fldCharType="end"/>
                              </w:r>
                              <w:r w:rsidRPr="00D03215">
                                <w:t xml:space="preserve"> </w:t>
                              </w:r>
                              <w:r w:rsidRPr="00D03215">
                                <w:rPr>
                                  <w:rFonts w:hint="eastAsia"/>
                                </w:rPr>
                                <w:t>インストール</w:t>
                              </w:r>
                              <w:bookmarkEnd w:id="1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84536816" name="図 16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379345" cy="1555750"/>
                          </a:xfrm>
                          <a:prstGeom prst="rect">
                            <a:avLst/>
                          </a:prstGeom>
                        </pic:spPr>
                      </pic:pic>
                    </wpg:wgp>
                  </a:graphicData>
                </a:graphic>
              </wp:inline>
            </w:drawing>
          </mc:Choice>
          <mc:Fallback>
            <w:pict>
              <v:group w14:anchorId="1EC84EBB" id="グループ化 169" o:spid="_x0000_s1066" style="width:187.35pt;height:141.5pt;mso-position-horizontal-relative:char;mso-position-vertical-relative:line" coordsize="23793,17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">
                <v:shape id="テキスト ボックス 485" o:spid="_x0000_s1067" type="#_x0000_t202" style="position:absolute;left:190;top:15684;width:2360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" stroked="f">
                  <v:textbox style="mso-fit-shape-to-text:t" inset="0,0,0,0">
                    <w:txbxContent>
                      <w:p w14:paraId="50B155F9" w14:textId="77777777" w:rsidR="00760DD8" w:rsidRPr="00D03215" w:rsidRDefault="00760DD8" w:rsidP="00760DD8">
                        <w:pPr>
                          <w:pStyle w:val="ab"/>
                          <w:rPr>
                            <w:rFonts w:ascii="ＭＳ 明朝" w:eastAsia="ＭＳ 明朝"/>
                          </w:rPr>
                        </w:pPr>
                        <w:bookmarkStart w:id="142" w:name="_Ref19897908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13</w:t>
                        </w:r>
                        <w:r w:rsidRPr="00D03215">
                          <w:fldChar w:fldCharType="end"/>
                        </w:r>
                        <w:r w:rsidRPr="00D03215">
                          <w:t xml:space="preserve"> </w:t>
                        </w:r>
                        <w:r w:rsidRPr="00D03215">
                          <w:rPr>
                            <w:rFonts w:hint="eastAsia"/>
                          </w:rPr>
                          <w:t>インストール</w:t>
                        </w:r>
                        <w:bookmarkEnd w:id="142"/>
                      </w:p>
                    </w:txbxContent>
                  </v:textbox>
                </v:shape>
                <v:shape id="図 168" o:spid="_x0000_s1068" type="#_x0000_t75" style="position:absolute;width:23793;height:15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">
                  <v:imagedata r:id="rId32" o:title=""/>
                </v:shape>
                <w10:anchorlock/>
              </v:group>
            </w:pict>
          </mc:Fallback>
        </mc:AlternateContent>
      </w:r>
    </w:p>
    <w:p w14:paraId="50EA60A1" w14:textId="6E53F6AD" w:rsidR="00EC3C48" w:rsidRDefault="00DB1860" w:rsidP="0021558B">
      <w:pPr>
        <w:pStyle w:val="3"/>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_Ref198979085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13</w:t>
      </w:r>
      <w:r w:rsidR="00577CA1" w:rsidRPr="00577CA1">
        <w:rPr>
          <w:color w:val="0070C0"/>
        </w:rPr>
        <w:t xml:space="preserve"> </w:t>
      </w:r>
      <w:r w:rsidR="00577CA1" w:rsidRPr="00577CA1">
        <w:rPr>
          <w:rFonts w:hint="eastAsia"/>
          <w:color w:val="0070C0"/>
        </w:rPr>
        <w:t>インストール</w:t>
      </w:r>
      <w:r w:rsidRPr="00577CA1">
        <w:rPr>
          <w:color w:val="0070C0"/>
        </w:rPr>
        <w:fldChar w:fldCharType="end"/>
      </w:r>
      <w:r w:rsidRPr="00D03215">
        <w:rPr>
          <w:rFonts w:hint="eastAsia"/>
        </w:rPr>
        <w:t>」</w:t>
      </w:r>
      <w:r w:rsidR="00EC3C48" w:rsidRPr="00D03215">
        <w:rPr>
          <w:rFonts w:hint="eastAsia"/>
        </w:rPr>
        <w:t>の図の＜インストール＞をクリックしてください。</w:t>
      </w:r>
      <w:r w:rsidR="001E34E9">
        <w:br/>
      </w:r>
      <w:r w:rsidR="001E34E9" w:rsidRPr="00D03215">
        <w:rPr>
          <w:rFonts w:hint="eastAsia"/>
        </w:rPr>
        <w:t>「</w:t>
      </w:r>
      <w:r w:rsidR="001E34E9" w:rsidRPr="00D03215">
        <w:t>C:\Users\</w:t>
      </w:r>
      <w:r w:rsidR="001E34E9" w:rsidRPr="00D03215">
        <w:rPr>
          <w:rFonts w:hint="eastAsia"/>
        </w:rPr>
        <w:t>ユーザー名\</w:t>
      </w:r>
      <w:r w:rsidR="001E34E9" w:rsidRPr="00D03215">
        <w:t>OneDrive</w:t>
      </w:r>
      <w:r w:rsidR="001E34E9" w:rsidRPr="00D03215">
        <w:rPr>
          <w:rFonts w:hint="eastAsia"/>
        </w:rPr>
        <w:t>」フォルダに配布の「</w:t>
      </w:r>
      <w:r w:rsidR="001E34E9" w:rsidRPr="00D03215">
        <w:t>XL_4R_Gゴルフ</w:t>
      </w:r>
      <w:r w:rsidR="0006013D">
        <w:t>14.01</w:t>
      </w:r>
      <w:r w:rsidR="001E34E9" w:rsidRPr="00D03215">
        <w:rPr>
          <w:rFonts w:hint="eastAsia"/>
        </w:rPr>
        <w:t>」を保存され</w:t>
      </w:r>
      <w:r w:rsidR="001E34E9">
        <w:rPr>
          <w:rFonts w:hint="eastAsia"/>
        </w:rPr>
        <w:t>ている</w:t>
      </w:r>
      <w:r w:rsidR="001E34E9" w:rsidRPr="00D03215">
        <w:rPr>
          <w:rFonts w:hint="eastAsia"/>
        </w:rPr>
        <w:t>場合</w:t>
      </w:r>
      <w:r w:rsidR="001E34E9">
        <w:rPr>
          <w:rFonts w:hint="eastAsia"/>
        </w:rPr>
        <w:t>は同図の「プログラム保存パス：」は「</w:t>
      </w:r>
      <w:hyperlink r:id="rId33" w:history="1">
        <w:r w:rsidR="003E4CD9" w:rsidRPr="00F954FA">
          <w:rPr>
            <w:rStyle w:val="a7"/>
            <w:rFonts w:hint="eastAsia"/>
          </w:rPr>
          <w:t>https://～～」と表示します</w:t>
        </w:r>
      </w:hyperlink>
      <w:r w:rsidR="001E34E9">
        <w:rPr>
          <w:rFonts w:hint="eastAsia"/>
        </w:rPr>
        <w:t>。</w:t>
      </w:r>
    </w:p>
    <w:p w14:paraId="4A89EC89" w14:textId="7DEA4E10" w:rsidR="00EC3C48" w:rsidRPr="00D03215" w:rsidRDefault="003E4CD9" w:rsidP="0021558B">
      <w:pPr>
        <w:pStyle w:val="3"/>
      </w:pPr>
      <w:r w:rsidRPr="00D03215">
        <w:rPr>
          <w:rFonts w:hint="eastAsia"/>
          <w:noProof/>
        </w:rPr>
        <mc:AlternateContent>
          <mc:Choice Requires="wpg">
            <w:drawing>
              <wp:anchor distT="0" distB="0" distL="114300" distR="114300" simplePos="0" relativeHeight="251162624" behindDoc="0" locked="1" layoutInCell="1" allowOverlap="1" wp14:anchorId="483DE702" wp14:editId="09D41072">
                <wp:simplePos x="0" y="0"/>
                <wp:positionH relativeFrom="margin">
                  <wp:posOffset>3115945</wp:posOffset>
                </wp:positionH>
                <wp:positionV relativeFrom="paragraph">
                  <wp:posOffset>-2797175</wp:posOffset>
                </wp:positionV>
                <wp:extent cx="2522855" cy="1510030"/>
                <wp:effectExtent l="0" t="0" r="0" b="0"/>
                <wp:wrapSquare wrapText="bothSides"/>
                <wp:docPr id="458" name="グループ化 458"/>
                <wp:cNvGraphicFramePr/>
                <a:graphic xmlns:a="http://schemas.openxmlformats.org/drawingml/2006/main">
                  <a:graphicData uri="http://schemas.microsoft.com/office/word/2010/wordprocessingGroup">
                    <wpg:wgp>
                      <wpg:cNvGrpSpPr/>
                      <wpg:grpSpPr>
                        <a:xfrm>
                          <a:off x="0" y="0"/>
                          <a:ext cx="2522855" cy="1510030"/>
                          <a:chOff x="0" y="0"/>
                          <a:chExt cx="2522855" cy="1510557"/>
                        </a:xfrm>
                      </wpg:grpSpPr>
                      <pic:pic xmlns:pic="http://schemas.openxmlformats.org/drawingml/2006/picture">
                        <pic:nvPicPr>
                          <pic:cNvPr id="499" name="図 499"/>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522855" cy="1224280"/>
                          </a:xfrm>
                          <a:prstGeom prst="rect">
                            <a:avLst/>
                          </a:prstGeom>
                        </pic:spPr>
                      </pic:pic>
                      <wps:wsp>
                        <wps:cNvPr id="457" name="テキスト ボックス 457"/>
                        <wps:cNvSpPr txBox="1"/>
                        <wps:spPr>
                          <a:xfrm>
                            <a:off x="0" y="1281877"/>
                            <a:ext cx="2522855" cy="228680"/>
                          </a:xfrm>
                          <a:prstGeom prst="rect">
                            <a:avLst/>
                          </a:prstGeom>
                          <a:solidFill>
                            <a:prstClr val="white"/>
                          </a:solidFill>
                          <a:ln>
                            <a:noFill/>
                          </a:ln>
                        </wps:spPr>
                        <wps:txbx>
                          <w:txbxContent>
                            <w:p w14:paraId="2258FF76" w14:textId="77777777" w:rsidR="0033563C" w:rsidRPr="00D03215" w:rsidRDefault="0033563C" w:rsidP="00AC71EA">
                              <w:pPr>
                                <w:pStyle w:val="ab"/>
                                <w:rPr>
                                  <w:rFonts w:ascii="ＭＳ 明朝" w:eastAsia="ＭＳ 明朝"/>
                                </w:rPr>
                              </w:pPr>
                              <w:bookmarkStart w:id="123" w:name="_Ref4806794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14</w:t>
                              </w:r>
                              <w:r w:rsidRPr="00D03215">
                                <w:fldChar w:fldCharType="end"/>
                              </w:r>
                              <w:r w:rsidRPr="00D03215">
                                <w:t xml:space="preserve"> </w:t>
                              </w:r>
                              <w:r w:rsidRPr="00D03215">
                                <w:rPr>
                                  <w:rFonts w:hint="eastAsia"/>
                                </w:rPr>
                                <w:t>インストール完了</w:t>
                              </w:r>
                              <w:bookmarkEnd w:id="1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83DE702" id="グループ化 458" o:spid="_x0000_s1069" style="position:absolute;left:0;text-align:left;margin-left:245.35pt;margin-top:-220.25pt;width:198.65pt;height:118.9pt;z-index:251162624;mso-position-horizontal-relative:margin;mso-position-vertical-relative:text;mso-width-relative:margin;mso-height-relative:margin" coordsize="25228,151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">
                <v:shape id="図 499" o:spid="_x0000_s1070" type="#_x0000_t75" style="position:absolute;width:25228;height:12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">
                  <v:imagedata r:id="rId35" o:title=""/>
                </v:shape>
                <v:shape id="テキスト ボックス 457" o:spid="_x0000_s1071" type="#_x0000_t202" style="position:absolute;top:12818;width:25228;height:2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" stroked="f">
                  <v:textbox style="mso-fit-shape-to-text:t" inset="0,0,0,0">
                    <w:txbxContent>
                      <w:p w14:paraId="2258FF76" w14:textId="77777777" w:rsidR="0033563C" w:rsidRPr="00D03215" w:rsidRDefault="0033563C" w:rsidP="00AC71EA">
                        <w:pPr>
                          <w:pStyle w:val="ab"/>
                          <w:rPr>
                            <w:rFonts w:ascii="ＭＳ 明朝" w:eastAsia="ＭＳ 明朝"/>
                          </w:rPr>
                        </w:pPr>
                        <w:bookmarkStart w:id="144" w:name="_Ref4806794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14</w:t>
                        </w:r>
                        <w:r w:rsidRPr="00D03215">
                          <w:fldChar w:fldCharType="end"/>
                        </w:r>
                        <w:r w:rsidRPr="00D03215">
                          <w:t xml:space="preserve"> </w:t>
                        </w:r>
                        <w:r w:rsidRPr="00D03215">
                          <w:rPr>
                            <w:rFonts w:hint="eastAsia"/>
                          </w:rPr>
                          <w:t>インストール完了</w:t>
                        </w:r>
                        <w:bookmarkEnd w:id="144"/>
                      </w:p>
                    </w:txbxContent>
                  </v:textbox>
                </v:shape>
                <w10:wrap type="square" anchorx="margin"/>
                <w10:anchorlock/>
              </v:group>
            </w:pict>
          </mc:Fallback>
        </mc:AlternateContent>
      </w:r>
      <w:r w:rsidR="00EC3C48" w:rsidRPr="00D03215">
        <w:rPr>
          <w:rFonts w:hint="eastAsia"/>
        </w:rPr>
        <w:t>インストールが完了すると</w:t>
      </w:r>
      <w:r w:rsidR="00EC3C48" w:rsidRPr="005F63B9">
        <w:rPr>
          <w:rFonts w:hint="eastAsia"/>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_Ref48067949 \h</w:instrText>
      </w:r>
      <w:r w:rsidR="00EC3C48" w:rsidRPr="00577CA1">
        <w:rPr>
          <w:color w:val="0070C0"/>
        </w:rPr>
        <w:instrText xml:space="preserve"> </w:instrText>
      </w:r>
      <w:r w:rsidR="00ED3232"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 xml:space="preserve">図 </w:t>
      </w:r>
      <w:r w:rsidR="00577CA1" w:rsidRPr="00577CA1">
        <w:rPr>
          <w:color w:val="0070C0"/>
        </w:rPr>
        <w:t xml:space="preserve">14 </w:t>
      </w:r>
      <w:r w:rsidR="00577CA1" w:rsidRPr="00577CA1">
        <w:rPr>
          <w:rFonts w:hint="eastAsia"/>
          <w:color w:val="0070C0"/>
        </w:rPr>
        <w:t>インストール完了</w:t>
      </w:r>
      <w:r w:rsidR="00EC3C48" w:rsidRPr="00577CA1">
        <w:rPr>
          <w:color w:val="0070C0"/>
        </w:rPr>
        <w:fldChar w:fldCharType="end"/>
      </w:r>
      <w:r w:rsidR="00EC3C48" w:rsidRPr="00D03215">
        <w:rPr>
          <w:rFonts w:hint="eastAsia"/>
        </w:rPr>
        <w:t>」の図が開くので＜OK＞を押すとすべて自動で閉じてWindows画面に戻ります。</w:t>
      </w:r>
    </w:p>
    <w:bookmarkStart w:id="124" w:name="_Hlk46152349"/>
    <w:p w14:paraId="28441AC3" w14:textId="4557D878" w:rsidR="00EC3C48" w:rsidRPr="00D03215" w:rsidRDefault="00C30A56" w:rsidP="0021558B">
      <w:pPr>
        <w:pStyle w:val="3"/>
      </w:pPr>
      <w:r>
        <w:rPr>
          <w:rFonts w:hint="eastAsia"/>
          <w:noProof/>
          <w:lang w:val="ja-JP"/>
        </w:rPr>
        <mc:AlternateContent>
          <mc:Choice Requires="wpg">
            <w:drawing>
              <wp:anchor distT="0" distB="0" distL="114300" distR="114300" simplePos="0" relativeHeight="252049408" behindDoc="0" locked="0" layoutInCell="1" allowOverlap="1" wp14:anchorId="27879B4A" wp14:editId="185D305D">
                <wp:simplePos x="0" y="0"/>
                <wp:positionH relativeFrom="margin">
                  <wp:posOffset>2690495</wp:posOffset>
                </wp:positionH>
                <wp:positionV relativeFrom="paragraph">
                  <wp:posOffset>488315</wp:posOffset>
                </wp:positionV>
                <wp:extent cx="3260666" cy="1930333"/>
                <wp:effectExtent l="0" t="0" r="0" b="0"/>
                <wp:wrapSquare wrapText="bothSides"/>
                <wp:docPr id="568080972" name="グループ化 169"/>
                <wp:cNvGraphicFramePr/>
                <a:graphic xmlns:a="http://schemas.openxmlformats.org/drawingml/2006/main">
                  <a:graphicData uri="http://schemas.microsoft.com/office/word/2010/wordprocessingGroup">
                    <wpg:wgp>
                      <wpg:cNvGrpSpPr/>
                      <wpg:grpSpPr>
                        <a:xfrm>
                          <a:off x="0" y="0"/>
                          <a:ext cx="3260666" cy="1930333"/>
                          <a:chOff x="0" y="0"/>
                          <a:chExt cx="3260666" cy="1930333"/>
                        </a:xfrm>
                      </wpg:grpSpPr>
                      <wps:wsp>
                        <wps:cNvPr id="228128786" name="テキスト ボックス 481"/>
                        <wps:cNvSpPr txBox="1"/>
                        <wps:spPr>
                          <a:xfrm>
                            <a:off x="0" y="1701800"/>
                            <a:ext cx="3260666" cy="228533"/>
                          </a:xfrm>
                          <a:prstGeom prst="rect">
                            <a:avLst/>
                          </a:prstGeom>
                          <a:solidFill>
                            <a:prstClr val="white"/>
                          </a:solidFill>
                          <a:ln>
                            <a:noFill/>
                          </a:ln>
                        </wps:spPr>
                        <wps:txbx>
                          <w:txbxContent>
                            <w:p w14:paraId="68CF44BA" w14:textId="77777777" w:rsidR="0033563C" w:rsidRPr="00D03215" w:rsidRDefault="0033563C" w:rsidP="00AC71EA">
                              <w:pPr>
                                <w:pStyle w:val="ab"/>
                                <w:rPr>
                                  <w:rFonts w:ascii="ＭＳ 明朝" w:eastAsia="ＭＳ 明朝"/>
                                </w:rPr>
                              </w:pPr>
                              <w:bookmarkStart w:id="125" w:name="_Ref4742967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15</w:t>
                              </w:r>
                              <w:r w:rsidRPr="00D03215">
                                <w:fldChar w:fldCharType="end"/>
                              </w:r>
                              <w:r w:rsidRPr="00D03215">
                                <w:t xml:space="preserve"> </w:t>
                              </w:r>
                              <w:r w:rsidRPr="00D03215">
                                <w:rPr>
                                  <w:rFonts w:hint="eastAsia"/>
                                </w:rPr>
                                <w:t>アンインストール</w:t>
                              </w:r>
                              <w:bookmarkEnd w:id="1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10711245" name="図 168"/>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260090" cy="1666875"/>
                          </a:xfrm>
                          <a:prstGeom prst="rect">
                            <a:avLst/>
                          </a:prstGeom>
                        </pic:spPr>
                      </pic:pic>
                    </wpg:wgp>
                  </a:graphicData>
                </a:graphic>
              </wp:anchor>
            </w:drawing>
          </mc:Choice>
          <mc:Fallback>
            <w:pict>
              <v:group w14:anchorId="27879B4A" id="_x0000_s1072" style="position:absolute;left:0;text-align:left;margin-left:211.85pt;margin-top:38.45pt;width:256.75pt;height:152pt;z-index:252049408;mso-position-horizontal-relative:margin;mso-position-vertical-relative:text" coordsize="32606,193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">
                <v:shape id="テキスト ボックス 481" o:spid="_x0000_s1073" type="#_x0000_t202" style="position:absolute;top:17018;width:32606;height:2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" stroked="f">
                  <v:textbox style="mso-fit-shape-to-text:t" inset="0,0,0,0">
                    <w:txbxContent>
                      <w:p w14:paraId="68CF44BA" w14:textId="77777777" w:rsidR="0033563C" w:rsidRPr="00D03215" w:rsidRDefault="0033563C" w:rsidP="00AC71EA">
                        <w:pPr>
                          <w:pStyle w:val="ab"/>
                          <w:rPr>
                            <w:rFonts w:ascii="ＭＳ 明朝" w:eastAsia="ＭＳ 明朝"/>
                          </w:rPr>
                        </w:pPr>
                        <w:bookmarkStart w:id="147" w:name="_Ref4742967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15</w:t>
                        </w:r>
                        <w:r w:rsidRPr="00D03215">
                          <w:fldChar w:fldCharType="end"/>
                        </w:r>
                        <w:r w:rsidRPr="00D03215">
                          <w:t xml:space="preserve"> </w:t>
                        </w:r>
                        <w:r w:rsidRPr="00D03215">
                          <w:rPr>
                            <w:rFonts w:hint="eastAsia"/>
                          </w:rPr>
                          <w:t>アンインストール</w:t>
                        </w:r>
                        <w:bookmarkEnd w:id="147"/>
                      </w:p>
                    </w:txbxContent>
                  </v:textbox>
                </v:shape>
                <v:shape id="図 168" o:spid="_x0000_s1074" type="#_x0000_t75" style="position:absolute;width:32600;height:1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">
                  <v:imagedata r:id="rId37" o:title=""/>
                </v:shape>
                <w10:wrap type="square" anchorx="margin"/>
              </v:group>
            </w:pict>
          </mc:Fallback>
        </mc:AlternateContent>
      </w:r>
      <w:r w:rsidR="00EC3C48" w:rsidRPr="00D03215">
        <w:rPr>
          <w:rFonts w:hint="eastAsia"/>
        </w:rPr>
        <w:t>操作説明は</w:t>
      </w:r>
      <w:r w:rsidR="00EC3C48" w:rsidRPr="005F63B9">
        <w:rPr>
          <w:rFonts w:hint="eastAsia"/>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_Ref260308889 \r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４</w:t>
      </w:r>
      <w:r w:rsidR="00EC3C48" w:rsidRPr="00577CA1">
        <w:rPr>
          <w:color w:val="0070C0"/>
        </w:rPr>
        <w:fldChar w:fldCharType="end"/>
      </w:r>
      <w:r w:rsidR="00EC3C48" w:rsidRPr="00577CA1">
        <w:rPr>
          <w:color w:val="0070C0"/>
        </w:rPr>
        <w:fldChar w:fldCharType="begin"/>
      </w:r>
      <w:r w:rsidR="00EC3C48" w:rsidRPr="00577CA1">
        <w:rPr>
          <w:color w:val="0070C0"/>
        </w:rPr>
        <w:instrText xml:space="preserve"> REF _Ref260308889 \h  \* MERGEFORMAT </w:instrText>
      </w:r>
      <w:r w:rsidR="00EC3C48" w:rsidRPr="00577CA1">
        <w:rPr>
          <w:color w:val="0070C0"/>
        </w:rPr>
      </w:r>
      <w:r w:rsidR="00EC3C48" w:rsidRPr="00577CA1">
        <w:rPr>
          <w:color w:val="0070C0"/>
        </w:rPr>
        <w:fldChar w:fldCharType="separate"/>
      </w:r>
      <w:r w:rsidR="00577CA1" w:rsidRPr="00577CA1">
        <w:rPr>
          <w:rFonts w:hint="eastAsia"/>
          <w:color w:val="0070C0"/>
        </w:rPr>
        <w:t>「グラウンドゴルフ集計サンプル」の使用方法</w:t>
      </w:r>
      <w:r w:rsidR="00EC3C48" w:rsidRPr="00577CA1">
        <w:rPr>
          <w:color w:val="0070C0"/>
        </w:rPr>
        <w:fldChar w:fldCharType="end"/>
      </w:r>
      <w:r w:rsidR="00EC3C48" w:rsidRPr="00D03215">
        <w:rPr>
          <w:rFonts w:hint="eastAsia"/>
        </w:rPr>
        <w:t>」で説明していま</w:t>
      </w:r>
      <w:bookmarkEnd w:id="124"/>
      <w:r w:rsidR="002A3590">
        <w:rPr>
          <w:rFonts w:hint="eastAsia"/>
        </w:rPr>
        <w:t>す</w:t>
      </w:r>
      <w:r w:rsidR="00EC3C48" w:rsidRPr="00D03215">
        <w:rPr>
          <w:rFonts w:hint="eastAsia"/>
        </w:rPr>
        <w:t>が、「XL_4R_GG_同好会_2015 03 29.xlsx」を開くと</w:t>
      </w:r>
      <w:r w:rsidR="009A192A" w:rsidRPr="005F63B9">
        <w:rPr>
          <w:rFonts w:hint="eastAsia"/>
        </w:rPr>
        <w:t>「</w:t>
      </w:r>
      <w:r w:rsidR="009A192A" w:rsidRPr="00577CA1">
        <w:rPr>
          <w:color w:val="0070C0"/>
        </w:rPr>
        <w:fldChar w:fldCharType="begin"/>
      </w:r>
      <w:r w:rsidR="009A192A" w:rsidRPr="00577CA1">
        <w:rPr>
          <w:color w:val="0070C0"/>
        </w:rPr>
        <w:instrText xml:space="preserve"> </w:instrText>
      </w:r>
      <w:r w:rsidR="009A192A" w:rsidRPr="00577CA1">
        <w:rPr>
          <w:rFonts w:hint="eastAsia"/>
          <w:color w:val="0070C0"/>
        </w:rPr>
        <w:instrText>REF _Ref58786619 \h</w:instrText>
      </w:r>
      <w:r w:rsidR="009A192A" w:rsidRPr="00577CA1">
        <w:rPr>
          <w:color w:val="0070C0"/>
        </w:rPr>
        <w:instrText xml:space="preserve"> </w:instrText>
      </w:r>
      <w:r w:rsidR="009A192A" w:rsidRPr="00577CA1">
        <w:rPr>
          <w:color w:val="0070C0"/>
        </w:rPr>
      </w:r>
      <w:r w:rsidR="009A192A" w:rsidRPr="00577CA1">
        <w:rPr>
          <w:color w:val="0070C0"/>
        </w:rPr>
        <w:fldChar w:fldCharType="separate"/>
      </w:r>
      <w:r w:rsidR="00577CA1" w:rsidRPr="00577CA1">
        <w:rPr>
          <w:rFonts w:hint="eastAsia"/>
          <w:color w:val="0070C0"/>
        </w:rPr>
        <w:t xml:space="preserve">図 </w:t>
      </w:r>
      <w:r w:rsidR="00577CA1" w:rsidRPr="00577CA1">
        <w:rPr>
          <w:noProof/>
          <w:color w:val="0070C0"/>
        </w:rPr>
        <w:t>18</w:t>
      </w:r>
      <w:r w:rsidR="00577CA1" w:rsidRPr="00577CA1">
        <w:rPr>
          <w:color w:val="0070C0"/>
        </w:rPr>
        <w:t xml:space="preserve"> </w:t>
      </w:r>
      <w:r w:rsidR="00577CA1" w:rsidRPr="00577CA1">
        <w:rPr>
          <w:rFonts w:hint="eastAsia"/>
          <w:color w:val="0070C0"/>
        </w:rPr>
        <w:t>グラウンドゴルフタブ</w:t>
      </w:r>
      <w:r w:rsidR="009A192A" w:rsidRPr="00577CA1">
        <w:rPr>
          <w:color w:val="0070C0"/>
        </w:rPr>
        <w:fldChar w:fldCharType="end"/>
      </w:r>
      <w:r w:rsidR="009A192A" w:rsidRPr="00D03215">
        <w:rPr>
          <w:rFonts w:hint="eastAsia"/>
        </w:rPr>
        <w:t>」</w:t>
      </w:r>
      <w:r w:rsidR="00EC3C48" w:rsidRPr="00D03215">
        <w:rPr>
          <w:rFonts w:hint="eastAsia"/>
        </w:rPr>
        <w:t>の図</w:t>
      </w:r>
      <w:r w:rsidR="00DF6D80" w:rsidRPr="00D03215">
        <w:rPr>
          <w:rFonts w:hint="eastAsia"/>
        </w:rPr>
        <w:t>を表示して</w:t>
      </w:r>
      <w:r w:rsidR="00EC3C48" w:rsidRPr="00D03215">
        <w:rPr>
          <w:rFonts w:hint="eastAsia"/>
        </w:rPr>
        <w:t>使用が可能になります</w:t>
      </w:r>
      <w:r w:rsidR="006606D8" w:rsidRPr="00D03215">
        <w:rPr>
          <w:rFonts w:hint="eastAsia"/>
        </w:rPr>
        <w:t>。</w:t>
      </w:r>
    </w:p>
    <w:p w14:paraId="57C38042" w14:textId="77777777" w:rsidR="00EC3C48" w:rsidRPr="00D03215" w:rsidRDefault="00EC3C48" w:rsidP="0021558B">
      <w:pPr>
        <w:pStyle w:val="3"/>
      </w:pPr>
      <w:bookmarkStart w:id="126" w:name="_Ref46238965"/>
      <w:r w:rsidRPr="00D03215">
        <w:rPr>
          <w:rFonts w:hint="eastAsia"/>
        </w:rPr>
        <w:t>次にアンインストールの説明をします。</w:t>
      </w:r>
      <w:bookmarkEnd w:id="126"/>
    </w:p>
    <w:p w14:paraId="021C4084" w14:textId="77777777" w:rsidR="00EC3C48" w:rsidRPr="00D03215" w:rsidRDefault="00EC3C48" w:rsidP="00C928CA">
      <w:pPr>
        <w:pStyle w:val="2"/>
      </w:pPr>
      <w:bookmarkStart w:id="127" w:name="_Ref445304158"/>
      <w:bookmarkStart w:id="128" w:name="_Ref445304163"/>
      <w:bookmarkStart w:id="129" w:name="_Toc56535375"/>
      <w:bookmarkStart w:id="130" w:name="_Toc220058824"/>
      <w:r w:rsidRPr="00D03215">
        <w:rPr>
          <w:rFonts w:hint="eastAsia"/>
        </w:rPr>
        <w:t>アンインストール</w:t>
      </w:r>
      <w:bookmarkEnd w:id="127"/>
      <w:bookmarkEnd w:id="128"/>
      <w:bookmarkEnd w:id="129"/>
      <w:bookmarkEnd w:id="130"/>
    </w:p>
    <w:p w14:paraId="10E3C7F2" w14:textId="48AA98BC" w:rsidR="00EC3C48" w:rsidRPr="00D03215" w:rsidRDefault="00EC3C48" w:rsidP="0021558B">
      <w:pPr>
        <w:pStyle w:val="3"/>
      </w:pPr>
      <w:r w:rsidRPr="00D03215">
        <w:rPr>
          <w:rFonts w:hint="eastAsia"/>
        </w:rPr>
        <w:t>使用していたExcelファイルをすべて閉じ、次に「</w:t>
      </w:r>
      <w:r w:rsidRPr="00D03215">
        <w:rPr>
          <w:rFonts w:hint="eastAsia"/>
          <w:sz w:val="20"/>
          <w:szCs w:val="20"/>
        </w:rPr>
        <w:t>グラウンドゴルフインストール・アンインストール.xlsm</w:t>
      </w:r>
      <w:r w:rsidRPr="00D03215">
        <w:rPr>
          <w:rFonts w:hint="eastAsia"/>
        </w:rPr>
        <w:t>」を開くと「XL_4R_グラウンドゴルフPg.xlam」がインストール済みの場合は自動的に</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_Ref47429679 \h</w:instrText>
      </w:r>
      <w:r w:rsidRPr="00577CA1">
        <w:rPr>
          <w:color w:val="0070C0"/>
        </w:rPr>
        <w:instrText xml:space="preserve"> </w:instrText>
      </w:r>
      <w:r w:rsidR="00ED3232"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 xml:space="preserve">15 </w:t>
      </w:r>
      <w:r w:rsidR="00577CA1" w:rsidRPr="00577CA1">
        <w:rPr>
          <w:rFonts w:hint="eastAsia"/>
          <w:color w:val="0070C0"/>
        </w:rPr>
        <w:t>アンインストール</w:t>
      </w:r>
      <w:r w:rsidRPr="00577CA1">
        <w:rPr>
          <w:color w:val="0070C0"/>
        </w:rPr>
        <w:fldChar w:fldCharType="end"/>
      </w:r>
      <w:r w:rsidRPr="00D03215">
        <w:rPr>
          <w:rFonts w:hint="eastAsia"/>
        </w:rPr>
        <w:t>」の図が開きます。</w:t>
      </w:r>
    </w:p>
    <w:p w14:paraId="0D7A470B" w14:textId="77777777" w:rsidR="00EC3C48" w:rsidRPr="00D03215" w:rsidRDefault="00C30A56" w:rsidP="0021558B">
      <w:pPr>
        <w:pStyle w:val="3"/>
      </w:pPr>
      <w:r w:rsidRPr="00D03215">
        <w:rPr>
          <w:rFonts w:hint="eastAsia"/>
          <w:noProof/>
        </w:rPr>
        <mc:AlternateContent>
          <mc:Choice Requires="wpg">
            <w:drawing>
              <wp:anchor distT="0" distB="0" distL="114300" distR="114300" simplePos="0" relativeHeight="251220992" behindDoc="0" locked="0" layoutInCell="1" allowOverlap="1" wp14:anchorId="4A152864" wp14:editId="28BB5E8B">
                <wp:simplePos x="0" y="0"/>
                <wp:positionH relativeFrom="margin">
                  <wp:posOffset>3063875</wp:posOffset>
                </wp:positionH>
                <wp:positionV relativeFrom="paragraph">
                  <wp:posOffset>15875</wp:posOffset>
                </wp:positionV>
                <wp:extent cx="2823845" cy="1455420"/>
                <wp:effectExtent l="0" t="0" r="0" b="0"/>
                <wp:wrapSquare wrapText="bothSides"/>
                <wp:docPr id="3" name="グループ化 3"/>
                <wp:cNvGraphicFramePr/>
                <a:graphic xmlns:a="http://schemas.openxmlformats.org/drawingml/2006/main">
                  <a:graphicData uri="http://schemas.microsoft.com/office/word/2010/wordprocessingGroup">
                    <wpg:wgp>
                      <wpg:cNvGrpSpPr/>
                      <wpg:grpSpPr>
                        <a:xfrm>
                          <a:off x="0" y="0"/>
                          <a:ext cx="2823845" cy="1455420"/>
                          <a:chOff x="0" y="0"/>
                          <a:chExt cx="2823845" cy="1455420"/>
                        </a:xfrm>
                      </wpg:grpSpPr>
                      <wps:wsp>
                        <wps:cNvPr id="1" name="テキスト ボックス 1"/>
                        <wps:cNvSpPr txBox="1"/>
                        <wps:spPr>
                          <a:xfrm>
                            <a:off x="0" y="1238250"/>
                            <a:ext cx="2823845" cy="217170"/>
                          </a:xfrm>
                          <a:prstGeom prst="rect">
                            <a:avLst/>
                          </a:prstGeom>
                          <a:solidFill>
                            <a:prstClr val="white"/>
                          </a:solidFill>
                          <a:ln>
                            <a:noFill/>
                          </a:ln>
                        </wps:spPr>
                        <wps:txbx>
                          <w:txbxContent>
                            <w:p w14:paraId="15364E4E" w14:textId="77777777" w:rsidR="0033563C" w:rsidRPr="00D03215" w:rsidRDefault="0033563C" w:rsidP="00AC71EA">
                              <w:pPr>
                                <w:pStyle w:val="ab"/>
                                <w:rPr>
                                  <w:rFonts w:ascii="ＭＳ 明朝" w:eastAsia="ＭＳ 明朝"/>
                                  <w:color w:val="0000FF"/>
                                </w:rPr>
                              </w:pPr>
                              <w:bookmarkStart w:id="131" w:name="_Ref4743260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16</w:t>
                              </w:r>
                              <w:r w:rsidRPr="00D03215">
                                <w:fldChar w:fldCharType="end"/>
                              </w:r>
                              <w:r w:rsidRPr="00D03215">
                                <w:t xml:space="preserve"> </w:t>
                              </w:r>
                              <w:r w:rsidRPr="00D03215">
                                <w:rPr>
                                  <w:rFonts w:hint="eastAsia"/>
                                </w:rPr>
                                <w:t>アンインストール完了</w:t>
                              </w:r>
                              <w:bookmarkEnd w:id="13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508" name="図 50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23210" cy="1229360"/>
                          </a:xfrm>
                          <a:prstGeom prst="rect">
                            <a:avLst/>
                          </a:prstGeom>
                        </pic:spPr>
                      </pic:pic>
                    </wpg:wgp>
                  </a:graphicData>
                </a:graphic>
              </wp:anchor>
            </w:drawing>
          </mc:Choice>
          <mc:Fallback>
            <w:pict>
              <v:group w14:anchorId="4A152864" id="グループ化 3" o:spid="_x0000_s1075" style="position:absolute;left:0;text-align:left;margin-left:241.25pt;margin-top:1.25pt;width:222.35pt;height:114.6pt;z-index:251220992;mso-position-horizontal-relative:margin;mso-position-vertical-relative:text" coordsize="28238,145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">
                <v:shape id="テキスト ボックス 1" o:spid="_x0000_s1076" type="#_x0000_t202" style="position:absolute;top:12382;width:28238;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" stroked="f">
                  <v:textbox inset="0,0,0,0">
                    <w:txbxContent>
                      <w:p w14:paraId="15364E4E" w14:textId="77777777" w:rsidR="0033563C" w:rsidRPr="00D03215" w:rsidRDefault="0033563C" w:rsidP="00AC71EA">
                        <w:pPr>
                          <w:pStyle w:val="ab"/>
                          <w:rPr>
                            <w:rFonts w:ascii="ＭＳ 明朝" w:eastAsia="ＭＳ 明朝"/>
                            <w:color w:val="0000FF"/>
                          </w:rPr>
                        </w:pPr>
                        <w:bookmarkStart w:id="154" w:name="_Ref4743260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16</w:t>
                        </w:r>
                        <w:r w:rsidRPr="00D03215">
                          <w:fldChar w:fldCharType="end"/>
                        </w:r>
                        <w:r w:rsidRPr="00D03215">
                          <w:t xml:space="preserve"> </w:t>
                        </w:r>
                        <w:r w:rsidRPr="00D03215">
                          <w:rPr>
                            <w:rFonts w:hint="eastAsia"/>
                          </w:rPr>
                          <w:t>アンインストール完了</w:t>
                        </w:r>
                        <w:bookmarkEnd w:id="154"/>
                      </w:p>
                    </w:txbxContent>
                  </v:textbox>
                </v:shape>
                <v:shape id="図 508" o:spid="_x0000_s1077" type="#_x0000_t75" style="position:absolute;width:28232;height:12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">
                  <v:imagedata r:id="rId39" o:title=""/>
                </v:shape>
                <w10:wrap type="square" anchorx="margin"/>
              </v:group>
            </w:pict>
          </mc:Fallback>
        </mc:AlternateContent>
      </w:r>
      <w:r w:rsidR="00EC3C48" w:rsidRPr="00D03215">
        <w:rPr>
          <w:rFonts w:hint="eastAsia"/>
        </w:rPr>
        <w:t>画面上の「</w:t>
      </w:r>
      <w:r w:rsidR="00EC3C48" w:rsidRPr="005400E3">
        <w:rPr>
          <w:rFonts w:hint="eastAsia"/>
          <w:color w:val="ED0000"/>
        </w:rPr>
        <w:t>注意！</w:t>
      </w:r>
      <w:r w:rsidR="00EC3C48" w:rsidRPr="00D03215">
        <w:rPr>
          <w:rFonts w:hint="eastAsia"/>
        </w:rPr>
        <w:t>」書きの内容のように、他のファイルがすべて閉じられている場合は＜削除＞を押してください。</w:t>
      </w:r>
    </w:p>
    <w:p w14:paraId="270416FD" w14:textId="1D40E02D" w:rsidR="00EC3C48" w:rsidRPr="00D03215" w:rsidRDefault="00EC3C48" w:rsidP="0021558B">
      <w:pPr>
        <w:pStyle w:val="3"/>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_Ref47432603 \h</w:instrText>
      </w:r>
      <w:r w:rsidRPr="00577CA1">
        <w:rPr>
          <w:color w:val="0070C0"/>
        </w:rPr>
        <w:instrText xml:space="preserve"> </w:instrText>
      </w:r>
      <w:r w:rsidR="00ED3232"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 xml:space="preserve">16 </w:t>
      </w:r>
      <w:r w:rsidR="00577CA1" w:rsidRPr="00577CA1">
        <w:rPr>
          <w:rFonts w:hint="eastAsia"/>
          <w:color w:val="0070C0"/>
        </w:rPr>
        <w:t>アンインストール完了</w:t>
      </w:r>
      <w:r w:rsidRPr="00577CA1">
        <w:rPr>
          <w:color w:val="0070C0"/>
        </w:rPr>
        <w:fldChar w:fldCharType="end"/>
      </w:r>
      <w:r w:rsidRPr="00D03215">
        <w:rPr>
          <w:rFonts w:hint="eastAsia"/>
        </w:rPr>
        <w:t>」の図が表示して＜OK＞をクリックするとアンインストールが終了しExcelが自動的に閉じてWindowsの画面に戻ります。</w:t>
      </w:r>
    </w:p>
    <w:p w14:paraId="62F29EE8" w14:textId="77777777" w:rsidR="00EC3C48" w:rsidRPr="00D03215" w:rsidRDefault="00EC3C48" w:rsidP="0021558B">
      <w:pPr>
        <w:pStyle w:val="3"/>
      </w:pPr>
      <w:bookmarkStart w:id="132" w:name="_Ref59383415"/>
      <w:r w:rsidRPr="00D03215">
        <w:rPr>
          <w:rFonts w:hint="eastAsia"/>
        </w:rPr>
        <w:t>「</w:t>
      </w:r>
      <w:r w:rsidRPr="00D03215">
        <w:t>C:\Users\</w:t>
      </w:r>
      <w:r w:rsidRPr="00D03215">
        <w:rPr>
          <w:rFonts w:hint="eastAsia"/>
        </w:rPr>
        <w:t>ユーザー名</w:t>
      </w:r>
      <w:r w:rsidRPr="00D03215">
        <w:t>\AppData\Roaming\Microsoft\AddIns\</w:t>
      </w:r>
      <w:r w:rsidRPr="00D03215">
        <w:rPr>
          <w:rFonts w:hint="eastAsia"/>
        </w:rPr>
        <w:t>」にインストールしていた「XL_4R_グラウンドゴルフPg.xlam」はアンインストールした場合は</w:t>
      </w:r>
      <w:r w:rsidR="00706F7E" w:rsidRPr="00D03215">
        <w:rPr>
          <w:rFonts w:hint="eastAsia"/>
        </w:rPr>
        <w:t>削除します</w:t>
      </w:r>
      <w:r w:rsidRPr="00D03215">
        <w:rPr>
          <w:rFonts w:hint="eastAsia"/>
        </w:rPr>
        <w:t>。</w:t>
      </w:r>
      <w:bookmarkEnd w:id="132"/>
    </w:p>
    <w:p w14:paraId="10C71090" w14:textId="77777777" w:rsidR="00EC3C48" w:rsidRPr="00D03215" w:rsidRDefault="00EC3C48" w:rsidP="00C928CA">
      <w:pPr>
        <w:pStyle w:val="2"/>
      </w:pPr>
      <w:bookmarkStart w:id="133" w:name="_Ref47969717"/>
      <w:bookmarkStart w:id="134" w:name="_Ref47969720"/>
      <w:bookmarkStart w:id="135" w:name="_Toc48035797"/>
      <w:bookmarkStart w:id="136" w:name="_Toc56535376"/>
      <w:bookmarkStart w:id="137" w:name="_Toc220058825"/>
      <w:r w:rsidRPr="00D03215">
        <w:rPr>
          <w:rFonts w:hint="eastAsia"/>
        </w:rPr>
        <w:t>新バージョンに更新する場合</w:t>
      </w:r>
      <w:bookmarkEnd w:id="133"/>
      <w:bookmarkEnd w:id="134"/>
      <w:bookmarkEnd w:id="135"/>
      <w:bookmarkEnd w:id="136"/>
      <w:bookmarkEnd w:id="137"/>
    </w:p>
    <w:p w14:paraId="3FD31577" w14:textId="77777777" w:rsidR="00DA6A3A" w:rsidRPr="00D03215" w:rsidRDefault="00E2765D" w:rsidP="00DA6A3A">
      <w:pPr>
        <w:ind w:left="737"/>
      </w:pPr>
      <w:r w:rsidRPr="00D03215">
        <w:rPr>
          <w:rFonts w:hint="eastAsia"/>
        </w:rPr>
        <w:t>これまでに</w:t>
      </w:r>
      <w:r w:rsidR="00DA6A3A" w:rsidRPr="00D03215">
        <w:rPr>
          <w:rFonts w:hint="eastAsia"/>
        </w:rPr>
        <w:t>バージョン</w:t>
      </w:r>
      <w:r w:rsidR="00DA6A3A" w:rsidRPr="00D03215">
        <w:t>Ver9.01</w:t>
      </w:r>
      <w:r w:rsidR="00DA6A3A" w:rsidRPr="00D03215">
        <w:rPr>
          <w:rFonts w:hint="eastAsia"/>
        </w:rPr>
        <w:t>以降をご使用の場合は以下のとおりです。それ以前のバージョン</w:t>
      </w:r>
      <w:r w:rsidRPr="00D03215">
        <w:rPr>
          <w:rFonts w:hint="eastAsia"/>
        </w:rPr>
        <w:t>について</w:t>
      </w:r>
      <w:r w:rsidR="00DA6A3A" w:rsidRPr="00D03215">
        <w:rPr>
          <w:rFonts w:hint="eastAsia"/>
        </w:rPr>
        <w:t>は期間もかなり経つので省略します。</w:t>
      </w:r>
    </w:p>
    <w:p w14:paraId="1FEB5611" w14:textId="11DE7F7E" w:rsidR="00AC226B" w:rsidRPr="00D03215" w:rsidRDefault="00AC226B" w:rsidP="0021558B">
      <w:pPr>
        <w:pStyle w:val="3"/>
      </w:pPr>
      <w:r w:rsidRPr="00D03215">
        <w:rPr>
          <w:rFonts w:hint="eastAsia"/>
        </w:rPr>
        <w:t>事前に</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_Ref166423447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(2)</w:t>
      </w:r>
      <w:r w:rsidRPr="00577CA1">
        <w:rPr>
          <w:color w:val="0070C0"/>
        </w:rPr>
        <w:fldChar w:fldCharType="end"/>
      </w:r>
      <w:r w:rsidRPr="00577CA1">
        <w:rPr>
          <w:color w:val="0070C0"/>
        </w:rPr>
        <w:fldChar w:fldCharType="begin"/>
      </w:r>
      <w:r w:rsidRPr="00577CA1">
        <w:rPr>
          <w:color w:val="0070C0"/>
        </w:rPr>
        <w:instrText xml:space="preserve"> REF _Ref166423447 \h </w:instrText>
      </w:r>
      <w:r w:rsidRPr="00577CA1">
        <w:rPr>
          <w:color w:val="0070C0"/>
        </w:rPr>
      </w:r>
      <w:r w:rsidRPr="00577CA1">
        <w:rPr>
          <w:color w:val="0070C0"/>
        </w:rPr>
        <w:fldChar w:fldCharType="separate"/>
      </w:r>
      <w:r w:rsidR="00577CA1" w:rsidRPr="00577CA1">
        <w:rPr>
          <w:rFonts w:hint="eastAsia"/>
          <w:color w:val="0070C0"/>
        </w:rPr>
        <w:t>インストール前の注意事項 （重要）</w:t>
      </w:r>
      <w:r w:rsidRPr="00577CA1">
        <w:rPr>
          <w:color w:val="0070C0"/>
        </w:rPr>
        <w:fldChar w:fldCharType="end"/>
      </w:r>
      <w:r w:rsidRPr="00D03215">
        <w:rPr>
          <w:rFonts w:hint="eastAsia"/>
        </w:rPr>
        <w:t>」を実行しないとインストールできな</w:t>
      </w:r>
      <w:r w:rsidRPr="00D03215">
        <w:rPr>
          <w:rFonts w:hint="eastAsia"/>
        </w:rPr>
        <w:lastRenderedPageBreak/>
        <w:t>いので実行してください</w:t>
      </w:r>
      <w:r w:rsidR="00824F53">
        <w:rPr>
          <w:rFonts w:hint="eastAsia"/>
        </w:rPr>
        <w:t>。</w:t>
      </w:r>
    </w:p>
    <w:p w14:paraId="225189DE" w14:textId="77777777" w:rsidR="00DA6A3A" w:rsidRPr="00D03215" w:rsidRDefault="00EC3C48" w:rsidP="0021558B">
      <w:pPr>
        <w:pStyle w:val="3"/>
      </w:pPr>
      <w:r w:rsidRPr="00D03215">
        <w:rPr>
          <w:rFonts w:hint="eastAsia"/>
        </w:rPr>
        <w:t>「XL_4R_Gゴルフ」を使用していた場合は、</w:t>
      </w:r>
      <w:r w:rsidR="00395DAF" w:rsidRPr="00D03215">
        <w:rPr>
          <w:rFonts w:hint="eastAsia"/>
        </w:rPr>
        <w:t>解凍してできた</w:t>
      </w:r>
      <w:r w:rsidR="00DA6A3A" w:rsidRPr="00D03215">
        <w:rPr>
          <w:rFonts w:hint="eastAsia"/>
        </w:rPr>
        <w:t>「</w:t>
      </w:r>
      <w:bookmarkStart w:id="138" w:name="_Hlk53737023"/>
      <w:r w:rsidR="00DA6A3A" w:rsidRPr="00D03215">
        <w:rPr>
          <w:rFonts w:hint="eastAsia"/>
        </w:rPr>
        <w:t>XL_4R_Gゴルフ</w:t>
      </w:r>
      <w:bookmarkEnd w:id="138"/>
      <w:r w:rsidR="0006013D">
        <w:rPr>
          <w:rFonts w:hint="eastAsia"/>
        </w:rPr>
        <w:t>14.01</w:t>
      </w:r>
      <w:r w:rsidR="00DA6A3A" w:rsidRPr="00D03215">
        <w:rPr>
          <w:rFonts w:hint="eastAsia"/>
        </w:rPr>
        <w:t>」をフォルダごとドキュメント等に保存してください。</w:t>
      </w:r>
    </w:p>
    <w:p w14:paraId="2D22CC43" w14:textId="77777777" w:rsidR="00DA6A3A" w:rsidRPr="00D03215" w:rsidRDefault="00DA6A3A" w:rsidP="0021558B">
      <w:pPr>
        <w:pStyle w:val="3"/>
      </w:pPr>
      <w:r w:rsidRPr="00D03215">
        <w:rPr>
          <w:rFonts w:hint="eastAsia"/>
        </w:rPr>
        <w:t>同フォルダ内の＜</w:t>
      </w:r>
      <w:r w:rsidRPr="00D03215">
        <w:t>XL_4R_Gゴルフ</w:t>
      </w:r>
      <w:r w:rsidR="0006013D">
        <w:t>14.01</w:t>
      </w:r>
      <w:r w:rsidRPr="00D03215">
        <w:rPr>
          <w:rFonts w:hint="eastAsia"/>
        </w:rPr>
        <w:t>＞</w:t>
      </w:r>
      <w:bookmarkStart w:id="139" w:name="_Hlk53736558"/>
      <w:r w:rsidRPr="00D03215">
        <w:rPr>
          <w:rFonts w:hint="eastAsia"/>
        </w:rPr>
        <w:t>－＜</w:t>
      </w:r>
      <w:r w:rsidRPr="00D03215">
        <w:t>XL_4R_GゴルフAdd-inPG</w:t>
      </w:r>
      <w:r w:rsidRPr="00D03215">
        <w:rPr>
          <w:rFonts w:hint="eastAsia"/>
        </w:rPr>
        <w:t>＞－＜</w:t>
      </w:r>
      <w:r w:rsidR="00EC3C48" w:rsidRPr="00D03215">
        <w:rPr>
          <w:rFonts w:hint="eastAsia"/>
        </w:rPr>
        <w:t>グラウンドゴルフインストール・アンインストール.xlsm</w:t>
      </w:r>
      <w:bookmarkEnd w:id="139"/>
      <w:r w:rsidRPr="00D03215">
        <w:rPr>
          <w:rFonts w:hint="eastAsia"/>
        </w:rPr>
        <w:t>＞</w:t>
      </w:r>
      <w:r w:rsidR="003F6021" w:rsidRPr="00D03215">
        <w:rPr>
          <w:rFonts w:hint="eastAsia"/>
        </w:rPr>
        <w:t>）</w:t>
      </w:r>
      <w:r w:rsidRPr="00D03215">
        <w:rPr>
          <w:rFonts w:hint="eastAsia"/>
        </w:rPr>
        <w:t>をダブルクリックします。</w:t>
      </w:r>
    </w:p>
    <w:p w14:paraId="2B02EC2D" w14:textId="1A6C7115" w:rsidR="003D5D03" w:rsidRPr="00D03215" w:rsidRDefault="00DA6A3A"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_Ref47429679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15</w:t>
      </w:r>
      <w:r w:rsidR="00577CA1" w:rsidRPr="00577CA1">
        <w:rPr>
          <w:color w:val="0070C0"/>
        </w:rPr>
        <w:t xml:space="preserve"> </w:t>
      </w:r>
      <w:r w:rsidR="00577CA1" w:rsidRPr="00577CA1">
        <w:rPr>
          <w:rFonts w:hint="eastAsia"/>
          <w:color w:val="0070C0"/>
        </w:rPr>
        <w:t>アンインストール</w:t>
      </w:r>
      <w:r w:rsidRPr="00577CA1">
        <w:rPr>
          <w:color w:val="0070C0"/>
        </w:rPr>
        <w:fldChar w:fldCharType="end"/>
      </w:r>
      <w:r w:rsidRPr="00D03215">
        <w:rPr>
          <w:rFonts w:hint="eastAsia"/>
        </w:rPr>
        <w:t>」が表示するので＜削除＞をクリックしてください。</w:t>
      </w:r>
    </w:p>
    <w:p w14:paraId="2A2B38EA" w14:textId="32076A38" w:rsidR="00DA6A3A" w:rsidRPr="00D03215" w:rsidRDefault="003D5D03" w:rsidP="0021558B">
      <w:pPr>
        <w:pStyle w:val="3"/>
      </w:pPr>
      <w:r w:rsidRPr="00D03215">
        <w:rPr>
          <w:rFonts w:hint="eastAsia"/>
        </w:rPr>
        <w:t>アンインストールが終了すると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_Ref47432603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16</w:t>
      </w:r>
      <w:r w:rsidR="00577CA1" w:rsidRPr="00577CA1">
        <w:rPr>
          <w:color w:val="0070C0"/>
        </w:rPr>
        <w:t xml:space="preserve"> </w:t>
      </w:r>
      <w:r w:rsidR="00577CA1" w:rsidRPr="00577CA1">
        <w:rPr>
          <w:rFonts w:hint="eastAsia"/>
          <w:color w:val="0070C0"/>
        </w:rPr>
        <w:t>アンインストール完了</w:t>
      </w:r>
      <w:r w:rsidRPr="00577CA1">
        <w:rPr>
          <w:color w:val="0070C0"/>
        </w:rPr>
        <w:fldChar w:fldCharType="end"/>
      </w:r>
      <w:r w:rsidRPr="00D03215">
        <w:rPr>
          <w:rFonts w:hint="eastAsia"/>
        </w:rPr>
        <w:t>」が表示するので＜OK＞を押してください。</w:t>
      </w:r>
      <w:r w:rsidR="00DA6A3A" w:rsidRPr="00D03215">
        <w:rPr>
          <w:rFonts w:hint="eastAsia"/>
        </w:rPr>
        <w:t>Excel画面は自動で閉じます。</w:t>
      </w:r>
    </w:p>
    <w:p w14:paraId="5733362F" w14:textId="77777777" w:rsidR="003D5D03" w:rsidRPr="00D03215" w:rsidRDefault="00EC3C48" w:rsidP="0021558B">
      <w:pPr>
        <w:pStyle w:val="3"/>
      </w:pPr>
      <w:r w:rsidRPr="00D03215">
        <w:rPr>
          <w:rFonts w:hint="eastAsia"/>
        </w:rPr>
        <w:t>続けて「グラウンドゴルフインストール・アンインストール.xlsm」</w:t>
      </w:r>
      <w:r w:rsidR="00DA6A3A" w:rsidRPr="00D03215">
        <w:rPr>
          <w:rFonts w:hint="eastAsia"/>
        </w:rPr>
        <w:t>をクリックします。</w:t>
      </w:r>
    </w:p>
    <w:p w14:paraId="62B2865C" w14:textId="3FC2D8E9" w:rsidR="003D5D03" w:rsidRPr="00D03215" w:rsidRDefault="00DB1860"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_Ref198979085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13</w:t>
      </w:r>
      <w:r w:rsidR="00577CA1" w:rsidRPr="00577CA1">
        <w:rPr>
          <w:color w:val="0070C0"/>
        </w:rPr>
        <w:t xml:space="preserve"> </w:t>
      </w:r>
      <w:r w:rsidR="00577CA1" w:rsidRPr="00577CA1">
        <w:rPr>
          <w:rFonts w:hint="eastAsia"/>
          <w:color w:val="0070C0"/>
        </w:rPr>
        <w:t>インストール</w:t>
      </w:r>
      <w:r w:rsidRPr="00577CA1">
        <w:rPr>
          <w:color w:val="0070C0"/>
        </w:rPr>
        <w:fldChar w:fldCharType="end"/>
      </w:r>
      <w:r w:rsidRPr="00D03215">
        <w:rPr>
          <w:rFonts w:hint="eastAsia"/>
        </w:rPr>
        <w:t>」</w:t>
      </w:r>
      <w:r w:rsidR="003D5D03" w:rsidRPr="00D03215">
        <w:rPr>
          <w:rFonts w:hint="eastAsia"/>
        </w:rPr>
        <w:t>が表示するので＜インストール＞</w:t>
      </w:r>
      <w:r w:rsidR="00EC3C48" w:rsidRPr="00D03215">
        <w:rPr>
          <w:rFonts w:hint="eastAsia"/>
        </w:rPr>
        <w:t>を</w:t>
      </w:r>
      <w:r w:rsidR="003D5D03" w:rsidRPr="00D03215">
        <w:rPr>
          <w:rFonts w:hint="eastAsia"/>
        </w:rPr>
        <w:t>クリック</w:t>
      </w:r>
      <w:r w:rsidR="00EC3C48" w:rsidRPr="00D03215">
        <w:rPr>
          <w:rFonts w:hint="eastAsia"/>
        </w:rPr>
        <w:t>してください</w:t>
      </w:r>
      <w:r w:rsidR="003D5D03" w:rsidRPr="00D03215">
        <w:rPr>
          <w:rFonts w:hint="eastAsia"/>
        </w:rPr>
        <w:t>。</w:t>
      </w:r>
    </w:p>
    <w:p w14:paraId="75D956BA" w14:textId="5F1AD273" w:rsidR="003D5D03" w:rsidRPr="00D03215" w:rsidRDefault="003D5D03" w:rsidP="0021558B">
      <w:pPr>
        <w:pStyle w:val="3"/>
      </w:pPr>
      <w:r w:rsidRPr="00D03215">
        <w:rPr>
          <w:rFonts w:hint="eastAsia"/>
        </w:rPr>
        <w:t>インストールが終了して</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_Ref48067949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14</w:t>
      </w:r>
      <w:r w:rsidR="00577CA1" w:rsidRPr="00577CA1">
        <w:rPr>
          <w:color w:val="0070C0"/>
        </w:rPr>
        <w:t xml:space="preserve"> </w:t>
      </w:r>
      <w:r w:rsidR="00577CA1" w:rsidRPr="00577CA1">
        <w:rPr>
          <w:rFonts w:hint="eastAsia"/>
          <w:color w:val="0070C0"/>
        </w:rPr>
        <w:t>インストール完了</w:t>
      </w:r>
      <w:r w:rsidRPr="00577CA1">
        <w:rPr>
          <w:color w:val="0070C0"/>
        </w:rPr>
        <w:fldChar w:fldCharType="end"/>
      </w:r>
      <w:r w:rsidRPr="00D03215">
        <w:rPr>
          <w:rFonts w:hint="eastAsia"/>
        </w:rPr>
        <w:t>」が表示するので＜OK＞を</w:t>
      </w:r>
      <w:r w:rsidR="00395DAF" w:rsidRPr="00D03215">
        <w:rPr>
          <w:rFonts w:hint="eastAsia"/>
        </w:rPr>
        <w:t>押して</w:t>
      </w:r>
      <w:r w:rsidRPr="00D03215">
        <w:rPr>
          <w:rFonts w:hint="eastAsia"/>
        </w:rPr>
        <w:t>ください。</w:t>
      </w:r>
    </w:p>
    <w:p w14:paraId="2DE11F93" w14:textId="77777777" w:rsidR="00395DAF" w:rsidRPr="00D03215" w:rsidRDefault="003D5D03" w:rsidP="0021558B">
      <w:pPr>
        <w:pStyle w:val="3"/>
      </w:pPr>
      <w:r w:rsidRPr="00D03215">
        <w:rPr>
          <w:rFonts w:hint="eastAsia"/>
        </w:rPr>
        <w:t>以上で新バージョンインストールは完了するのでこれまで使用していた試合ファイルを起動してバージョン番号が「XL_4R_Gゴルフ</w:t>
      </w:r>
      <w:r w:rsidR="0006013D">
        <w:rPr>
          <w:rFonts w:hint="eastAsia"/>
        </w:rPr>
        <w:t>14.01</w:t>
      </w:r>
      <w:r w:rsidRPr="00D03215">
        <w:rPr>
          <w:rFonts w:hint="eastAsia"/>
        </w:rPr>
        <w:t>」になっていることを確認してください</w:t>
      </w:r>
      <w:r w:rsidR="00395DAF" w:rsidRPr="00D03215">
        <w:rPr>
          <w:rFonts w:hint="eastAsia"/>
        </w:rPr>
        <w:t>。</w:t>
      </w:r>
    </w:p>
    <w:p w14:paraId="30850393" w14:textId="77777777" w:rsidR="003D5D03" w:rsidRPr="00D03215" w:rsidRDefault="00395DAF" w:rsidP="0021558B">
      <w:pPr>
        <w:pStyle w:val="3"/>
      </w:pPr>
      <w:r w:rsidRPr="00D03215">
        <w:rPr>
          <w:rFonts w:hint="eastAsia"/>
        </w:rPr>
        <w:t>「</w:t>
      </w:r>
      <w:r w:rsidRPr="00D03215">
        <w:t>XL_4R_Gゴルフ</w:t>
      </w:r>
      <w:r w:rsidR="0006013D">
        <w:t>14.01</w:t>
      </w:r>
      <w:r w:rsidRPr="00D03215">
        <w:rPr>
          <w:rFonts w:hint="eastAsia"/>
        </w:rPr>
        <w:t>」より以前に使用していたフォルダは削除して構いません</w:t>
      </w:r>
      <w:r w:rsidR="00EC3C48" w:rsidRPr="00D03215">
        <w:rPr>
          <w:rFonts w:hint="eastAsia"/>
        </w:rPr>
        <w:t>。</w:t>
      </w:r>
    </w:p>
    <w:p w14:paraId="79E6E894" w14:textId="77777777" w:rsidR="00EC3C48" w:rsidRPr="00DD5C0A" w:rsidRDefault="00EC3C48" w:rsidP="00C928CA">
      <w:pPr>
        <w:pStyle w:val="2"/>
      </w:pPr>
      <w:bookmarkStart w:id="140" w:name="_Ref446048449"/>
      <w:bookmarkStart w:id="141" w:name="_Toc56535377"/>
      <w:bookmarkStart w:id="142" w:name="_Toc220058826"/>
      <w:r w:rsidRPr="00DD5C0A">
        <w:rPr>
          <w:rFonts w:hint="eastAsia"/>
        </w:rPr>
        <w:t>ユーザー用の試合集計用フォルダの作り方</w:t>
      </w:r>
      <w:bookmarkEnd w:id="140"/>
      <w:bookmarkEnd w:id="141"/>
      <w:bookmarkEnd w:id="142"/>
    </w:p>
    <w:p w14:paraId="2A756F3A" w14:textId="7ED7E1E5" w:rsidR="00A34705" w:rsidRDefault="00EC3C48" w:rsidP="0021558B">
      <w:pPr>
        <w:pStyle w:val="3"/>
      </w:pPr>
      <w:bookmarkStart w:id="143" w:name="_Hlk54592968"/>
      <w:bookmarkStart w:id="144" w:name="_Ref219194946"/>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_Ref446058300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17</w:t>
      </w:r>
      <w:r w:rsidR="00577CA1" w:rsidRPr="00577CA1">
        <w:rPr>
          <w:rFonts w:hint="eastAsia"/>
          <w:color w:val="0070C0"/>
        </w:rPr>
        <w:t xml:space="preserve">　ユーザー用フォルダの作り方</w:t>
      </w:r>
      <w:r w:rsidRPr="00577CA1">
        <w:rPr>
          <w:color w:val="0070C0"/>
        </w:rPr>
        <w:fldChar w:fldCharType="end"/>
      </w:r>
      <w:r w:rsidRPr="00D03215">
        <w:rPr>
          <w:rFonts w:hint="eastAsia"/>
        </w:rPr>
        <w:t>」の図の</w:t>
      </w:r>
      <w:r w:rsidR="0048786A" w:rsidRPr="00D03215">
        <w:rPr>
          <w:rFonts w:hint="eastAsia"/>
        </w:rPr>
        <w:t>上側</w:t>
      </w:r>
      <w:bookmarkEnd w:id="143"/>
      <w:r w:rsidR="0048786A" w:rsidRPr="00D03215">
        <w:rPr>
          <w:rFonts w:hint="eastAsia"/>
        </w:rPr>
        <w:t>は</w:t>
      </w:r>
      <w:r w:rsidR="00DB4F37" w:rsidRPr="00D03215">
        <w:rPr>
          <w:rFonts w:hint="eastAsia"/>
        </w:rPr>
        <w:t>添付ファイル</w:t>
      </w:r>
      <w:r w:rsidR="00DB4F37">
        <w:rPr>
          <w:rFonts w:hint="eastAsia"/>
        </w:rPr>
        <w:t>を</w:t>
      </w:r>
      <w:r w:rsidR="00894A88" w:rsidRPr="00D03215">
        <w:rPr>
          <w:rFonts w:hint="eastAsia"/>
        </w:rPr>
        <w:t>解凍した</w:t>
      </w:r>
      <w:r w:rsidR="0048786A" w:rsidRPr="00D03215">
        <w:rPr>
          <w:rFonts w:hint="eastAsia"/>
        </w:rPr>
        <w:t>フォルダ構成図です。「</w:t>
      </w:r>
      <w:r w:rsidR="0048786A" w:rsidRPr="00D03215">
        <w:rPr>
          <w:rFonts w:eastAsiaTheme="minorEastAsia" w:hint="eastAsia"/>
        </w:rPr>
        <w:t>XL_4R_Gゴルフ</w:t>
      </w:r>
      <w:r w:rsidR="0006013D">
        <w:rPr>
          <w:rFonts w:eastAsiaTheme="minorEastAsia" w:hint="eastAsia"/>
        </w:rPr>
        <w:t>14.01</w:t>
      </w:r>
      <w:r w:rsidR="0048786A" w:rsidRPr="00D03215">
        <w:rPr>
          <w:rFonts w:hint="eastAsia"/>
        </w:rPr>
        <w:t>」</w:t>
      </w:r>
      <w:r w:rsidR="004476F7" w:rsidRPr="00D03215">
        <w:rPr>
          <w:rFonts w:hint="eastAsia"/>
        </w:rPr>
        <w:t>フォルダ</w:t>
      </w:r>
      <w:r w:rsidR="0048786A" w:rsidRPr="00D03215">
        <w:rPr>
          <w:rFonts w:hint="eastAsia"/>
        </w:rPr>
        <w:t>の中の</w:t>
      </w:r>
      <w:r w:rsidR="004476F7" w:rsidRPr="005400E3">
        <w:rPr>
          <w:rFonts w:hint="eastAsia"/>
          <w:b/>
          <w:bCs/>
          <w:color w:val="ED0000"/>
        </w:rPr>
        <w:t>①</w:t>
      </w:r>
      <w:r w:rsidR="004C1B72" w:rsidRPr="004C1B72">
        <w:rPr>
          <w:rFonts w:hint="eastAsia"/>
        </w:rPr>
        <w:t>の</w:t>
      </w:r>
      <w:r w:rsidR="004C1B72">
        <w:rPr>
          <w:rFonts w:hint="eastAsia"/>
          <w:u w:val="double"/>
        </w:rPr>
        <w:t>「</w:t>
      </w:r>
      <w:r w:rsidR="0048786A" w:rsidRPr="00D03215">
        <w:rPr>
          <w:rFonts w:eastAsiaTheme="minorEastAsia" w:hint="eastAsia"/>
          <w:u w:val="double"/>
        </w:rPr>
        <w:t>GG同好会_4R</w:t>
      </w:r>
      <w:r w:rsidR="0048786A" w:rsidRPr="00D03215">
        <w:rPr>
          <w:rFonts w:hint="eastAsia"/>
          <w:u w:val="double"/>
        </w:rPr>
        <w:t>」</w:t>
      </w:r>
      <w:r w:rsidR="0048786A" w:rsidRPr="00D03215">
        <w:rPr>
          <w:rFonts w:hint="eastAsia"/>
        </w:rPr>
        <w:t>を同図の下側の図の</w:t>
      </w:r>
      <w:r w:rsidR="004476F7" w:rsidRPr="005400E3">
        <w:rPr>
          <w:rFonts w:hint="eastAsia"/>
          <w:b/>
          <w:bCs/>
          <w:color w:val="ED0000"/>
        </w:rPr>
        <w:t>①</w:t>
      </w:r>
      <w:r w:rsidR="004476F7" w:rsidRPr="00D03215">
        <w:rPr>
          <w:rFonts w:hint="eastAsia"/>
        </w:rPr>
        <w:t>の</w:t>
      </w:r>
      <w:r w:rsidR="00881C04" w:rsidRPr="00D03215">
        <w:rPr>
          <w:rFonts w:hint="eastAsia"/>
        </w:rPr>
        <w:t>ようにそ</w:t>
      </w:r>
      <w:r w:rsidR="0022469E" w:rsidRPr="00D03215">
        <w:rPr>
          <w:rFonts w:hint="eastAsia"/>
        </w:rPr>
        <w:t>の</w:t>
      </w:r>
      <w:r w:rsidR="00881C04" w:rsidRPr="00D03215">
        <w:rPr>
          <w:rFonts w:hint="eastAsia"/>
        </w:rPr>
        <w:t>まま</w:t>
      </w:r>
      <w:r w:rsidR="0048786A" w:rsidRPr="00D03215">
        <w:rPr>
          <w:rFonts w:hint="eastAsia"/>
        </w:rPr>
        <w:t>ドキュメントの中に</w:t>
      </w:r>
      <w:bookmarkStart w:id="145" w:name="_Hlk191820970"/>
      <w:r w:rsidR="004C1B72">
        <w:rPr>
          <w:rFonts w:hint="eastAsia"/>
        </w:rPr>
        <w:t>「</w:t>
      </w:r>
      <w:r w:rsidR="0048786A" w:rsidRPr="00D03215">
        <w:rPr>
          <w:rFonts w:hint="eastAsia"/>
        </w:rPr>
        <w:t>コピ</w:t>
      </w:r>
      <w:r w:rsidR="0027360C">
        <w:rPr>
          <w:rFonts w:hint="eastAsia"/>
        </w:rPr>
        <w:t>ー</w:t>
      </w:r>
      <w:r w:rsidR="0022469E" w:rsidRPr="00D03215">
        <w:rPr>
          <w:rFonts w:hint="eastAsia"/>
        </w:rPr>
        <w:t>＆</w:t>
      </w:r>
      <w:r w:rsidR="0048786A" w:rsidRPr="00D03215">
        <w:rPr>
          <w:rFonts w:hint="eastAsia"/>
        </w:rPr>
        <w:t>ペ</w:t>
      </w:r>
      <w:r w:rsidR="0022469E" w:rsidRPr="00D03215">
        <w:rPr>
          <w:rFonts w:hint="eastAsia"/>
        </w:rPr>
        <w:t>ースト</w:t>
      </w:r>
      <w:r w:rsidR="004C1B72">
        <w:rPr>
          <w:rFonts w:hint="eastAsia"/>
        </w:rPr>
        <w:t>」</w:t>
      </w:r>
      <w:bookmarkEnd w:id="145"/>
      <w:r w:rsidR="0048786A" w:rsidRPr="00D03215">
        <w:rPr>
          <w:rFonts w:hint="eastAsia"/>
        </w:rPr>
        <w:t>してください</w:t>
      </w:r>
      <w:r w:rsidR="004476F7" w:rsidRPr="00D03215">
        <w:rPr>
          <w:rFonts w:hint="eastAsia"/>
        </w:rPr>
        <w:t>。</w:t>
      </w:r>
      <w:bookmarkEnd w:id="144"/>
    </w:p>
    <w:p w14:paraId="7638C87A" w14:textId="77777777" w:rsidR="00760DD8" w:rsidRPr="00760DD8" w:rsidRDefault="00760DD8" w:rsidP="00760DD8">
      <w:r>
        <w:rPr>
          <w:rFonts w:hint="eastAsia"/>
          <w:noProof/>
        </w:rPr>
        <mc:AlternateContent>
          <mc:Choice Requires="wpg">
            <w:drawing>
              <wp:inline distT="0" distB="0" distL="0" distR="0" wp14:anchorId="3726C8A6" wp14:editId="65EC4D16">
                <wp:extent cx="5760085" cy="2040890"/>
                <wp:effectExtent l="0" t="0" r="0" b="0"/>
                <wp:docPr id="729577929" name="グループ化 173"/>
                <wp:cNvGraphicFramePr/>
                <a:graphic xmlns:a="http://schemas.openxmlformats.org/drawingml/2006/main">
                  <a:graphicData uri="http://schemas.microsoft.com/office/word/2010/wordprocessingGroup">
                    <wpg:wgp>
                      <wpg:cNvGrpSpPr/>
                      <wpg:grpSpPr>
                        <a:xfrm>
                          <a:off x="0" y="0"/>
                          <a:ext cx="5760085" cy="2040890"/>
                          <a:chOff x="0" y="0"/>
                          <a:chExt cx="5760085" cy="2040890"/>
                        </a:xfrm>
                      </wpg:grpSpPr>
                      <wps:wsp>
                        <wps:cNvPr id="1373392059" name="テキスト ボックス 119"/>
                        <wps:cNvSpPr txBox="1"/>
                        <wps:spPr>
                          <a:xfrm>
                            <a:off x="6350" y="1841500"/>
                            <a:ext cx="5741035" cy="199390"/>
                          </a:xfrm>
                          <a:prstGeom prst="rect">
                            <a:avLst/>
                          </a:prstGeom>
                          <a:solidFill>
                            <a:prstClr val="white"/>
                          </a:solidFill>
                          <a:ln>
                            <a:noFill/>
                          </a:ln>
                          <a:effectLst/>
                        </wps:spPr>
                        <wps:txbx>
                          <w:txbxContent>
                            <w:p w14:paraId="03382F22" w14:textId="77777777" w:rsidR="00760DD8" w:rsidRPr="00D03215" w:rsidRDefault="00760DD8" w:rsidP="00760DD8">
                              <w:pPr>
                                <w:pStyle w:val="ab"/>
                              </w:pPr>
                              <w:bookmarkStart w:id="146" w:name="_Ref44605830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17</w:t>
                              </w:r>
                              <w:r w:rsidRPr="00D03215">
                                <w:fldChar w:fldCharType="end"/>
                              </w:r>
                              <w:r w:rsidRPr="00D03215">
                                <w:rPr>
                                  <w:rFonts w:hint="eastAsia"/>
                                </w:rPr>
                                <w:t xml:space="preserve">　ユーザー用フォルダの作り方</w:t>
                              </w:r>
                              <w:bookmarkEnd w:id="1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6897724" name="図 172"/>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760085" cy="1800860"/>
                          </a:xfrm>
                          <a:prstGeom prst="rect">
                            <a:avLst/>
                          </a:prstGeom>
                        </pic:spPr>
                      </pic:pic>
                    </wpg:wgp>
                  </a:graphicData>
                </a:graphic>
              </wp:inline>
            </w:drawing>
          </mc:Choice>
          <mc:Fallback>
            <w:pict>
              <v:group w14:anchorId="3726C8A6" id="グループ化 173" o:spid="_x0000_s1078" style="width:453.55pt;height:160.7pt;mso-position-horizontal-relative:char;mso-position-vertical-relative:line" coordsize="57600,2040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">
                <v:shape id="テキスト ボックス 119" o:spid="_x0000_s1079" type="#_x0000_t202" style="position:absolute;left:63;top:18415;width:57410;height:1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" stroked="f">
                  <v:textbox inset="0,0,0,0">
                    <w:txbxContent>
                      <w:p w14:paraId="03382F22" w14:textId="77777777" w:rsidR="00760DD8" w:rsidRPr="00D03215" w:rsidRDefault="00760DD8" w:rsidP="00760DD8">
                        <w:pPr>
                          <w:pStyle w:val="ab"/>
                        </w:pPr>
                        <w:bookmarkStart w:id="170" w:name="_Ref44605830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17</w:t>
                        </w:r>
                        <w:r w:rsidRPr="00D03215">
                          <w:fldChar w:fldCharType="end"/>
                        </w:r>
                        <w:r w:rsidRPr="00D03215">
                          <w:rPr>
                            <w:rFonts w:hint="eastAsia"/>
                          </w:rPr>
                          <w:t xml:space="preserve">　ユーザー用フォルダの作り方</w:t>
                        </w:r>
                        <w:bookmarkEnd w:id="170"/>
                      </w:p>
                    </w:txbxContent>
                  </v:textbox>
                </v:shape>
                <v:shape id="図 172" o:spid="_x0000_s1080" type="#_x0000_t75" style="position:absolute;width:57600;height:180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">
                  <v:imagedata r:id="rId41" o:title=""/>
                </v:shape>
                <w10:anchorlock/>
              </v:group>
            </w:pict>
          </mc:Fallback>
        </mc:AlternateContent>
      </w:r>
    </w:p>
    <w:p w14:paraId="7B6FEA4D" w14:textId="77777777" w:rsidR="00EB6A9D" w:rsidRDefault="0016735B" w:rsidP="0021558B">
      <w:pPr>
        <w:pStyle w:val="3"/>
      </w:pPr>
      <w:r w:rsidRPr="00A34705">
        <w:rPr>
          <w:rFonts w:hint="eastAsia"/>
        </w:rPr>
        <w:t>添付の「XL_4R_Gゴルフ</w:t>
      </w:r>
      <w:r w:rsidR="0006013D">
        <w:rPr>
          <w:rFonts w:hint="eastAsia"/>
        </w:rPr>
        <w:t>14.01</w:t>
      </w:r>
      <w:r w:rsidRPr="00A34705">
        <w:rPr>
          <w:rFonts w:hint="eastAsia"/>
        </w:rPr>
        <w:t>」フォルダはそのまま残して</w:t>
      </w:r>
      <w:r w:rsidR="00C73F5C">
        <w:rPr>
          <w:rFonts w:hint="eastAsia"/>
        </w:rPr>
        <w:t>置きます</w:t>
      </w:r>
      <w:r w:rsidRPr="00A34705">
        <w:rPr>
          <w:rFonts w:hint="eastAsia"/>
        </w:rPr>
        <w:t>。その</w:t>
      </w:r>
      <w:r w:rsidR="00C73F5C">
        <w:rPr>
          <w:rFonts w:hint="eastAsia"/>
        </w:rPr>
        <w:t>残した</w:t>
      </w:r>
      <w:r w:rsidRPr="00A34705">
        <w:rPr>
          <w:rFonts w:hint="eastAsia"/>
        </w:rPr>
        <w:t>中</w:t>
      </w:r>
      <w:r w:rsidR="00C73F5C">
        <w:rPr>
          <w:rFonts w:hint="eastAsia"/>
        </w:rPr>
        <w:t>にある</w:t>
      </w:r>
      <w:r w:rsidRPr="00A34705">
        <w:rPr>
          <w:rFonts w:hint="eastAsia"/>
        </w:rPr>
        <w:t>アドインプログラムが動作して下側のデータファイルをコントロールします</w:t>
      </w:r>
      <w:r w:rsidR="00A34705" w:rsidRPr="00A34705">
        <w:rPr>
          <w:rFonts w:hint="eastAsia"/>
        </w:rPr>
        <w:t>。</w:t>
      </w:r>
      <w:r w:rsidR="00DD5C0A">
        <w:br/>
      </w:r>
      <w:r w:rsidR="00DD5C0A">
        <w:rPr>
          <w:rFonts w:hint="eastAsia"/>
        </w:rPr>
        <w:t>（</w:t>
      </w:r>
      <w:r w:rsidR="00C73F5C">
        <w:rPr>
          <w:rFonts w:hint="eastAsia"/>
        </w:rPr>
        <w:t>参考：</w:t>
      </w:r>
      <w:r w:rsidR="00A34705" w:rsidRPr="00A34705">
        <w:rPr>
          <w:rFonts w:hint="eastAsia"/>
        </w:rPr>
        <w:t>先でバージョンアップなどをする場合、同じドキュメントフォルダ内に新バージョンを保存し完全に動作するようになれば古いバージョン</w:t>
      </w:r>
      <w:r w:rsidR="00B34389">
        <w:rPr>
          <w:rFonts w:hint="eastAsia"/>
        </w:rPr>
        <w:t>は</w:t>
      </w:r>
      <w:r w:rsidR="00A34705" w:rsidRPr="00A34705">
        <w:rPr>
          <w:rFonts w:hint="eastAsia"/>
        </w:rPr>
        <w:t>削除しても構いません。下側のデータファイルはアドインプ</w:t>
      </w:r>
      <w:r w:rsidR="00AB3003">
        <w:rPr>
          <w:rFonts w:hint="eastAsia"/>
        </w:rPr>
        <w:t>ロ</w:t>
      </w:r>
      <w:r w:rsidR="00A34705" w:rsidRPr="00A34705">
        <w:rPr>
          <w:rFonts w:hint="eastAsia"/>
        </w:rPr>
        <w:t>グラム方式のため、データシートの変更が無い限り</w:t>
      </w:r>
      <w:r w:rsidR="0032606B">
        <w:rPr>
          <w:rFonts w:hint="eastAsia"/>
        </w:rPr>
        <w:t>、</w:t>
      </w:r>
      <w:r w:rsidR="00A34705" w:rsidRPr="00A34705">
        <w:rPr>
          <w:rFonts w:hint="eastAsia"/>
        </w:rPr>
        <w:t>バージョンアップしても</w:t>
      </w:r>
      <w:r w:rsidR="005F6FB4">
        <w:rPr>
          <w:rFonts w:hint="eastAsia"/>
        </w:rPr>
        <w:t>何もしないで</w:t>
      </w:r>
      <w:r w:rsidR="00A34705" w:rsidRPr="00A34705">
        <w:rPr>
          <w:rFonts w:hint="eastAsia"/>
        </w:rPr>
        <w:t>そのまま使えます</w:t>
      </w:r>
      <w:r w:rsidR="00DD5C0A">
        <w:rPr>
          <w:rFonts w:hint="eastAsia"/>
        </w:rPr>
        <w:t>）</w:t>
      </w:r>
    </w:p>
    <w:p w14:paraId="0F7C8117" w14:textId="77777777" w:rsidR="00040E17" w:rsidRPr="00D03215" w:rsidRDefault="00040E17" w:rsidP="0021558B">
      <w:pPr>
        <w:pStyle w:val="3"/>
      </w:pPr>
      <w:bookmarkStart w:id="147" w:name="_Hlk191821824"/>
      <w:bookmarkStart w:id="148" w:name="_Ref191823073"/>
      <w:r>
        <w:rPr>
          <w:rFonts w:hint="eastAsia"/>
        </w:rPr>
        <w:t>フォルダ構成</w:t>
      </w:r>
      <w:r w:rsidRPr="00D03215">
        <w:rPr>
          <w:rFonts w:hint="eastAsia"/>
        </w:rPr>
        <w:t>は</w:t>
      </w:r>
      <w:r w:rsidRPr="00040E17">
        <w:rPr>
          <w:rFonts w:hint="eastAsia"/>
        </w:rPr>
        <w:t>同図のようにしないとプログラムの操作中にユーザーがファイルを選択する場合、操作に手間がかかる上、設定用のファイルには動作できないものもあるため</w:t>
      </w:r>
      <w:r w:rsidRPr="00040E17">
        <w:rPr>
          <w:rFonts w:hint="eastAsia"/>
        </w:rPr>
        <w:lastRenderedPageBreak/>
        <w:t>このフォルダ構成としてください</w:t>
      </w:r>
      <w:r w:rsidRPr="00D03215">
        <w:rPr>
          <w:rFonts w:hint="eastAsia"/>
        </w:rPr>
        <w:t>。</w:t>
      </w:r>
    </w:p>
    <w:p w14:paraId="3670FF3C" w14:textId="77777777" w:rsidR="006F0F13" w:rsidRPr="006F0F13" w:rsidRDefault="004C1B72" w:rsidP="0021558B">
      <w:pPr>
        <w:pStyle w:val="3"/>
        <w:rPr>
          <w:rFonts w:asciiTheme="minorHAnsi" w:eastAsiaTheme="minorEastAsia" w:hAnsiTheme="minorHAnsi" w:cstheme="minorBidi"/>
          <w:b/>
          <w:bCs/>
          <w:szCs w:val="21"/>
        </w:rPr>
      </w:pPr>
      <w:bookmarkStart w:id="149" w:name="_Hlk191831126"/>
      <w:r>
        <w:rPr>
          <w:rFonts w:hint="eastAsia"/>
        </w:rPr>
        <w:t>「</w:t>
      </w:r>
      <w:r w:rsidRPr="00D03215">
        <w:rPr>
          <w:rFonts w:hint="eastAsia"/>
        </w:rPr>
        <w:t>コピ</w:t>
      </w:r>
      <w:r>
        <w:rPr>
          <w:rFonts w:hint="eastAsia"/>
        </w:rPr>
        <w:t>ー</w:t>
      </w:r>
      <w:r w:rsidRPr="00D03215">
        <w:rPr>
          <w:rFonts w:hint="eastAsia"/>
        </w:rPr>
        <w:t>＆ペースト</w:t>
      </w:r>
      <w:r>
        <w:rPr>
          <w:rFonts w:hint="eastAsia"/>
        </w:rPr>
        <w:t>」</w:t>
      </w:r>
      <w:bookmarkEnd w:id="147"/>
      <w:bookmarkEnd w:id="149"/>
      <w:r w:rsidR="00F93574">
        <w:rPr>
          <w:rFonts w:hint="eastAsia"/>
        </w:rPr>
        <w:t>した</w:t>
      </w:r>
      <w:r>
        <w:rPr>
          <w:rFonts w:hint="eastAsia"/>
        </w:rPr>
        <w:t>下の図で</w:t>
      </w:r>
      <w:r w:rsidR="00B34389">
        <w:rPr>
          <w:rFonts w:hint="eastAsia"/>
        </w:rPr>
        <w:t>、</w:t>
      </w:r>
      <w:r w:rsidR="00040E17">
        <w:rPr>
          <w:rFonts w:hint="eastAsia"/>
        </w:rPr>
        <w:t>「フォルダ名」</w:t>
      </w:r>
      <w:bookmarkStart w:id="150" w:name="_Hlk219195024"/>
      <w:r w:rsidR="00F93574" w:rsidRPr="006F0F13">
        <w:rPr>
          <w:rFonts w:hint="eastAsia"/>
          <w:b/>
          <w:bCs/>
          <w:color w:val="ED0000"/>
        </w:rPr>
        <w:t>①</w:t>
      </w:r>
      <w:r w:rsidR="00C73F5C">
        <w:rPr>
          <w:rFonts w:hint="eastAsia"/>
        </w:rPr>
        <w:t>を</w:t>
      </w:r>
      <w:bookmarkEnd w:id="150"/>
      <w:r w:rsidR="00C73F5C">
        <w:rPr>
          <w:rFonts w:hint="eastAsia"/>
        </w:rPr>
        <w:t>「元気GG同好会」</w:t>
      </w:r>
      <w:r w:rsidR="00F93574" w:rsidRPr="006F0F13">
        <w:rPr>
          <w:rFonts w:hint="eastAsia"/>
          <w:b/>
          <w:bCs/>
          <w:color w:val="ED0000"/>
        </w:rPr>
        <w:t>②</w:t>
      </w:r>
      <w:r w:rsidR="00C73F5C">
        <w:rPr>
          <w:rFonts w:hint="eastAsia"/>
        </w:rPr>
        <w:t>を「元気GG2020」の</w:t>
      </w:r>
      <w:r w:rsidR="00F93574">
        <w:rPr>
          <w:rFonts w:hint="eastAsia"/>
        </w:rPr>
        <w:t>ように</w:t>
      </w:r>
      <w:r>
        <w:rPr>
          <w:rFonts w:hint="eastAsia"/>
        </w:rPr>
        <w:t>変更します</w:t>
      </w:r>
      <w:r w:rsidR="00F93574">
        <w:rPr>
          <w:rFonts w:hint="eastAsia"/>
        </w:rPr>
        <w:t>。</w:t>
      </w:r>
      <w:r w:rsidR="00B34389">
        <w:rPr>
          <w:rFonts w:hint="eastAsia"/>
        </w:rPr>
        <w:t>但し</w:t>
      </w:r>
      <w:bookmarkStart w:id="151" w:name="_Ref191817691"/>
      <w:bookmarkStart w:id="152" w:name="_Ref54527434"/>
      <w:bookmarkStart w:id="153" w:name="_Ref169685968"/>
      <w:bookmarkEnd w:id="148"/>
      <w:r w:rsidR="006F0F13">
        <w:rPr>
          <w:rFonts w:hint="eastAsia"/>
        </w:rPr>
        <w:t>、</w:t>
      </w:r>
      <w:r w:rsidR="00C86E68">
        <w:rPr>
          <w:rFonts w:hint="eastAsia"/>
        </w:rPr>
        <w:t>この時</w:t>
      </w:r>
      <w:r w:rsidR="006F0F13">
        <w:rPr>
          <w:rFonts w:hint="eastAsia"/>
        </w:rPr>
        <w:t>フォルダ名</w:t>
      </w:r>
      <w:r w:rsidR="006F0F13" w:rsidRPr="00D03215">
        <w:rPr>
          <w:rFonts w:hint="eastAsia"/>
        </w:rPr>
        <w:t>「元気GG」</w:t>
      </w:r>
      <w:r w:rsidR="006F0F13">
        <w:rPr>
          <w:rFonts w:hint="eastAsia"/>
        </w:rPr>
        <w:t>は、</w:t>
      </w:r>
      <w:r w:rsidR="00C86E68">
        <w:rPr>
          <w:rFonts w:hint="eastAsia"/>
        </w:rPr>
        <w:t>説明上の仮名ですから、</w:t>
      </w:r>
      <w:r w:rsidR="006F0F13">
        <w:rPr>
          <w:rFonts w:hint="eastAsia"/>
        </w:rPr>
        <w:t>フォルダ名</w:t>
      </w:r>
      <w:r w:rsidR="006F0F13" w:rsidRPr="006F0F13">
        <w:rPr>
          <w:rFonts w:hint="eastAsia"/>
          <w:b/>
          <w:bCs/>
          <w:color w:val="ED0000"/>
        </w:rPr>
        <w:t>①</w:t>
      </w:r>
      <w:r w:rsidR="006F0F13" w:rsidRPr="00D03215">
        <w:rPr>
          <w:rFonts w:hint="eastAsia"/>
        </w:rPr>
        <w:t>「元気GG</w:t>
      </w:r>
      <w:r w:rsidR="006F0F13">
        <w:rPr>
          <w:rFonts w:hint="eastAsia"/>
        </w:rPr>
        <w:t>同好会</w:t>
      </w:r>
      <w:r w:rsidR="006F0F13" w:rsidRPr="00D03215">
        <w:rPr>
          <w:rFonts w:hint="eastAsia"/>
        </w:rPr>
        <w:t>」</w:t>
      </w:r>
      <w:r w:rsidR="006F0F13">
        <w:rPr>
          <w:rFonts w:hint="eastAsia"/>
        </w:rPr>
        <w:t>を</w:t>
      </w:r>
      <w:r w:rsidR="006F0F13" w:rsidRPr="00D03215">
        <w:rPr>
          <w:rFonts w:hint="eastAsia"/>
        </w:rPr>
        <w:t>ユーザーが</w:t>
      </w:r>
      <w:r w:rsidR="006F0F13">
        <w:rPr>
          <w:rFonts w:hint="eastAsia"/>
        </w:rPr>
        <w:t>試合</w:t>
      </w:r>
      <w:r w:rsidR="006F0F13" w:rsidRPr="00D03215">
        <w:rPr>
          <w:rFonts w:hint="eastAsia"/>
        </w:rPr>
        <w:t>をされる名前に変更し</w:t>
      </w:r>
      <w:r w:rsidR="006F0F13">
        <w:rPr>
          <w:rFonts w:hint="eastAsia"/>
        </w:rPr>
        <w:t>、</w:t>
      </w:r>
      <w:r w:rsidR="006F0F13" w:rsidRPr="006F0F13">
        <w:rPr>
          <w:rFonts w:hint="eastAsia"/>
          <w:b/>
          <w:bCs/>
          <w:color w:val="ED0000"/>
        </w:rPr>
        <w:t>②</w:t>
      </w:r>
      <w:r w:rsidR="006123F1">
        <w:rPr>
          <w:rFonts w:hint="eastAsia"/>
        </w:rPr>
        <w:t>元気GG2020」</w:t>
      </w:r>
      <w:r w:rsidR="006F0F13">
        <w:rPr>
          <w:rFonts w:hint="eastAsia"/>
        </w:rPr>
        <w:t>フォルダ名</w:t>
      </w:r>
      <w:r w:rsidR="006123F1">
        <w:rPr>
          <w:rFonts w:hint="eastAsia"/>
        </w:rPr>
        <w:t>もユーザー用します。</w:t>
      </w:r>
      <w:r w:rsidR="00C86E68">
        <w:rPr>
          <w:rFonts w:hint="eastAsia"/>
        </w:rPr>
        <w:t>その後</w:t>
      </w:r>
      <w:r w:rsidR="006F0F13">
        <w:rPr>
          <w:rFonts w:hint="eastAsia"/>
        </w:rPr>
        <w:t>にプレーを開始する西暦</w:t>
      </w:r>
      <w:r w:rsidR="00C86E68">
        <w:rPr>
          <w:rFonts w:hint="eastAsia"/>
        </w:rPr>
        <w:t>を付け加えます</w:t>
      </w:r>
      <w:r w:rsidR="006F0F13">
        <w:rPr>
          <w:rFonts w:hint="eastAsia"/>
        </w:rPr>
        <w:t>。</w:t>
      </w:r>
      <w:r w:rsidR="006F0F13" w:rsidRPr="006F0F13">
        <w:rPr>
          <w:rFonts w:hint="eastAsia"/>
          <w:u w:val="double"/>
        </w:rPr>
        <w:t>以後この説明で「元気GG」と表記した場合は</w:t>
      </w:r>
      <w:r w:rsidR="00C86E68">
        <w:rPr>
          <w:rFonts w:hint="eastAsia"/>
          <w:u w:val="double"/>
        </w:rPr>
        <w:t>「</w:t>
      </w:r>
      <w:r w:rsidR="006F0F13" w:rsidRPr="006F0F13">
        <w:rPr>
          <w:rFonts w:hint="eastAsia"/>
          <w:u w:val="double"/>
        </w:rPr>
        <w:t>ユーザー用の</w:t>
      </w:r>
      <w:r w:rsidR="00C86E68">
        <w:rPr>
          <w:rFonts w:hint="eastAsia"/>
          <w:u w:val="double"/>
        </w:rPr>
        <w:t>試合名」</w:t>
      </w:r>
      <w:r w:rsidR="006F0F13" w:rsidRPr="006F0F13">
        <w:rPr>
          <w:rFonts w:hint="eastAsia"/>
          <w:u w:val="double"/>
        </w:rPr>
        <w:t>であると解釈してください。ユーザーの試合名は分からないので説明ができないためです。</w:t>
      </w:r>
      <w:bookmarkEnd w:id="151"/>
    </w:p>
    <w:p w14:paraId="27FC7D43" w14:textId="4F6B3231" w:rsidR="00911347" w:rsidRPr="00D03215" w:rsidRDefault="006F0F13" w:rsidP="0021558B">
      <w:pPr>
        <w:pStyle w:val="3"/>
        <w:rPr>
          <w:rFonts w:asciiTheme="minorHAnsi" w:eastAsiaTheme="minorEastAsia" w:hAnsiTheme="minorHAnsi" w:cstheme="minorBidi"/>
          <w:b/>
          <w:bCs/>
          <w:szCs w:val="21"/>
        </w:rPr>
      </w:pPr>
      <w:bookmarkStart w:id="154" w:name="_Ref191808067"/>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_Ref446058300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17</w:t>
      </w:r>
      <w:r w:rsidR="00577CA1" w:rsidRPr="00577CA1">
        <w:rPr>
          <w:rFonts w:hint="eastAsia"/>
          <w:color w:val="0070C0"/>
        </w:rPr>
        <w:t xml:space="preserve">　ユーザー用フォルダの作り方</w:t>
      </w:r>
      <w:r w:rsidRPr="00577CA1">
        <w:rPr>
          <w:color w:val="0070C0"/>
        </w:rPr>
        <w:fldChar w:fldCharType="end"/>
      </w:r>
      <w:r w:rsidRPr="00D03215">
        <w:rPr>
          <w:rFonts w:hint="eastAsia"/>
        </w:rPr>
        <w:t>」の図の</w:t>
      </w:r>
      <w:r w:rsidRPr="005400E3">
        <w:rPr>
          <w:rFonts w:hint="eastAsia"/>
          <w:b/>
          <w:bCs/>
          <w:color w:val="ED0000"/>
        </w:rPr>
        <w:t>②</w:t>
      </w:r>
      <w:r w:rsidRPr="00D03215">
        <w:rPr>
          <w:rFonts w:hint="eastAsia"/>
        </w:rPr>
        <w:t>は年度ごとの西暦でフォルダをわけます。ユーザー用のフォルダ名で</w:t>
      </w:r>
      <w:r w:rsidRPr="005400E3">
        <w:rPr>
          <w:rFonts w:hint="eastAsia"/>
          <w:b/>
          <w:bCs/>
          <w:color w:val="ED0000"/>
        </w:rPr>
        <w:t>③</w:t>
      </w:r>
      <w:r w:rsidRPr="00D03215">
        <w:rPr>
          <w:rFonts w:hint="eastAsia"/>
        </w:rPr>
        <w:t>、</w:t>
      </w:r>
      <w:r w:rsidRPr="005400E3">
        <w:rPr>
          <w:rFonts w:hint="eastAsia"/>
          <w:b/>
          <w:bCs/>
          <w:color w:val="ED0000"/>
        </w:rPr>
        <w:t>④</w:t>
      </w:r>
      <w:r w:rsidRPr="00D03215">
        <w:rPr>
          <w:rFonts w:hint="eastAsia"/>
        </w:rPr>
        <w:t>、</w:t>
      </w:r>
      <w:r w:rsidRPr="005400E3">
        <w:rPr>
          <w:rFonts w:hint="eastAsia"/>
          <w:b/>
          <w:bCs/>
          <w:color w:val="ED0000"/>
        </w:rPr>
        <w:t>⑤</w:t>
      </w:r>
      <w:r w:rsidRPr="00D03215">
        <w:rPr>
          <w:rFonts w:hint="eastAsia"/>
        </w:rPr>
        <w:t>、</w:t>
      </w:r>
      <w:r w:rsidRPr="005400E3">
        <w:rPr>
          <w:rFonts w:hint="eastAsia"/>
          <w:b/>
          <w:bCs/>
          <w:color w:val="ED0000"/>
        </w:rPr>
        <w:t>⑥</w:t>
      </w:r>
      <w:r w:rsidRPr="00D03215">
        <w:rPr>
          <w:rFonts w:hint="eastAsia"/>
        </w:rPr>
        <w:t>、</w:t>
      </w:r>
      <w:r w:rsidRPr="005400E3">
        <w:rPr>
          <w:rFonts w:hint="eastAsia"/>
          <w:b/>
          <w:bCs/>
          <w:color w:val="ED0000"/>
        </w:rPr>
        <w:t>⑧</w:t>
      </w:r>
      <w:r w:rsidRPr="00D03215">
        <w:rPr>
          <w:rFonts w:hint="eastAsia"/>
        </w:rPr>
        <w:t>、は変更してはいけません。</w:t>
      </w:r>
      <w:r>
        <w:br/>
      </w:r>
      <w:r w:rsidRPr="00D03215">
        <w:rPr>
          <w:rFonts w:hint="eastAsia"/>
        </w:rPr>
        <w:t>ファイル名については先頭に「XL-4R」、「XL-Z4」が付く</w:t>
      </w:r>
      <w:r w:rsidRPr="005400E3">
        <w:rPr>
          <w:rFonts w:hint="eastAsia"/>
          <w:b/>
          <w:bCs/>
          <w:color w:val="ED0000"/>
        </w:rPr>
        <w:t>⑦</w:t>
      </w:r>
      <w:r>
        <w:rPr>
          <w:rFonts w:hint="eastAsia"/>
        </w:rPr>
        <w:t>と</w:t>
      </w:r>
      <w:r w:rsidRPr="005400E3">
        <w:rPr>
          <w:rFonts w:hint="eastAsia"/>
          <w:b/>
          <w:bCs/>
          <w:color w:val="ED0000"/>
        </w:rPr>
        <w:t>⑨</w:t>
      </w:r>
      <w:r w:rsidRPr="00D03215">
        <w:rPr>
          <w:rFonts w:hint="eastAsia"/>
        </w:rPr>
        <w:t>、のファイルはこれらの文字列を取り除くことはできないので規定どおりに（</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※3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2"/>
        </w:rPr>
        <w:t>※3</w:t>
      </w:r>
      <w:r w:rsidRPr="00577CA1">
        <w:rPr>
          <w:color w:val="0070C0"/>
        </w:rPr>
        <w:fldChar w:fldCharType="end"/>
      </w:r>
      <w:r w:rsidRPr="00D03215">
        <w:rPr>
          <w:rFonts w:hint="eastAsia"/>
        </w:rPr>
        <w:t>」、</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※4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2"/>
        </w:rPr>
        <w:t>※4</w:t>
      </w:r>
      <w:r w:rsidRPr="00577CA1">
        <w:rPr>
          <w:color w:val="0070C0"/>
        </w:rPr>
        <w:fldChar w:fldCharType="end"/>
      </w:r>
      <w:r w:rsidRPr="00D03215">
        <w:rPr>
          <w:rFonts w:hint="eastAsia"/>
        </w:rPr>
        <w:t>」で説明しています）</w:t>
      </w:r>
      <w:bookmarkEnd w:id="152"/>
      <w:bookmarkEnd w:id="153"/>
      <w:bookmarkEnd w:id="154"/>
    </w:p>
    <w:bookmarkStart w:id="155" w:name="_Ref54462842"/>
    <w:bookmarkStart w:id="156" w:name="_Ref54955510"/>
    <w:p w14:paraId="1C5E2C5D" w14:textId="704AF399" w:rsidR="00C62C9E" w:rsidRDefault="005159A7" w:rsidP="0021558B">
      <w:pPr>
        <w:pStyle w:val="3"/>
        <w:numPr>
          <w:ilvl w:val="0"/>
          <w:numId w:val="0"/>
        </w:numPr>
        <w:ind w:left="738"/>
      </w:pPr>
      <w:r>
        <w:rPr>
          <w:rFonts w:hint="eastAsia"/>
          <w:noProof/>
        </w:rPr>
        <mc:AlternateContent>
          <mc:Choice Requires="wps">
            <w:drawing>
              <wp:anchor distT="0" distB="0" distL="114300" distR="114300" simplePos="0" relativeHeight="252087296" behindDoc="0" locked="0" layoutInCell="1" allowOverlap="1" wp14:anchorId="35563B74" wp14:editId="4833B1A6">
                <wp:simplePos x="0" y="0"/>
                <wp:positionH relativeFrom="column">
                  <wp:posOffset>-172085</wp:posOffset>
                </wp:positionH>
                <wp:positionV relativeFrom="paragraph">
                  <wp:posOffset>1015365</wp:posOffset>
                </wp:positionV>
                <wp:extent cx="615950" cy="228600"/>
                <wp:effectExtent l="0" t="0" r="12700" b="0"/>
                <wp:wrapNone/>
                <wp:docPr id="1455384793" name="テキスト ボックス 178"/>
                <wp:cNvGraphicFramePr/>
                <a:graphic xmlns:a="http://schemas.openxmlformats.org/drawingml/2006/main">
                  <a:graphicData uri="http://schemas.microsoft.com/office/word/2010/wordprocessingShape">
                    <wps:wsp>
                      <wps:cNvSpPr txBox="1"/>
                      <wps:spPr>
                        <a:xfrm>
                          <a:off x="0" y="0"/>
                          <a:ext cx="615950" cy="228600"/>
                        </a:xfrm>
                        <a:prstGeom prst="rect">
                          <a:avLst/>
                        </a:prstGeom>
                        <a:noFill/>
                        <a:ln w="6350">
                          <a:noFill/>
                        </a:ln>
                      </wps:spPr>
                      <wps:txbx>
                        <w:txbxContent>
                          <w:p w14:paraId="29F0E188" w14:textId="77777777" w:rsidR="005159A7" w:rsidRPr="005159A7" w:rsidRDefault="005159A7">
                            <w:pPr>
                              <w:rPr>
                                <w:color w:val="000000" w:themeColor="text1"/>
                              </w:rPr>
                            </w:pPr>
                            <w:r w:rsidRPr="005159A7">
                              <w:rPr>
                                <w:rFonts w:hint="eastAsia"/>
                                <w:color w:val="000000" w:themeColor="text1"/>
                                <w:sz w:val="22"/>
                              </w:rPr>
                              <w:t>参考事</w:t>
                            </w:r>
                            <w:r w:rsidRPr="005159A7">
                              <w:rPr>
                                <w:rFonts w:hint="eastAsia"/>
                                <w:color w:val="000000" w:themeColor="text1"/>
                              </w:rPr>
                              <w:t>項</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63B74" id="テキスト ボックス 178" o:spid="_x0000_s1081" type="#_x0000_t202" style="position:absolute;left:0;text-align:left;margin-left:-13.55pt;margin-top:79.95pt;width:48.5pt;height:18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" filled="f" stroked="f" strokeweight=".5pt">
                <v:textbox inset="0,0,0,0">
                  <w:txbxContent>
                    <w:p w14:paraId="29F0E188" w14:textId="77777777" w:rsidR="005159A7" w:rsidRPr="005159A7" w:rsidRDefault="005159A7">
                      <w:pPr>
                        <w:rPr>
                          <w:color w:val="000000" w:themeColor="text1"/>
                        </w:rPr>
                      </w:pPr>
                      <w:r w:rsidRPr="005159A7">
                        <w:rPr>
                          <w:rFonts w:hint="eastAsia"/>
                          <w:color w:val="000000" w:themeColor="text1"/>
                          <w:sz w:val="22"/>
                        </w:rPr>
                        <w:t>参考事</w:t>
                      </w:r>
                      <w:r w:rsidRPr="005159A7">
                        <w:rPr>
                          <w:rFonts w:hint="eastAsia"/>
                          <w:color w:val="000000" w:themeColor="text1"/>
                        </w:rPr>
                        <w:t>項</w:t>
                      </w:r>
                    </w:p>
                  </w:txbxContent>
                </v:textbox>
              </v:shape>
            </w:pict>
          </mc:Fallback>
        </mc:AlternateContent>
      </w:r>
      <w:r w:rsidR="006E3789">
        <w:rPr>
          <w:rFonts w:hint="eastAsia"/>
        </w:rPr>
        <w:t>プログラムを</w:t>
      </w:r>
      <w:r w:rsidR="00E33121" w:rsidRPr="00D03215">
        <w:rPr>
          <w:rFonts w:hint="eastAsia"/>
        </w:rPr>
        <w:t>新規</w:t>
      </w:r>
      <w:r w:rsidR="006E3789">
        <w:rPr>
          <w:rFonts w:hint="eastAsia"/>
        </w:rPr>
        <w:t>に開始する</w:t>
      </w:r>
      <w:r w:rsidR="00E33121" w:rsidRPr="00D03215">
        <w:rPr>
          <w:rFonts w:hint="eastAsia"/>
        </w:rPr>
        <w:t>場合、</w:t>
      </w:r>
      <w:r w:rsidR="00D503AA">
        <w:rPr>
          <w:rFonts w:hint="eastAsia"/>
        </w:rPr>
        <w:t>上記</w:t>
      </w:r>
      <w:r w:rsidR="00D503AA" w:rsidRPr="005F63B9">
        <w:rPr>
          <w:rFonts w:hint="eastAsia"/>
          <w:color w:val="0070C0"/>
        </w:rPr>
        <w:t>「</w:t>
      </w:r>
      <w:r w:rsidR="00D503AA" w:rsidRPr="00577CA1">
        <w:rPr>
          <w:color w:val="0070C0"/>
        </w:rPr>
        <w:fldChar w:fldCharType="begin"/>
      </w:r>
      <w:r w:rsidR="00D503AA" w:rsidRPr="00577CA1">
        <w:rPr>
          <w:color w:val="0070C0"/>
        </w:rPr>
        <w:instrText xml:space="preserve"> </w:instrText>
      </w:r>
      <w:r w:rsidR="00D503AA" w:rsidRPr="00577CA1">
        <w:rPr>
          <w:rFonts w:hint="eastAsia"/>
          <w:color w:val="0070C0"/>
        </w:rPr>
        <w:instrText>REF _Ref219194946 \r \h</w:instrText>
      </w:r>
      <w:r w:rsidR="00D503AA" w:rsidRPr="00577CA1">
        <w:rPr>
          <w:color w:val="0070C0"/>
        </w:rPr>
        <w:instrText xml:space="preserve"> </w:instrText>
      </w:r>
      <w:r w:rsidR="00D503AA" w:rsidRPr="00577CA1">
        <w:rPr>
          <w:color w:val="0070C0"/>
        </w:rPr>
      </w:r>
      <w:r w:rsidR="00D503AA" w:rsidRPr="00577CA1">
        <w:rPr>
          <w:color w:val="0070C0"/>
        </w:rPr>
        <w:fldChar w:fldCharType="separate"/>
      </w:r>
      <w:r w:rsidR="00577CA1" w:rsidRPr="00577CA1">
        <w:rPr>
          <w:color w:val="0070C0"/>
        </w:rPr>
        <w:t>1)</w:t>
      </w:r>
      <w:r w:rsidR="00D503AA" w:rsidRPr="00577CA1">
        <w:rPr>
          <w:color w:val="0070C0"/>
        </w:rPr>
        <w:fldChar w:fldCharType="end"/>
      </w:r>
      <w:r w:rsidR="00D503AA">
        <w:rPr>
          <w:rFonts w:hint="eastAsia"/>
        </w:rPr>
        <w:t>」項の</w:t>
      </w:r>
      <w:r w:rsidR="00D503AA" w:rsidRPr="006F0F13">
        <w:rPr>
          <w:rFonts w:hint="eastAsia"/>
          <w:b/>
          <w:bCs/>
          <w:color w:val="ED0000"/>
        </w:rPr>
        <w:t>①</w:t>
      </w:r>
      <w:r w:rsidR="00D503AA">
        <w:rPr>
          <w:rFonts w:hint="eastAsia"/>
        </w:rPr>
        <w:t>を「</w:t>
      </w:r>
      <w:r w:rsidR="00D503AA" w:rsidRPr="00D03215">
        <w:rPr>
          <w:rFonts w:hint="eastAsia"/>
        </w:rPr>
        <w:t>コピ</w:t>
      </w:r>
      <w:r w:rsidR="00D503AA">
        <w:rPr>
          <w:rFonts w:hint="eastAsia"/>
        </w:rPr>
        <w:t>ー</w:t>
      </w:r>
      <w:r w:rsidR="00D503AA" w:rsidRPr="00D03215">
        <w:rPr>
          <w:rFonts w:hint="eastAsia"/>
        </w:rPr>
        <w:t>＆ペースト</w:t>
      </w:r>
      <w:r w:rsidR="00D503AA">
        <w:rPr>
          <w:rFonts w:hint="eastAsia"/>
        </w:rPr>
        <w:t>」したとき</w:t>
      </w:r>
      <w:r w:rsidR="00124F2A" w:rsidRPr="00D03215">
        <w:rPr>
          <w:rFonts w:hint="eastAsia"/>
        </w:rPr>
        <w:t>「XL_4R</w:t>
      </w:r>
      <w:r w:rsidR="00124F2A" w:rsidRPr="00333358">
        <w:rPr>
          <w:rFonts w:hint="eastAsia"/>
        </w:rPr>
        <w:t>_GG_同好会_2</w:t>
      </w:r>
      <w:r w:rsidR="00124F2A" w:rsidRPr="00D03215">
        <w:rPr>
          <w:rFonts w:hint="eastAsia"/>
        </w:rPr>
        <w:t>015 03 29.xlsx」</w:t>
      </w:r>
      <w:r w:rsidR="00D503AA">
        <w:rPr>
          <w:rFonts w:hint="eastAsia"/>
        </w:rPr>
        <w:t>が下の図の</w:t>
      </w:r>
      <w:r w:rsidR="00AC6FD3" w:rsidRPr="005400E3">
        <w:rPr>
          <w:rFonts w:hint="eastAsia"/>
          <w:b/>
          <w:bCs/>
          <w:color w:val="ED0000"/>
        </w:rPr>
        <w:t>⑦</w:t>
      </w:r>
      <w:r w:rsidR="00B41FBA">
        <w:rPr>
          <w:rFonts w:hint="eastAsia"/>
        </w:rPr>
        <w:t>フォルダ内</w:t>
      </w:r>
      <w:r w:rsidR="00C928CA">
        <w:rPr>
          <w:rFonts w:hint="eastAsia"/>
        </w:rPr>
        <w:t>「</w:t>
      </w:r>
      <w:r w:rsidR="00C928CA" w:rsidRPr="00D03215">
        <w:rPr>
          <w:rFonts w:hint="eastAsia"/>
        </w:rPr>
        <w:t>コピ</w:t>
      </w:r>
      <w:r w:rsidR="00C928CA">
        <w:rPr>
          <w:rFonts w:hint="eastAsia"/>
        </w:rPr>
        <w:t>ー</w:t>
      </w:r>
      <w:r w:rsidR="00C928CA" w:rsidRPr="00D03215">
        <w:rPr>
          <w:rFonts w:hint="eastAsia"/>
        </w:rPr>
        <w:t>＆ペースト</w:t>
      </w:r>
      <w:r w:rsidR="00C928CA">
        <w:rPr>
          <w:rFonts w:hint="eastAsia"/>
        </w:rPr>
        <w:t>」</w:t>
      </w:r>
      <w:r w:rsidR="00D503AA">
        <w:rPr>
          <w:rFonts w:hint="eastAsia"/>
        </w:rPr>
        <w:t>されています。</w:t>
      </w:r>
      <w:r w:rsidR="00C62C9E">
        <w:rPr>
          <w:rFonts w:hint="eastAsia"/>
        </w:rPr>
        <w:t>ファイル名</w:t>
      </w:r>
      <w:r w:rsidR="00EC7DB2">
        <w:rPr>
          <w:rFonts w:hint="eastAsia"/>
        </w:rPr>
        <w:t>末尾</w:t>
      </w:r>
      <w:r w:rsidR="00C62C9E">
        <w:rPr>
          <w:rFonts w:hint="eastAsia"/>
        </w:rPr>
        <w:t>の年度を</w:t>
      </w:r>
      <w:r w:rsidR="00C928CA">
        <w:rPr>
          <w:rFonts w:hint="eastAsia"/>
        </w:rPr>
        <w:t>替える</w:t>
      </w:r>
      <w:r w:rsidR="00C62C9E">
        <w:rPr>
          <w:rFonts w:hint="eastAsia"/>
        </w:rPr>
        <w:t>、またはそのまま替えない</w:t>
      </w:r>
      <w:r w:rsidR="00EC3B8F">
        <w:rPr>
          <w:rFonts w:hint="eastAsia"/>
        </w:rPr>
        <w:t>で</w:t>
      </w:r>
      <w:r w:rsidR="00EC3B8F" w:rsidRPr="005F63B9">
        <w:rPr>
          <w:rFonts w:hint="eastAsia"/>
          <w:color w:val="0070C0"/>
        </w:rPr>
        <w:t>「</w:t>
      </w:r>
      <w:r w:rsidR="00EC3B8F" w:rsidRPr="00577CA1">
        <w:rPr>
          <w:color w:val="0070C0"/>
        </w:rPr>
        <w:fldChar w:fldCharType="begin"/>
      </w:r>
      <w:r w:rsidR="00EC3B8F" w:rsidRPr="00577CA1">
        <w:rPr>
          <w:color w:val="0070C0"/>
        </w:rPr>
        <w:instrText xml:space="preserve"> </w:instrText>
      </w:r>
      <w:r w:rsidR="00EC3B8F" w:rsidRPr="00577CA1">
        <w:rPr>
          <w:rFonts w:hint="eastAsia"/>
          <w:color w:val="0070C0"/>
        </w:rPr>
        <w:instrText>REF _Ref191892802 \r \h</w:instrText>
      </w:r>
      <w:r w:rsidR="00EC3B8F" w:rsidRPr="00577CA1">
        <w:rPr>
          <w:color w:val="0070C0"/>
        </w:rPr>
        <w:instrText xml:space="preserve"> </w:instrText>
      </w:r>
      <w:r w:rsidR="00EC3B8F" w:rsidRPr="00577CA1">
        <w:rPr>
          <w:color w:val="0070C0"/>
        </w:rPr>
      </w:r>
      <w:r w:rsidR="00EC3B8F" w:rsidRPr="00577CA1">
        <w:rPr>
          <w:color w:val="0070C0"/>
        </w:rPr>
        <w:fldChar w:fldCharType="separate"/>
      </w:r>
      <w:r w:rsidR="00577CA1" w:rsidRPr="00577CA1">
        <w:rPr>
          <w:rFonts w:hint="eastAsia"/>
          <w:color w:val="0070C0"/>
        </w:rPr>
        <w:t>４</w:t>
      </w:r>
      <w:r w:rsidR="00577CA1" w:rsidRPr="00577CA1">
        <w:rPr>
          <w:color w:val="0070C0"/>
        </w:rPr>
        <w:t>(2)5)</w:t>
      </w:r>
      <w:r w:rsidR="00EC3B8F" w:rsidRPr="00577CA1">
        <w:rPr>
          <w:color w:val="0070C0"/>
        </w:rPr>
        <w:fldChar w:fldCharType="end"/>
      </w:r>
      <w:r w:rsidR="00EC3B8F" w:rsidRPr="00EC3B8F">
        <w:rPr>
          <w:rFonts w:hint="eastAsia"/>
        </w:rPr>
        <w:t xml:space="preserve"> </w:t>
      </w:r>
      <w:r w:rsidR="00EC3B8F">
        <w:rPr>
          <w:rFonts w:hint="eastAsia"/>
        </w:rPr>
        <w:t>」の処理で変更する</w:t>
      </w:r>
      <w:r w:rsidR="00937DFA">
        <w:rPr>
          <w:rFonts w:hint="eastAsia"/>
        </w:rPr>
        <w:t>下記の</w:t>
      </w:r>
      <w:r w:rsidR="00C62C9E">
        <w:rPr>
          <w:rFonts w:hint="eastAsia"/>
        </w:rPr>
        <w:t>2種類の方法があります。</w:t>
      </w:r>
      <w:r w:rsidR="00165038">
        <w:br/>
      </w:r>
      <w:r w:rsidR="00165038" w:rsidRPr="00D27E4D">
        <w:rPr>
          <w:rFonts w:hint="eastAsia"/>
          <w:color w:val="EE0000"/>
        </w:rPr>
        <w:t>⑦</w:t>
      </w:r>
      <w:r w:rsidR="00165038" w:rsidRPr="00D27E4D">
        <w:rPr>
          <w:rFonts w:hint="eastAsia"/>
        </w:rPr>
        <w:t>の</w:t>
      </w:r>
      <w:r w:rsidR="00165038" w:rsidRPr="00165038">
        <w:rPr>
          <w:rFonts w:hint="eastAsia"/>
          <w:u w:val="wave"/>
        </w:rPr>
        <w:t>試合</w:t>
      </w:r>
      <w:r w:rsidR="00165038">
        <w:rPr>
          <w:rFonts w:hint="eastAsia"/>
          <w:u w:val="wave"/>
        </w:rPr>
        <w:t>用の</w:t>
      </w:r>
      <w:r w:rsidR="00165038" w:rsidRPr="00165038">
        <w:rPr>
          <w:rFonts w:hint="eastAsia"/>
          <w:u w:val="wave"/>
        </w:rPr>
        <w:t>ファイル</w:t>
      </w:r>
      <w:r w:rsidR="00165038">
        <w:rPr>
          <w:rFonts w:hint="eastAsia"/>
        </w:rPr>
        <w:t>「</w:t>
      </w:r>
      <w:r w:rsidR="00165038" w:rsidRPr="001006B8">
        <w:t>XL_4R_GG_同好会_2015 03 29.xlsx</w:t>
      </w:r>
      <w:r w:rsidR="00165038">
        <w:rPr>
          <w:rFonts w:hint="eastAsia"/>
        </w:rPr>
        <w:t>」の</w:t>
      </w:r>
      <w:r w:rsidR="00165038" w:rsidRPr="00D27E4D">
        <w:rPr>
          <w:rFonts w:hint="eastAsia"/>
        </w:rPr>
        <w:t>XL_4R</w:t>
      </w:r>
      <w:r w:rsidR="00165038" w:rsidRPr="00D27E4D">
        <w:rPr>
          <w:rFonts w:hint="eastAsia"/>
          <w:u w:val="wave"/>
        </w:rPr>
        <w:t>より右</w:t>
      </w:r>
      <w:r w:rsidR="00165038">
        <w:rPr>
          <w:rFonts w:hint="eastAsia"/>
          <w:u w:val="wave"/>
        </w:rPr>
        <w:t>にある</w:t>
      </w:r>
      <w:r w:rsidR="00165038" w:rsidRPr="00D27E4D">
        <w:rPr>
          <w:rFonts w:hint="eastAsia"/>
        </w:rPr>
        <w:t>「</w:t>
      </w:r>
      <w:r w:rsidR="00165038" w:rsidRPr="00165038">
        <w:rPr>
          <w:rFonts w:hint="eastAsia"/>
        </w:rPr>
        <w:t>GG_同好会」</w:t>
      </w:r>
      <w:r w:rsidR="00165038" w:rsidRPr="00165038">
        <w:rPr>
          <w:rFonts w:hint="eastAsia"/>
          <w:u w:val="wave"/>
        </w:rPr>
        <w:t>の文字は</w:t>
      </w:r>
      <w:r w:rsidR="00165038" w:rsidRPr="00D27E4D">
        <w:rPr>
          <w:rFonts w:hint="eastAsia"/>
          <w:u w:val="wave"/>
        </w:rPr>
        <w:t>変更可能です。</w:t>
      </w:r>
      <w:r w:rsidR="00165038" w:rsidRPr="00165038">
        <w:rPr>
          <w:rFonts w:hint="eastAsia"/>
        </w:rPr>
        <w:t>（</w:t>
      </w:r>
      <w:r w:rsidR="00165038" w:rsidRPr="00165038">
        <w:rPr>
          <w:rFonts w:hint="eastAsia"/>
          <w:color w:val="EE0000"/>
        </w:rPr>
        <w:t>例：</w:t>
      </w:r>
      <w:r w:rsidR="00165038" w:rsidRPr="00165038">
        <w:rPr>
          <w:rFonts w:hint="eastAsia"/>
        </w:rPr>
        <w:t>「</w:t>
      </w:r>
      <w:r w:rsidR="00165038" w:rsidRPr="00165038">
        <w:t>XL_4R_</w:t>
      </w:r>
      <w:r w:rsidR="00165038" w:rsidRPr="00165038">
        <w:rPr>
          <w:rFonts w:hint="eastAsia"/>
        </w:rPr>
        <w:t>元気GG</w:t>
      </w:r>
      <w:r w:rsidR="00165038" w:rsidRPr="00165038">
        <w:t>_2015 03 29.xlsx」</w:t>
      </w:r>
      <w:r w:rsidR="00165038" w:rsidRPr="00165038">
        <w:rPr>
          <w:rFonts w:hint="eastAsia"/>
        </w:rPr>
        <w:t>）</w:t>
      </w:r>
    </w:p>
    <w:p w14:paraId="63D8A807" w14:textId="77777777" w:rsidR="001006B8" w:rsidRDefault="00C62C9E" w:rsidP="00C867D9">
      <w:pPr>
        <w:pStyle w:val="4"/>
      </w:pPr>
      <w:bookmarkStart w:id="157" w:name="_Ref191894238"/>
      <w:r w:rsidRPr="001006B8">
        <w:rPr>
          <w:rFonts w:hint="eastAsia"/>
        </w:rPr>
        <w:t>名前を「</w:t>
      </w:r>
      <w:r w:rsidRPr="001006B8">
        <w:t>XL_4R_GG_同好会_2015 03 29.xlsx」から</w:t>
      </w:r>
      <w:r w:rsidR="00C928CA" w:rsidRPr="001006B8">
        <w:rPr>
          <w:rFonts w:hint="eastAsia"/>
        </w:rPr>
        <w:t>「</w:t>
      </w:r>
      <w:r w:rsidR="00C928CA" w:rsidRPr="001006B8">
        <w:t>XL_4R_GG_同好会_2020 04 07.xlsx」</w:t>
      </w:r>
      <w:r w:rsidR="001006B8" w:rsidRPr="001006B8">
        <w:rPr>
          <w:rFonts w:hint="eastAsia"/>
        </w:rPr>
        <w:t>のよう</w:t>
      </w:r>
      <w:r w:rsidR="00C928CA" w:rsidRPr="001006B8">
        <w:rPr>
          <w:rFonts w:hint="eastAsia"/>
        </w:rPr>
        <w:t>に</w:t>
      </w:r>
      <w:r w:rsidR="00AC425F">
        <w:rPr>
          <w:rFonts w:hint="eastAsia"/>
        </w:rPr>
        <w:t>ユーザーの</w:t>
      </w:r>
      <w:r w:rsidR="001006B8" w:rsidRPr="001006B8">
        <w:rPr>
          <w:rFonts w:hint="eastAsia"/>
        </w:rPr>
        <w:t>試合日当日に</w:t>
      </w:r>
      <w:r w:rsidR="00EC3B8F">
        <w:rPr>
          <w:rFonts w:hint="eastAsia"/>
        </w:rPr>
        <w:t>日付を</w:t>
      </w:r>
      <w:r w:rsidR="00C928CA" w:rsidRPr="001006B8">
        <w:rPr>
          <w:rFonts w:hint="eastAsia"/>
        </w:rPr>
        <w:t>変更</w:t>
      </w:r>
      <w:r w:rsidR="00D503AA">
        <w:rPr>
          <w:rFonts w:hint="eastAsia"/>
        </w:rPr>
        <w:t>します</w:t>
      </w:r>
      <w:r w:rsidR="00C928CA" w:rsidRPr="001006B8">
        <w:rPr>
          <w:rFonts w:hint="eastAsia"/>
        </w:rPr>
        <w:t>。</w:t>
      </w:r>
      <w:bookmarkEnd w:id="157"/>
    </w:p>
    <w:p w14:paraId="09B2EFE2" w14:textId="73D6B4DB" w:rsidR="00C928CA" w:rsidRPr="001006B8" w:rsidRDefault="00C928CA" w:rsidP="008069F8">
      <w:pPr>
        <w:ind w:leftChars="742" w:left="1558"/>
      </w:pPr>
      <w:r w:rsidRPr="001006B8">
        <w:rPr>
          <w:rFonts w:hint="eastAsia"/>
        </w:rPr>
        <w:t>… この場合は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_Ref191891538 \r \h</w:instrText>
      </w:r>
      <w:r w:rsidRPr="00577CA1">
        <w:rPr>
          <w:color w:val="0070C0"/>
        </w:rPr>
        <w:instrText xml:space="preserve"> </w:instrText>
      </w:r>
      <w:r w:rsidR="001006B8"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(2)11)</w:t>
      </w:r>
      <w:r w:rsidRPr="00577CA1">
        <w:rPr>
          <w:color w:val="0070C0"/>
        </w:rPr>
        <w:fldChar w:fldCharType="end"/>
      </w:r>
      <w:r w:rsidRPr="001006B8">
        <w:rPr>
          <w:rFonts w:hint="eastAsia"/>
        </w:rPr>
        <w:t>」</w:t>
      </w:r>
      <w:r w:rsidR="008069F8">
        <w:rPr>
          <w:rFonts w:hint="eastAsia"/>
        </w:rPr>
        <w:t>～</w:t>
      </w:r>
      <w:r w:rsidR="008069F8" w:rsidRPr="005F63B9">
        <w:rPr>
          <w:rFonts w:hint="eastAsia"/>
          <w:color w:val="0070C0"/>
        </w:rPr>
        <w:t>「</w:t>
      </w:r>
      <w:r w:rsidR="008069F8" w:rsidRPr="00577CA1">
        <w:rPr>
          <w:color w:val="0070C0"/>
        </w:rPr>
        <w:fldChar w:fldCharType="begin"/>
      </w:r>
      <w:r w:rsidR="008069F8" w:rsidRPr="00577CA1">
        <w:rPr>
          <w:color w:val="0070C0"/>
        </w:rPr>
        <w:instrText xml:space="preserve"> </w:instrText>
      </w:r>
      <w:r w:rsidR="008069F8" w:rsidRPr="00577CA1">
        <w:rPr>
          <w:rFonts w:hint="eastAsia"/>
          <w:color w:val="0070C0"/>
        </w:rPr>
        <w:instrText>REF _Ref191931635 \r \h</w:instrText>
      </w:r>
      <w:r w:rsidR="008069F8" w:rsidRPr="00577CA1">
        <w:rPr>
          <w:color w:val="0070C0"/>
        </w:rPr>
        <w:instrText xml:space="preserve"> </w:instrText>
      </w:r>
      <w:r w:rsidR="008069F8" w:rsidRPr="00577CA1">
        <w:rPr>
          <w:color w:val="0070C0"/>
        </w:rPr>
      </w:r>
      <w:r w:rsidR="008069F8" w:rsidRPr="00577CA1">
        <w:rPr>
          <w:color w:val="0070C0"/>
        </w:rPr>
        <w:fldChar w:fldCharType="separate"/>
      </w:r>
      <w:r w:rsidR="00577CA1" w:rsidRPr="00577CA1">
        <w:rPr>
          <w:rFonts w:hint="eastAsia"/>
          <w:color w:val="0070C0"/>
        </w:rPr>
        <w:t>４</w:t>
      </w:r>
      <w:r w:rsidR="00577CA1" w:rsidRPr="00577CA1">
        <w:rPr>
          <w:color w:val="0070C0"/>
        </w:rPr>
        <w:t>(2)14)</w:t>
      </w:r>
      <w:r w:rsidR="008069F8" w:rsidRPr="00577CA1">
        <w:rPr>
          <w:color w:val="0070C0"/>
        </w:rPr>
        <w:fldChar w:fldCharType="end"/>
      </w:r>
      <w:r w:rsidR="008069F8">
        <w:rPr>
          <w:rFonts w:hint="eastAsia"/>
        </w:rPr>
        <w:t>」</w:t>
      </w:r>
      <w:r w:rsidRPr="001006B8">
        <w:rPr>
          <w:rFonts w:hint="eastAsia"/>
        </w:rPr>
        <w:t>項の操作が不要</w:t>
      </w:r>
      <w:r w:rsidR="00677B1B">
        <w:rPr>
          <w:rFonts w:hint="eastAsia"/>
        </w:rPr>
        <w:t>のため</w:t>
      </w:r>
      <w:bookmarkStart w:id="158" w:name="推奨"/>
      <w:r w:rsidR="001006B8" w:rsidRPr="00677B1B">
        <w:rPr>
          <w:rFonts w:hint="eastAsia"/>
          <w:color w:val="EE0000"/>
          <w:u w:val="double"/>
        </w:rPr>
        <w:t>推奨</w:t>
      </w:r>
      <w:bookmarkEnd w:id="158"/>
      <w:r w:rsidR="001006B8" w:rsidRPr="00677B1B">
        <w:rPr>
          <w:rFonts w:hint="eastAsia"/>
          <w:color w:val="EE0000"/>
          <w:u w:val="double"/>
        </w:rPr>
        <w:t>します</w:t>
      </w:r>
      <w:r w:rsidR="00677B1B" w:rsidRPr="00677B1B">
        <w:rPr>
          <w:rFonts w:hint="eastAsia"/>
        </w:rPr>
        <w:t>。</w:t>
      </w:r>
    </w:p>
    <w:p w14:paraId="30A974B0" w14:textId="491E3DC3" w:rsidR="00C62C9E" w:rsidRDefault="00C928CA" w:rsidP="00C867D9">
      <w:pPr>
        <w:pStyle w:val="4"/>
      </w:pPr>
      <w:bookmarkStart w:id="159" w:name="_Ref191894246"/>
      <w:r>
        <w:rPr>
          <w:rFonts w:hint="eastAsia"/>
        </w:rPr>
        <w:t>名前を「</w:t>
      </w:r>
      <w:r w:rsidRPr="00C62C9E">
        <w:t>XL_4R_GG_同好会_2015 03 29.xlsx</w:t>
      </w:r>
      <w:r>
        <w:rPr>
          <w:rFonts w:hint="eastAsia"/>
        </w:rPr>
        <w:t>」</w:t>
      </w:r>
      <w:r w:rsidR="00EC3B8F">
        <w:rPr>
          <w:rFonts w:hint="eastAsia"/>
        </w:rPr>
        <w:t>のように、</w:t>
      </w:r>
      <w:r>
        <w:rPr>
          <w:rFonts w:hint="eastAsia"/>
        </w:rPr>
        <w:t>そのままにして置く。</w:t>
      </w:r>
      <w:r>
        <w:br/>
      </w:r>
      <w:r>
        <w:rPr>
          <w:rFonts w:hint="eastAsia"/>
        </w:rPr>
        <w:t>… この場合は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_Ref191891538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(2)11)</w:t>
      </w:r>
      <w:r w:rsidRPr="00577CA1">
        <w:rPr>
          <w:color w:val="0070C0"/>
        </w:rPr>
        <w:fldChar w:fldCharType="end"/>
      </w:r>
      <w:r>
        <w:rPr>
          <w:rFonts w:hint="eastAsia"/>
        </w:rPr>
        <w:t>」</w:t>
      </w:r>
      <w:r w:rsidR="008069F8">
        <w:rPr>
          <w:rFonts w:hint="eastAsia"/>
        </w:rPr>
        <w:t>～</w:t>
      </w:r>
      <w:r w:rsidR="008069F8" w:rsidRPr="005F63B9">
        <w:rPr>
          <w:rFonts w:hint="eastAsia"/>
          <w:color w:val="0070C0"/>
        </w:rPr>
        <w:t>「</w:t>
      </w:r>
      <w:r w:rsidR="008069F8" w:rsidRPr="00577CA1">
        <w:rPr>
          <w:color w:val="0070C0"/>
        </w:rPr>
        <w:fldChar w:fldCharType="begin"/>
      </w:r>
      <w:r w:rsidR="008069F8" w:rsidRPr="00577CA1">
        <w:rPr>
          <w:color w:val="0070C0"/>
        </w:rPr>
        <w:instrText xml:space="preserve"> </w:instrText>
      </w:r>
      <w:r w:rsidR="008069F8" w:rsidRPr="00577CA1">
        <w:rPr>
          <w:rFonts w:hint="eastAsia"/>
          <w:color w:val="0070C0"/>
        </w:rPr>
        <w:instrText>REF _Ref191931635 \r \h</w:instrText>
      </w:r>
      <w:r w:rsidR="008069F8" w:rsidRPr="00577CA1">
        <w:rPr>
          <w:color w:val="0070C0"/>
        </w:rPr>
        <w:instrText xml:space="preserve"> </w:instrText>
      </w:r>
      <w:r w:rsidR="008069F8" w:rsidRPr="00577CA1">
        <w:rPr>
          <w:color w:val="0070C0"/>
        </w:rPr>
      </w:r>
      <w:r w:rsidR="008069F8" w:rsidRPr="00577CA1">
        <w:rPr>
          <w:color w:val="0070C0"/>
        </w:rPr>
        <w:fldChar w:fldCharType="separate"/>
      </w:r>
      <w:r w:rsidR="00577CA1" w:rsidRPr="00577CA1">
        <w:rPr>
          <w:rFonts w:hint="eastAsia"/>
          <w:color w:val="0070C0"/>
        </w:rPr>
        <w:t>４</w:t>
      </w:r>
      <w:r w:rsidR="00577CA1" w:rsidRPr="00577CA1">
        <w:rPr>
          <w:color w:val="0070C0"/>
        </w:rPr>
        <w:t>(2)14)</w:t>
      </w:r>
      <w:r w:rsidR="008069F8" w:rsidRPr="00577CA1">
        <w:rPr>
          <w:color w:val="0070C0"/>
        </w:rPr>
        <w:fldChar w:fldCharType="end"/>
      </w:r>
      <w:r w:rsidR="008069F8">
        <w:rPr>
          <w:rFonts w:hint="eastAsia"/>
        </w:rPr>
        <w:t>」</w:t>
      </w:r>
      <w:r>
        <w:rPr>
          <w:rFonts w:hint="eastAsia"/>
        </w:rPr>
        <w:t>項の</w:t>
      </w:r>
      <w:r w:rsidR="00677B1B" w:rsidRPr="00677B1B">
        <w:rPr>
          <w:rFonts w:hint="eastAsia"/>
          <w:u w:val="double"/>
        </w:rPr>
        <w:t>削除する</w:t>
      </w:r>
      <w:r w:rsidRPr="00C928CA">
        <w:rPr>
          <w:rFonts w:hint="eastAsia"/>
          <w:u w:val="double"/>
        </w:rPr>
        <w:t>操作が</w:t>
      </w:r>
      <w:r w:rsidR="008069F8">
        <w:rPr>
          <w:rFonts w:hint="eastAsia"/>
          <w:u w:val="double"/>
        </w:rPr>
        <w:t>余分に</w:t>
      </w:r>
      <w:r w:rsidRPr="00C928CA">
        <w:rPr>
          <w:rFonts w:hint="eastAsia"/>
          <w:u w:val="double"/>
        </w:rPr>
        <w:t>必要</w:t>
      </w:r>
      <w:r w:rsidR="00677B1B">
        <w:rPr>
          <w:rFonts w:hint="eastAsia"/>
        </w:rPr>
        <w:t>です</w:t>
      </w:r>
      <w:r>
        <w:rPr>
          <w:rFonts w:hint="eastAsia"/>
        </w:rPr>
        <w:t>。</w:t>
      </w:r>
      <w:bookmarkEnd w:id="159"/>
    </w:p>
    <w:p w14:paraId="6FEE57A1" w14:textId="6A1AA6B6" w:rsidR="00B41FBA" w:rsidRDefault="00EC4870" w:rsidP="0021558B">
      <w:pPr>
        <w:pStyle w:val="3"/>
        <w:numPr>
          <w:ilvl w:val="0"/>
          <w:numId w:val="0"/>
        </w:numPr>
        <w:ind w:left="738"/>
      </w:pPr>
      <w:r>
        <w:rPr>
          <w:rFonts w:hint="eastAsia"/>
        </w:rPr>
        <w:t>ファイル名の変更などは</w:t>
      </w:r>
      <w:r w:rsidR="00C86F78" w:rsidRPr="00D03215">
        <w:rPr>
          <w:rFonts w:hint="eastAsia"/>
        </w:rPr>
        <w:t>後述する</w:t>
      </w:r>
      <w:r w:rsidR="001E20A0" w:rsidRPr="005F63B9">
        <w:rPr>
          <w:rFonts w:hint="eastAsia"/>
        </w:rPr>
        <w:t>「</w:t>
      </w:r>
      <w:r w:rsidR="001E20A0" w:rsidRPr="00577CA1">
        <w:rPr>
          <w:color w:val="0070C0"/>
        </w:rPr>
        <w:fldChar w:fldCharType="begin"/>
      </w:r>
      <w:r w:rsidR="001E20A0" w:rsidRPr="00577CA1">
        <w:rPr>
          <w:color w:val="0070C0"/>
        </w:rPr>
        <w:instrText xml:space="preserve"> </w:instrText>
      </w:r>
      <w:r w:rsidR="001E20A0" w:rsidRPr="00577CA1">
        <w:rPr>
          <w:rFonts w:hint="eastAsia"/>
          <w:color w:val="0070C0"/>
        </w:rPr>
        <w:instrText>REF _Ref430945437 \r \h</w:instrText>
      </w:r>
      <w:r w:rsidR="001E20A0" w:rsidRPr="00577CA1">
        <w:rPr>
          <w:color w:val="0070C0"/>
        </w:rPr>
        <w:instrText xml:space="preserve"> </w:instrText>
      </w:r>
      <w:r w:rsidR="001E20A0" w:rsidRPr="00577CA1">
        <w:rPr>
          <w:color w:val="0070C0"/>
        </w:rPr>
      </w:r>
      <w:r w:rsidR="001E20A0" w:rsidRPr="00577CA1">
        <w:rPr>
          <w:color w:val="0070C0"/>
        </w:rPr>
        <w:fldChar w:fldCharType="separate"/>
      </w:r>
      <w:r w:rsidR="00577CA1" w:rsidRPr="00577CA1">
        <w:rPr>
          <w:rFonts w:hint="eastAsia"/>
          <w:color w:val="0070C0"/>
        </w:rPr>
        <w:t>４</w:t>
      </w:r>
      <w:r w:rsidR="00577CA1" w:rsidRPr="00577CA1">
        <w:rPr>
          <w:color w:val="0070C0"/>
        </w:rPr>
        <w:t>(2)</w:t>
      </w:r>
      <w:r w:rsidR="001E20A0" w:rsidRPr="00577CA1">
        <w:rPr>
          <w:color w:val="0070C0"/>
        </w:rPr>
        <w:fldChar w:fldCharType="end"/>
      </w:r>
      <w:r w:rsidR="001E20A0" w:rsidRPr="00577CA1">
        <w:rPr>
          <w:color w:val="0070C0"/>
        </w:rPr>
        <w:fldChar w:fldCharType="begin"/>
      </w:r>
      <w:r w:rsidR="001E20A0" w:rsidRPr="00577CA1">
        <w:rPr>
          <w:color w:val="0070C0"/>
        </w:rPr>
        <w:instrText xml:space="preserve"> REF _Ref430945437 \h </w:instrText>
      </w:r>
      <w:r w:rsidR="001E20A0" w:rsidRPr="00577CA1">
        <w:rPr>
          <w:color w:val="0070C0"/>
        </w:rPr>
      </w:r>
      <w:r w:rsidR="001E20A0" w:rsidRPr="00577CA1">
        <w:rPr>
          <w:color w:val="0070C0"/>
        </w:rPr>
        <w:fldChar w:fldCharType="separate"/>
      </w:r>
      <w:r w:rsidR="00577CA1" w:rsidRPr="00577CA1">
        <w:rPr>
          <w:rFonts w:hint="eastAsia"/>
          <w:color w:val="0070C0"/>
        </w:rPr>
        <w:t>ユーザー用第１回目の競技集計用ファイルを作る</w:t>
      </w:r>
      <w:r w:rsidR="001E20A0" w:rsidRPr="00577CA1">
        <w:rPr>
          <w:color w:val="0070C0"/>
        </w:rPr>
        <w:fldChar w:fldCharType="end"/>
      </w:r>
      <w:r w:rsidR="001E20A0" w:rsidRPr="00D03215">
        <w:rPr>
          <w:rFonts w:hint="eastAsia"/>
        </w:rPr>
        <w:t>」の項で</w:t>
      </w:r>
      <w:r>
        <w:rPr>
          <w:rFonts w:hint="eastAsia"/>
        </w:rPr>
        <w:t>変更し、</w:t>
      </w:r>
      <w:r w:rsidR="00C86F78" w:rsidRPr="00D03215">
        <w:rPr>
          <w:rFonts w:hint="eastAsia"/>
        </w:rPr>
        <w:t>ユーザー用の試合記録用データファイルに変更</w:t>
      </w:r>
      <w:bookmarkEnd w:id="155"/>
      <w:r>
        <w:rPr>
          <w:rFonts w:hint="eastAsia"/>
        </w:rPr>
        <w:t>します。</w:t>
      </w:r>
    </w:p>
    <w:p w14:paraId="25A4B792" w14:textId="77777777" w:rsidR="00930741" w:rsidRPr="00D03215" w:rsidRDefault="006E3789" w:rsidP="0021558B">
      <w:pPr>
        <w:pStyle w:val="3"/>
      </w:pPr>
      <w:r>
        <w:rPr>
          <w:rFonts w:hint="eastAsia"/>
        </w:rPr>
        <w:t>プログラムを</w:t>
      </w:r>
      <w:r w:rsidRPr="00D03215">
        <w:rPr>
          <w:rFonts w:hint="eastAsia"/>
        </w:rPr>
        <w:t>新規</w:t>
      </w:r>
      <w:r>
        <w:rPr>
          <w:rFonts w:hint="eastAsia"/>
        </w:rPr>
        <w:t>開始する</w:t>
      </w:r>
      <w:r w:rsidRPr="00D03215">
        <w:rPr>
          <w:rFonts w:hint="eastAsia"/>
        </w:rPr>
        <w:t>場合は</w:t>
      </w:r>
      <w:r w:rsidR="00937F68" w:rsidRPr="005400E3">
        <w:rPr>
          <w:rFonts w:hint="eastAsia"/>
          <w:b/>
          <w:bCs/>
          <w:color w:val="ED0000"/>
        </w:rPr>
        <w:t>②</w:t>
      </w:r>
      <w:r w:rsidR="00937F68" w:rsidRPr="00D03215">
        <w:rPr>
          <w:rFonts w:hint="eastAsia"/>
        </w:rPr>
        <w:t>の「元気GG2021」、「元気GG2022」と</w:t>
      </w:r>
      <w:r w:rsidR="00937F68" w:rsidRPr="005400E3">
        <w:rPr>
          <w:rFonts w:hint="eastAsia"/>
          <w:b/>
          <w:bCs/>
          <w:color w:val="ED0000"/>
        </w:rPr>
        <w:t>⑩</w:t>
      </w:r>
      <w:r w:rsidR="00937F68" w:rsidRPr="00D03215">
        <w:rPr>
          <w:rFonts w:hint="eastAsia"/>
        </w:rPr>
        <w:t>～</w:t>
      </w:r>
      <w:r w:rsidR="00937F68" w:rsidRPr="005400E3">
        <w:rPr>
          <w:rFonts w:hint="eastAsia"/>
          <w:b/>
          <w:bCs/>
          <w:color w:val="ED0000"/>
        </w:rPr>
        <w:t>⑫</w:t>
      </w:r>
      <w:r w:rsidR="00937F68" w:rsidRPr="00D03215">
        <w:rPr>
          <w:rFonts w:hint="eastAsia"/>
        </w:rPr>
        <w:t>は</w:t>
      </w:r>
      <w:r w:rsidR="007E5E65" w:rsidRPr="00D03215">
        <w:rPr>
          <w:rFonts w:hint="eastAsia"/>
        </w:rPr>
        <w:t>試合をするたびに増加して行く</w:t>
      </w:r>
      <w:r w:rsidR="00D07C88" w:rsidRPr="00D03215">
        <w:rPr>
          <w:rFonts w:hint="eastAsia"/>
        </w:rPr>
        <w:t>競技用の</w:t>
      </w:r>
      <w:r w:rsidR="007E5E65" w:rsidRPr="00D03215">
        <w:rPr>
          <w:rFonts w:hint="eastAsia"/>
        </w:rPr>
        <w:t>ファイル</w:t>
      </w:r>
      <w:r>
        <w:rPr>
          <w:rFonts w:hint="eastAsia"/>
        </w:rPr>
        <w:t>のため</w:t>
      </w:r>
      <w:r w:rsidR="006D0917">
        <w:rPr>
          <w:rFonts w:hint="eastAsia"/>
        </w:rPr>
        <w:t>最初は</w:t>
      </w:r>
      <w:r>
        <w:rPr>
          <w:rFonts w:hint="eastAsia"/>
        </w:rPr>
        <w:t>作る必要はありません</w:t>
      </w:r>
      <w:r w:rsidR="007E5E65" w:rsidRPr="00D03215">
        <w:rPr>
          <w:rFonts w:hint="eastAsia"/>
        </w:rPr>
        <w:t>。</w:t>
      </w:r>
      <w:r w:rsidR="00937F68" w:rsidRPr="00D03215">
        <w:rPr>
          <w:rFonts w:hint="eastAsia"/>
        </w:rPr>
        <w:t>年度が替わった時、また試合回数が増えた時の例ですから</w:t>
      </w:r>
      <w:r>
        <w:rPr>
          <w:rFonts w:hint="eastAsia"/>
        </w:rPr>
        <w:t>参考に</w:t>
      </w:r>
      <w:r w:rsidR="00937F68" w:rsidRPr="00D03215">
        <w:rPr>
          <w:rFonts w:hint="eastAsia"/>
        </w:rPr>
        <w:t>してください</w:t>
      </w:r>
      <w:bookmarkEnd w:id="156"/>
      <w:r w:rsidR="00B41FBA">
        <w:rPr>
          <w:rFonts w:hint="eastAsia"/>
        </w:rPr>
        <w:t>。</w:t>
      </w:r>
    </w:p>
    <w:p w14:paraId="3B232E16" w14:textId="77777777" w:rsidR="004029BE" w:rsidRPr="00D03215" w:rsidRDefault="004029BE" w:rsidP="0021558B">
      <w:pPr>
        <w:pStyle w:val="3"/>
      </w:pPr>
      <w:r w:rsidRPr="005400E3">
        <w:rPr>
          <w:rFonts w:hint="eastAsia"/>
          <w:b/>
          <w:bCs/>
          <w:color w:val="ED0000"/>
        </w:rPr>
        <w:t>⑤</w:t>
      </w:r>
      <w:r w:rsidRPr="00D03215">
        <w:rPr>
          <w:rFonts w:hint="eastAsia"/>
        </w:rPr>
        <w:t>の「</w:t>
      </w:r>
      <w:r w:rsidRPr="00D03215">
        <w:t>Setting_Data</w:t>
      </w:r>
      <w:r w:rsidRPr="00D03215">
        <w:rPr>
          <w:rFonts w:hint="eastAsia"/>
        </w:rPr>
        <w:t>」フォルダ</w:t>
      </w:r>
      <w:r w:rsidR="009F203E" w:rsidRPr="00D03215">
        <w:rPr>
          <w:rFonts w:hint="eastAsia"/>
        </w:rPr>
        <w:t>があり</w:t>
      </w:r>
      <w:r w:rsidR="00BF60DB" w:rsidRPr="00D03215">
        <w:rPr>
          <w:rFonts w:hint="eastAsia"/>
        </w:rPr>
        <w:t>メンバーシートの</w:t>
      </w:r>
      <w:bookmarkStart w:id="160" w:name="_Hlk58781489"/>
      <w:r w:rsidR="003C077F" w:rsidRPr="00D03215">
        <w:rPr>
          <w:rFonts w:hint="eastAsia"/>
        </w:rPr>
        <w:t>「グラウンドゴルフ」タブ</w:t>
      </w:r>
      <w:r w:rsidR="009F203E" w:rsidRPr="00D03215">
        <w:rPr>
          <w:rFonts w:hint="eastAsia"/>
        </w:rPr>
        <w:t>の</w:t>
      </w:r>
      <w:bookmarkEnd w:id="160"/>
      <w:r w:rsidR="009F203E" w:rsidRPr="00D03215">
        <w:rPr>
          <w:rFonts w:hint="eastAsia"/>
        </w:rPr>
        <w:t>メンバー右クリック入力</w:t>
      </w:r>
      <w:r w:rsidR="002A50ED">
        <w:rPr>
          <w:rFonts w:hint="eastAsia"/>
        </w:rPr>
        <w:t>により</w:t>
      </w:r>
      <w:r w:rsidR="009F203E" w:rsidRPr="00D03215">
        <w:rPr>
          <w:rFonts w:hint="eastAsia"/>
        </w:rPr>
        <w:t>自動で作る設定用の「</w:t>
      </w:r>
      <w:r w:rsidR="009F203E" w:rsidRPr="00D03215">
        <w:t>Standard_Default.ini</w:t>
      </w:r>
      <w:r w:rsidR="009F203E" w:rsidRPr="00D03215">
        <w:rPr>
          <w:rFonts w:hint="eastAsia"/>
        </w:rPr>
        <w:t>」ファイルがあり</w:t>
      </w:r>
      <w:bookmarkStart w:id="161" w:name="_Hlk219195749"/>
      <w:r w:rsidR="002A50ED">
        <w:rPr>
          <w:rFonts w:hint="eastAsia"/>
        </w:rPr>
        <w:t>プログラムが使用するものですからそのままにしておいてください。</w:t>
      </w:r>
      <w:bookmarkEnd w:id="161"/>
    </w:p>
    <w:p w14:paraId="4FABD7DC" w14:textId="49697F1E" w:rsidR="004029BE" w:rsidRPr="00D03215" w:rsidRDefault="004029BE" w:rsidP="0021558B">
      <w:pPr>
        <w:pStyle w:val="3"/>
      </w:pPr>
      <w:r w:rsidRPr="005400E3">
        <w:rPr>
          <w:rFonts w:hint="eastAsia"/>
          <w:b/>
          <w:bCs/>
          <w:color w:val="ED0000"/>
        </w:rPr>
        <w:t>⑥</w:t>
      </w:r>
      <w:r w:rsidRPr="00D03215">
        <w:rPr>
          <w:rFonts w:hint="eastAsia"/>
        </w:rPr>
        <w:t>の「全試合スコア集計」フォルダ、その中に</w:t>
      </w:r>
      <w:r w:rsidRPr="005400E3">
        <w:rPr>
          <w:rFonts w:hint="eastAsia"/>
          <w:b/>
          <w:bCs/>
          <w:color w:val="ED0000"/>
        </w:rPr>
        <w:t>⑧</w:t>
      </w:r>
      <w:r w:rsidRPr="00D03215">
        <w:rPr>
          <w:rFonts w:hint="eastAsia"/>
        </w:rPr>
        <w:t>の「</w:t>
      </w:r>
      <w:r w:rsidRPr="00D03215">
        <w:t>Set_AllPlayScore_Preview</w:t>
      </w:r>
      <w:r w:rsidRPr="00D03215">
        <w:rPr>
          <w:rFonts w:hint="eastAsia"/>
        </w:rPr>
        <w:t>」と</w:t>
      </w:r>
      <w:r w:rsidRPr="005400E3">
        <w:rPr>
          <w:rFonts w:hint="eastAsia"/>
          <w:b/>
          <w:bCs/>
          <w:color w:val="ED0000"/>
        </w:rPr>
        <w:t>⑨</w:t>
      </w:r>
      <w:r w:rsidR="004930B4" w:rsidRPr="00D03215">
        <w:rPr>
          <w:rFonts w:hint="eastAsia"/>
        </w:rPr>
        <w:t>がありXL_Z4_</w:t>
      </w:r>
      <w:r w:rsidR="004930B4" w:rsidRPr="00D03215">
        <w:rPr>
          <w:rFonts w:hint="eastAsia"/>
          <w:u w:val="wave"/>
        </w:rPr>
        <w:t>元気GG</w:t>
      </w:r>
      <w:r w:rsidR="004930B4" w:rsidRPr="00D03215">
        <w:rPr>
          <w:rFonts w:hint="eastAsia"/>
          <w:u w:val="single"/>
        </w:rPr>
        <w:t>全試合スコア集計</w:t>
      </w:r>
      <w:r w:rsidR="004930B4" w:rsidRPr="00D03215">
        <w:rPr>
          <w:rFonts w:hint="eastAsia"/>
        </w:rPr>
        <w:t>2020.xlsx</w:t>
      </w:r>
      <w:r w:rsidR="006869D9" w:rsidRPr="00D03215">
        <w:rPr>
          <w:rFonts w:hint="eastAsia"/>
        </w:rPr>
        <w:t>があり波線の部分をユーザー用の集計名に変更できますが、西暦だけの変更でも構いません。</w:t>
      </w:r>
      <w:r w:rsidR="004930B4" w:rsidRPr="00D03215">
        <w:rPr>
          <w:rFonts w:hint="eastAsia"/>
        </w:rPr>
        <w:t>使い方</w:t>
      </w:r>
      <w:r w:rsidRPr="00D03215">
        <w:rPr>
          <w:rFonts w:hint="eastAsia"/>
        </w:rPr>
        <w:t>については添付の別の説明書「XL_Z4全試合スコア集計説明書V</w:t>
      </w:r>
      <w:r w:rsidR="009F203E" w:rsidRPr="00D03215">
        <w:rPr>
          <w:rFonts w:hint="eastAsia"/>
        </w:rPr>
        <w:t>**</w:t>
      </w:r>
      <w:r w:rsidRPr="00D03215">
        <w:rPr>
          <w:rFonts w:hint="eastAsia"/>
        </w:rPr>
        <w:t>.pdf」で説明しています。</w:t>
      </w:r>
      <w:r w:rsidR="006E3789">
        <w:br/>
      </w:r>
      <w:r w:rsidR="007331EF" w:rsidRPr="005400E3">
        <w:rPr>
          <w:rFonts w:hint="eastAsia"/>
          <w:b/>
          <w:bCs/>
          <w:color w:val="ED0000"/>
        </w:rPr>
        <w:t>⑧</w:t>
      </w:r>
      <w:r w:rsidR="007331EF" w:rsidRPr="00D03215">
        <w:rPr>
          <w:rFonts w:hint="eastAsia"/>
        </w:rPr>
        <w:t>の「</w:t>
      </w:r>
      <w:r w:rsidR="007331EF" w:rsidRPr="00D03215">
        <w:t>Set_AllPlayScore_Preview</w:t>
      </w:r>
      <w:r w:rsidR="007331EF" w:rsidRPr="00D03215">
        <w:rPr>
          <w:rFonts w:hint="eastAsia"/>
        </w:rPr>
        <w:t>」は「XL_Z4_AR全試合スコア集計2020.xlsx」を実行する場合に自動で作る印刷設定用データ（</w:t>
      </w:r>
      <w:r w:rsidR="007331EF" w:rsidRPr="00F91981">
        <w:rPr>
          <w:rFonts w:hint="eastAsia"/>
        </w:rPr>
        <w:t>「</w:t>
      </w:r>
      <w:r w:rsidR="00F91981" w:rsidRPr="00F91981">
        <w:rPr>
          <w:color w:val="0070C0"/>
        </w:rPr>
        <w:fldChar w:fldCharType="begin"/>
      </w:r>
      <w:r w:rsidR="00F91981" w:rsidRPr="00F91981">
        <w:rPr>
          <w:color w:val="0070C0"/>
        </w:rPr>
        <w:instrText xml:space="preserve"> </w:instrText>
      </w:r>
      <w:r w:rsidR="00F91981" w:rsidRPr="00F91981">
        <w:rPr>
          <w:rFonts w:hint="eastAsia"/>
          <w:color w:val="0070C0"/>
        </w:rPr>
        <w:instrText>REF ※5 \h</w:instrText>
      </w:r>
      <w:r w:rsidR="00F91981" w:rsidRPr="00F91981">
        <w:rPr>
          <w:color w:val="0070C0"/>
        </w:rPr>
        <w:instrText xml:space="preserve"> </w:instrText>
      </w:r>
      <w:r w:rsidR="00F91981" w:rsidRPr="00F91981">
        <w:rPr>
          <w:color w:val="0070C0"/>
        </w:rPr>
      </w:r>
      <w:r w:rsidR="00F91981" w:rsidRPr="00F91981">
        <w:rPr>
          <w:color w:val="0070C0"/>
        </w:rPr>
        <w:fldChar w:fldCharType="separate"/>
      </w:r>
      <w:r w:rsidR="00F91981" w:rsidRPr="00F91981">
        <w:rPr>
          <w:rFonts w:hint="eastAsia"/>
          <w:b/>
          <w:color w:val="0070C0"/>
          <w:sz w:val="22"/>
        </w:rPr>
        <w:t>※5</w:t>
      </w:r>
      <w:r w:rsidR="00F91981" w:rsidRPr="00F91981">
        <w:rPr>
          <w:color w:val="0070C0"/>
        </w:rPr>
        <w:fldChar w:fldCharType="end"/>
      </w:r>
      <w:r w:rsidR="007331EF" w:rsidRPr="00D03215">
        <w:rPr>
          <w:rFonts w:hint="eastAsia"/>
        </w:rPr>
        <w:t>」で示す）4個のファイルが入ります</w:t>
      </w:r>
      <w:r w:rsidR="00D8568E" w:rsidRPr="00D03215">
        <w:rPr>
          <w:rFonts w:hint="eastAsia"/>
        </w:rPr>
        <w:t>。</w:t>
      </w:r>
      <w:r w:rsidR="002A50ED">
        <w:rPr>
          <w:rFonts w:hint="eastAsia"/>
        </w:rPr>
        <w:lastRenderedPageBreak/>
        <w:t>プログラムが使用するものですからそのままにしておいてください。</w:t>
      </w:r>
    </w:p>
    <w:p w14:paraId="0E84F2E9" w14:textId="6AFF6622" w:rsidR="00DA6A3A" w:rsidRPr="00D03215" w:rsidRDefault="00EB01E5" w:rsidP="0021558B">
      <w:pPr>
        <w:pStyle w:val="3"/>
      </w:pPr>
      <w:r w:rsidRPr="00D03215">
        <w:rPr>
          <w:rFonts w:hint="eastAsia"/>
        </w:rPr>
        <w:t>試合データその他の設定は</w:t>
      </w:r>
      <w:r w:rsidR="00B3536C" w:rsidRPr="00D03215">
        <w:rPr>
          <w:rFonts w:hint="eastAsia"/>
        </w:rPr>
        <w:t>以下の</w:t>
      </w:r>
      <w:r w:rsidR="00B3536C" w:rsidRPr="005F63B9">
        <w:rPr>
          <w:rFonts w:hint="eastAsia"/>
        </w:rPr>
        <w:t>「</w:t>
      </w:r>
      <w:r w:rsidR="00B3536C" w:rsidRPr="00577CA1">
        <w:rPr>
          <w:color w:val="0070C0"/>
        </w:rPr>
        <w:fldChar w:fldCharType="begin"/>
      </w:r>
      <w:r w:rsidR="00B3536C" w:rsidRPr="00577CA1">
        <w:rPr>
          <w:color w:val="0070C0"/>
        </w:rPr>
        <w:instrText xml:space="preserve"> </w:instrText>
      </w:r>
      <w:r w:rsidR="00B3536C" w:rsidRPr="00577CA1">
        <w:rPr>
          <w:rFonts w:hint="eastAsia"/>
          <w:color w:val="0070C0"/>
        </w:rPr>
        <w:instrText>REF _Ref260308889 \r \h</w:instrText>
      </w:r>
      <w:r w:rsidR="00B3536C" w:rsidRPr="00577CA1">
        <w:rPr>
          <w:color w:val="0070C0"/>
        </w:rPr>
        <w:instrText xml:space="preserve"> </w:instrText>
      </w:r>
      <w:r w:rsidR="007331EF" w:rsidRPr="00577CA1">
        <w:rPr>
          <w:color w:val="0070C0"/>
        </w:rPr>
        <w:instrText xml:space="preserve"> \* MERGEFORMAT </w:instrText>
      </w:r>
      <w:r w:rsidR="00B3536C" w:rsidRPr="00577CA1">
        <w:rPr>
          <w:color w:val="0070C0"/>
        </w:rPr>
      </w:r>
      <w:r w:rsidR="00B3536C" w:rsidRPr="00577CA1">
        <w:rPr>
          <w:color w:val="0070C0"/>
        </w:rPr>
        <w:fldChar w:fldCharType="separate"/>
      </w:r>
      <w:r w:rsidR="00577CA1" w:rsidRPr="00577CA1">
        <w:rPr>
          <w:rFonts w:hint="eastAsia"/>
          <w:color w:val="0070C0"/>
        </w:rPr>
        <w:t>４</w:t>
      </w:r>
      <w:r w:rsidR="00B3536C" w:rsidRPr="00577CA1">
        <w:rPr>
          <w:color w:val="0070C0"/>
        </w:rPr>
        <w:fldChar w:fldCharType="end"/>
      </w:r>
      <w:r w:rsidR="00B3536C" w:rsidRPr="00D03215">
        <w:rPr>
          <w:rFonts w:hint="eastAsia"/>
        </w:rPr>
        <w:t>」項の説明を基にユーザー用に設定して</w:t>
      </w:r>
      <w:r w:rsidR="005F3876" w:rsidRPr="00D03215">
        <w:rPr>
          <w:rFonts w:hint="eastAsia"/>
        </w:rPr>
        <w:t>下さい</w:t>
      </w:r>
      <w:r w:rsidR="00B3536C" w:rsidRPr="00D03215">
        <w:rPr>
          <w:rFonts w:hint="eastAsia"/>
        </w:rPr>
        <w:t>。</w:t>
      </w:r>
    </w:p>
    <w:p w14:paraId="1D677BE9" w14:textId="77777777" w:rsidR="00AB76E5" w:rsidRPr="00D03215" w:rsidRDefault="00AB76E5" w:rsidP="00E34E8B"/>
    <w:p w14:paraId="26095404" w14:textId="77777777" w:rsidR="00EC3C48" w:rsidRPr="00D03215" w:rsidRDefault="00EC3C48" w:rsidP="00E34E8B">
      <w:pPr>
        <w:pStyle w:val="1"/>
      </w:pPr>
      <w:bookmarkStart w:id="162" w:name="_Ref260308889"/>
      <w:bookmarkStart w:id="163" w:name="_Ref260308906"/>
      <w:bookmarkStart w:id="164" w:name="_Toc328308505"/>
      <w:bookmarkStart w:id="165" w:name="_Toc56535378"/>
      <w:bookmarkStart w:id="166" w:name="_Toc220058827"/>
      <w:r w:rsidRPr="00D03215">
        <w:rPr>
          <w:rFonts w:hint="eastAsia"/>
        </w:rPr>
        <w:t>「グラウンドゴルフ集計サンプ</w:t>
      </w:r>
      <w:r w:rsidR="00D03623">
        <w:rPr>
          <w:rFonts w:hint="eastAsia"/>
        </w:rPr>
        <w:t>ル</w:t>
      </w:r>
      <w:r w:rsidRPr="00D03215">
        <w:rPr>
          <w:rFonts w:hint="eastAsia"/>
        </w:rPr>
        <w:t>」の使用方法</w:t>
      </w:r>
      <w:bookmarkEnd w:id="162"/>
      <w:bookmarkEnd w:id="163"/>
      <w:bookmarkEnd w:id="164"/>
      <w:bookmarkEnd w:id="165"/>
      <w:bookmarkEnd w:id="166"/>
    </w:p>
    <w:p w14:paraId="4EE8E409" w14:textId="29BC76C4" w:rsidR="00EC3C48" w:rsidRPr="00D03215" w:rsidRDefault="00EC3C48" w:rsidP="00E34E8B">
      <w:pPr>
        <w:ind w:leftChars="135" w:left="283"/>
      </w:pPr>
      <w:r w:rsidRPr="00D03215">
        <w:rPr>
          <w:rFonts w:hint="eastAsia"/>
        </w:rPr>
        <w:t>このプログラムに添付した「XL_4R_GG_同好会_2015 03 29.xlsx」ファイルは説明用サンプルですが後述する</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_Ref430945437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(2)</w:t>
      </w:r>
      <w:r w:rsidRPr="00577CA1">
        <w:rPr>
          <w:color w:val="0070C0"/>
        </w:rPr>
        <w:fldChar w:fldCharType="end"/>
      </w:r>
      <w:r w:rsidRPr="00577CA1">
        <w:rPr>
          <w:color w:val="0070C0"/>
        </w:rPr>
        <w:fldChar w:fldCharType="begin"/>
      </w:r>
      <w:r w:rsidRPr="00577CA1">
        <w:rPr>
          <w:color w:val="0070C0"/>
        </w:rPr>
        <w:instrText xml:space="preserve"> REF _Ref430945437 \h  \* MERGEFORMAT </w:instrText>
      </w:r>
      <w:r w:rsidRPr="00577CA1">
        <w:rPr>
          <w:color w:val="0070C0"/>
        </w:rPr>
      </w:r>
      <w:r w:rsidRPr="00577CA1">
        <w:rPr>
          <w:color w:val="0070C0"/>
        </w:rPr>
        <w:fldChar w:fldCharType="separate"/>
      </w:r>
      <w:r w:rsidR="00577CA1" w:rsidRPr="00577CA1">
        <w:rPr>
          <w:rFonts w:hint="eastAsia"/>
          <w:color w:val="0070C0"/>
        </w:rPr>
        <w:t>ユーザー用第１回目の競技集計用ファイルを作る</w:t>
      </w:r>
      <w:r w:rsidRPr="00577CA1">
        <w:rPr>
          <w:color w:val="0070C0"/>
        </w:rPr>
        <w:fldChar w:fldCharType="end"/>
      </w:r>
      <w:r w:rsidRPr="00D03215">
        <w:rPr>
          <w:rFonts w:hint="eastAsia"/>
        </w:rPr>
        <w:t>」でも使用します。</w:t>
      </w:r>
      <w:r w:rsidRPr="00D03215">
        <w:br/>
      </w:r>
      <w:bookmarkStart w:id="167" w:name="_Ref430976303"/>
      <w:r w:rsidRPr="00D03215">
        <w:rPr>
          <w:rFonts w:hint="eastAsia"/>
        </w:rPr>
        <w:t>この項では前項</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_Ref47967143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(3)</w:t>
      </w:r>
      <w:r w:rsidRPr="00577CA1">
        <w:rPr>
          <w:color w:val="0070C0"/>
        </w:rPr>
        <w:fldChar w:fldCharType="end"/>
      </w:r>
      <w:r w:rsidRPr="00577CA1">
        <w:rPr>
          <w:color w:val="0070C0"/>
        </w:rPr>
        <w:fldChar w:fldCharType="begin"/>
      </w:r>
      <w:r w:rsidRPr="00577CA1">
        <w:rPr>
          <w:color w:val="0070C0"/>
        </w:rPr>
        <w:instrText xml:space="preserve"> </w:instrText>
      </w:r>
      <w:r w:rsidRPr="00577CA1">
        <w:rPr>
          <w:rFonts w:hint="eastAsia"/>
          <w:color w:val="0070C0"/>
        </w:rPr>
        <w:instrText>REF _Ref47967143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インストール</w:t>
      </w:r>
      <w:r w:rsidRPr="00577CA1">
        <w:rPr>
          <w:color w:val="0070C0"/>
        </w:rPr>
        <w:fldChar w:fldCharType="end"/>
      </w:r>
      <w:r w:rsidRPr="00D03215">
        <w:rPr>
          <w:rFonts w:hint="eastAsia"/>
        </w:rPr>
        <w:t>」の操作は既に済んでいるものとし</w:t>
      </w:r>
      <w:bookmarkEnd w:id="167"/>
      <w:r w:rsidRPr="00D03215">
        <w:rPr>
          <w:rFonts w:hint="eastAsia"/>
        </w:rPr>
        <w:t>て記述します。</w:t>
      </w:r>
    </w:p>
    <w:p w14:paraId="57810B27" w14:textId="77777777" w:rsidR="00EC3C48" w:rsidRPr="00C928CA" w:rsidRDefault="00DF6D80" w:rsidP="00C928CA">
      <w:pPr>
        <w:pStyle w:val="2"/>
      </w:pPr>
      <w:bookmarkStart w:id="168" w:name="_Ref421373929"/>
      <w:bookmarkStart w:id="169" w:name="_Ref421373965"/>
      <w:bookmarkStart w:id="170" w:name="_Toc56535379"/>
      <w:bookmarkStart w:id="171" w:name="_Toc220058828"/>
      <w:r w:rsidRPr="00C928CA">
        <w:rPr>
          <w:rFonts w:hint="eastAsia"/>
        </w:rPr>
        <w:t>本プログラム専用のグラウンドゴルフタブ</w:t>
      </w:r>
      <w:r w:rsidR="00EC3C48" w:rsidRPr="00C928CA">
        <w:rPr>
          <w:rFonts w:hint="eastAsia"/>
        </w:rPr>
        <w:t>について</w:t>
      </w:r>
      <w:bookmarkEnd w:id="168"/>
      <w:bookmarkEnd w:id="169"/>
      <w:bookmarkEnd w:id="170"/>
      <w:bookmarkEnd w:id="171"/>
    </w:p>
    <w:p w14:paraId="0C95C7DD" w14:textId="651DE455" w:rsidR="00EC3C48" w:rsidRPr="00D03215" w:rsidRDefault="00EC3C48" w:rsidP="0021558B">
      <w:pPr>
        <w:pStyle w:val="3"/>
      </w:pPr>
      <w:bookmarkStart w:id="172" w:name="_Ref421190438"/>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_Ref430768946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8</w:t>
      </w:r>
      <w:r w:rsidR="00577CA1" w:rsidRPr="00577CA1">
        <w:rPr>
          <w:rFonts w:hint="eastAsia"/>
          <w:color w:val="0070C0"/>
        </w:rPr>
        <w:t xml:space="preserve">　配布ファイルの内容</w:t>
      </w:r>
      <w:r w:rsidRPr="00577CA1">
        <w:rPr>
          <w:color w:val="0070C0"/>
        </w:rPr>
        <w:fldChar w:fldCharType="end"/>
      </w:r>
      <w:r w:rsidRPr="00D03215">
        <w:rPr>
          <w:rFonts w:hint="eastAsia"/>
        </w:rPr>
        <w:t>」図を参考に</w:t>
      </w:r>
      <w:r w:rsidR="00730BEF" w:rsidRPr="005F63B9">
        <w:rPr>
          <w:rFonts w:hint="eastAsia"/>
        </w:rPr>
        <w:t>「</w:t>
      </w:r>
      <w:r w:rsidR="00730BEF" w:rsidRPr="00577CA1">
        <w:rPr>
          <w:color w:val="0070C0"/>
        </w:rPr>
        <w:fldChar w:fldCharType="begin"/>
      </w:r>
      <w:r w:rsidR="00730BEF" w:rsidRPr="00577CA1">
        <w:rPr>
          <w:color w:val="0070C0"/>
        </w:rPr>
        <w:instrText xml:space="preserve"> </w:instrText>
      </w:r>
      <w:r w:rsidR="00730BEF" w:rsidRPr="00577CA1">
        <w:rPr>
          <w:rFonts w:hint="eastAsia"/>
          <w:color w:val="0070C0"/>
        </w:rPr>
        <w:instrText>REF ※3 \h</w:instrText>
      </w:r>
      <w:r w:rsidR="00730BEF" w:rsidRPr="00577CA1">
        <w:rPr>
          <w:color w:val="0070C0"/>
        </w:rPr>
        <w:instrText xml:space="preserve"> </w:instrText>
      </w:r>
      <w:r w:rsidR="004109B0" w:rsidRPr="00577CA1">
        <w:rPr>
          <w:color w:val="0070C0"/>
        </w:rPr>
        <w:instrText xml:space="preserve"> \* MERGEFORMAT </w:instrText>
      </w:r>
      <w:r w:rsidR="00730BEF" w:rsidRPr="00577CA1">
        <w:rPr>
          <w:color w:val="0070C0"/>
        </w:rPr>
      </w:r>
      <w:r w:rsidR="00730BEF" w:rsidRPr="00577CA1">
        <w:rPr>
          <w:color w:val="0070C0"/>
        </w:rPr>
        <w:fldChar w:fldCharType="separate"/>
      </w:r>
      <w:r w:rsidR="00577CA1" w:rsidRPr="00577CA1">
        <w:rPr>
          <w:rFonts w:hint="eastAsia"/>
          <w:color w:val="0070C0"/>
        </w:rPr>
        <w:t>※3</w:t>
      </w:r>
      <w:r w:rsidR="00730BEF" w:rsidRPr="00577CA1">
        <w:rPr>
          <w:color w:val="0070C0"/>
        </w:rPr>
        <w:fldChar w:fldCharType="end"/>
      </w:r>
      <w:r w:rsidR="00730BEF" w:rsidRPr="00D03215">
        <w:rPr>
          <w:rFonts w:hint="eastAsia"/>
        </w:rPr>
        <w:t>」</w:t>
      </w:r>
      <w:r w:rsidRPr="00D03215">
        <w:rPr>
          <w:rFonts w:hint="eastAsia"/>
        </w:rPr>
        <w:t>印の添付ファイルの「XL_4R_GG_同好会_2015 03 29.xlsx」を開いてください。</w:t>
      </w:r>
      <w:bookmarkEnd w:id="172"/>
    </w:p>
    <w:p w14:paraId="692123F4" w14:textId="77D841D2" w:rsidR="00EC3C48" w:rsidRPr="00D03215" w:rsidRDefault="00EC3C48" w:rsidP="0021558B">
      <w:pPr>
        <w:pStyle w:val="3"/>
      </w:pPr>
      <w:bookmarkStart w:id="173" w:name="_Hlk59471293"/>
      <w:bookmarkStart w:id="174" w:name="_Ref54546525"/>
      <w:r w:rsidRPr="00D03215">
        <w:rPr>
          <w:rFonts w:hint="eastAsia"/>
        </w:rPr>
        <w:t>前記の</w:t>
      </w:r>
      <w:r w:rsidRPr="005F63B9">
        <w:rPr>
          <w:rFonts w:hint="eastAsia"/>
        </w:rPr>
        <w:t>「</w:t>
      </w:r>
      <w:r w:rsidR="00BE0399" w:rsidRPr="00577CA1">
        <w:rPr>
          <w:color w:val="0070C0"/>
        </w:rPr>
        <w:fldChar w:fldCharType="begin"/>
      </w:r>
      <w:r w:rsidR="00BE0399" w:rsidRPr="00577CA1">
        <w:rPr>
          <w:color w:val="0070C0"/>
        </w:rPr>
        <w:instrText xml:space="preserve"> </w:instrText>
      </w:r>
      <w:r w:rsidR="00BE0399" w:rsidRPr="00577CA1">
        <w:rPr>
          <w:rFonts w:hint="eastAsia"/>
          <w:color w:val="0070C0"/>
        </w:rPr>
        <w:instrText>REF _Ref47967143 \r \h</w:instrText>
      </w:r>
      <w:r w:rsidR="00BE0399" w:rsidRPr="00577CA1">
        <w:rPr>
          <w:color w:val="0070C0"/>
        </w:rPr>
        <w:instrText xml:space="preserve"> </w:instrText>
      </w:r>
      <w:r w:rsidR="00BE0399" w:rsidRPr="00577CA1">
        <w:rPr>
          <w:color w:val="0070C0"/>
        </w:rPr>
      </w:r>
      <w:r w:rsidR="00BE0399" w:rsidRPr="00577CA1">
        <w:rPr>
          <w:color w:val="0070C0"/>
        </w:rPr>
        <w:fldChar w:fldCharType="separate"/>
      </w:r>
      <w:r w:rsidR="00577CA1" w:rsidRPr="00577CA1">
        <w:rPr>
          <w:rFonts w:hint="eastAsia"/>
          <w:color w:val="0070C0"/>
        </w:rPr>
        <w:t>３</w:t>
      </w:r>
      <w:r w:rsidR="00577CA1" w:rsidRPr="00577CA1">
        <w:rPr>
          <w:color w:val="0070C0"/>
        </w:rPr>
        <w:t>(3)</w:t>
      </w:r>
      <w:r w:rsidR="00BE0399" w:rsidRPr="00577CA1">
        <w:rPr>
          <w:color w:val="0070C0"/>
        </w:rPr>
        <w:fldChar w:fldCharType="end"/>
      </w:r>
      <w:r w:rsidR="00BE0399" w:rsidRPr="00577CA1">
        <w:rPr>
          <w:color w:val="0070C0"/>
        </w:rPr>
        <w:fldChar w:fldCharType="begin"/>
      </w:r>
      <w:r w:rsidR="00BE0399" w:rsidRPr="00577CA1">
        <w:rPr>
          <w:color w:val="0070C0"/>
        </w:rPr>
        <w:instrText xml:space="preserve"> REF _Ref47967143 \h </w:instrText>
      </w:r>
      <w:r w:rsidR="00BE0399" w:rsidRPr="00577CA1">
        <w:rPr>
          <w:color w:val="0070C0"/>
        </w:rPr>
      </w:r>
      <w:r w:rsidR="00BE0399" w:rsidRPr="00577CA1">
        <w:rPr>
          <w:color w:val="0070C0"/>
        </w:rPr>
        <w:fldChar w:fldCharType="separate"/>
      </w:r>
      <w:r w:rsidR="00577CA1" w:rsidRPr="00577CA1">
        <w:rPr>
          <w:rFonts w:hint="eastAsia"/>
          <w:color w:val="0070C0"/>
        </w:rPr>
        <w:t>インストール</w:t>
      </w:r>
      <w:r w:rsidR="00BE0399" w:rsidRPr="00577CA1">
        <w:rPr>
          <w:color w:val="0070C0"/>
        </w:rPr>
        <w:fldChar w:fldCharType="end"/>
      </w:r>
      <w:r w:rsidRPr="00D03215">
        <w:rPr>
          <w:rFonts w:hint="eastAsia"/>
        </w:rPr>
        <w:t>」が成功した場合は</w:t>
      </w:r>
      <w:bookmarkEnd w:id="173"/>
      <w:r w:rsidR="00E114A9" w:rsidRPr="005F63B9">
        <w:rPr>
          <w:rFonts w:hint="eastAsia"/>
        </w:rPr>
        <w:t>「</w:t>
      </w:r>
      <w:r w:rsidR="00DF6D80" w:rsidRPr="00577CA1">
        <w:rPr>
          <w:color w:val="0070C0"/>
        </w:rPr>
        <w:fldChar w:fldCharType="begin"/>
      </w:r>
      <w:r w:rsidR="00DF6D80" w:rsidRPr="00577CA1">
        <w:rPr>
          <w:color w:val="0070C0"/>
        </w:rPr>
        <w:instrText xml:space="preserve"> </w:instrText>
      </w:r>
      <w:r w:rsidR="00DF6D80" w:rsidRPr="00577CA1">
        <w:rPr>
          <w:rFonts w:hint="eastAsia"/>
          <w:color w:val="0070C0"/>
        </w:rPr>
        <w:instrText>REF _Ref58786619 \h</w:instrText>
      </w:r>
      <w:r w:rsidR="00DF6D80" w:rsidRPr="00577CA1">
        <w:rPr>
          <w:color w:val="0070C0"/>
        </w:rPr>
        <w:instrText xml:space="preserve"> </w:instrText>
      </w:r>
      <w:r w:rsidR="00DF6D80" w:rsidRPr="00577CA1">
        <w:rPr>
          <w:color w:val="0070C0"/>
        </w:rPr>
      </w:r>
      <w:r w:rsidR="00DF6D80" w:rsidRPr="00577CA1">
        <w:rPr>
          <w:color w:val="0070C0"/>
        </w:rPr>
        <w:fldChar w:fldCharType="separate"/>
      </w:r>
      <w:r w:rsidR="00577CA1" w:rsidRPr="00577CA1">
        <w:rPr>
          <w:rFonts w:hint="eastAsia"/>
          <w:color w:val="0070C0"/>
        </w:rPr>
        <w:t xml:space="preserve">図 </w:t>
      </w:r>
      <w:r w:rsidR="00577CA1" w:rsidRPr="00577CA1">
        <w:rPr>
          <w:noProof/>
          <w:color w:val="0070C0"/>
        </w:rPr>
        <w:t>18</w:t>
      </w:r>
      <w:r w:rsidR="00577CA1" w:rsidRPr="00577CA1">
        <w:rPr>
          <w:color w:val="0070C0"/>
        </w:rPr>
        <w:t xml:space="preserve"> </w:t>
      </w:r>
      <w:r w:rsidR="00577CA1" w:rsidRPr="00577CA1">
        <w:rPr>
          <w:rFonts w:hint="eastAsia"/>
          <w:color w:val="0070C0"/>
        </w:rPr>
        <w:t>グラウンドゴルフタブ</w:t>
      </w:r>
      <w:r w:rsidR="00DF6D80" w:rsidRPr="00577CA1">
        <w:rPr>
          <w:color w:val="0070C0"/>
        </w:rPr>
        <w:fldChar w:fldCharType="end"/>
      </w:r>
      <w:r w:rsidR="00E114A9" w:rsidRPr="00D03215">
        <w:rPr>
          <w:rFonts w:hint="eastAsia"/>
        </w:rPr>
        <w:t>」</w:t>
      </w:r>
      <w:bookmarkEnd w:id="174"/>
      <w:r w:rsidR="00530B88" w:rsidRPr="00D03215">
        <w:rPr>
          <w:rFonts w:hint="eastAsia"/>
        </w:rPr>
        <w:t>の赤枠内の「グラウンドゴルフ」タブを表示します。この図の場合は「毎回入力データ」シートの</w:t>
      </w:r>
      <w:r w:rsidR="0052643B" w:rsidRPr="00D03215">
        <w:rPr>
          <w:rFonts w:hint="eastAsia"/>
        </w:rPr>
        <w:t>コマンド（</w:t>
      </w:r>
      <w:r w:rsidR="00530B88" w:rsidRPr="00D03215">
        <w:rPr>
          <w:rFonts w:hint="eastAsia"/>
        </w:rPr>
        <w:t>アイコン</w:t>
      </w:r>
      <w:r w:rsidR="0052643B" w:rsidRPr="00D03215">
        <w:rPr>
          <w:rFonts w:hint="eastAsia"/>
        </w:rPr>
        <w:t>）</w:t>
      </w:r>
      <w:r w:rsidR="00530B88" w:rsidRPr="00D03215">
        <w:rPr>
          <w:rFonts w:hint="eastAsia"/>
        </w:rPr>
        <w:t>を表示します</w:t>
      </w:r>
      <w:r w:rsidR="00DF6D80" w:rsidRPr="00D03215">
        <w:rPr>
          <w:rFonts w:hint="eastAsia"/>
        </w:rPr>
        <w:t>。</w:t>
      </w:r>
      <w:r w:rsidR="00472FA7">
        <w:rPr>
          <w:rFonts w:hint="eastAsia"/>
        </w:rPr>
        <w:t>確認ができたらファイルを閉じてください。</w:t>
      </w:r>
    </w:p>
    <w:p w14:paraId="376D2A19" w14:textId="77777777" w:rsidR="00EC3C48" w:rsidRDefault="00B27AC8" w:rsidP="00707C18">
      <w:pPr>
        <w:tabs>
          <w:tab w:val="left" w:pos="993"/>
        </w:tabs>
      </w:pPr>
      <w:r w:rsidRPr="00D03215">
        <w:rPr>
          <w:rFonts w:hint="eastAsia"/>
          <w:noProof/>
        </w:rPr>
        <mc:AlternateContent>
          <mc:Choice Requires="wpg">
            <w:drawing>
              <wp:inline distT="0" distB="0" distL="0" distR="0" wp14:anchorId="02330559" wp14:editId="7A60EB37">
                <wp:extent cx="5760085" cy="1362075"/>
                <wp:effectExtent l="0" t="0" r="0" b="9525"/>
                <wp:docPr id="477" name="グループ化 477"/>
                <wp:cNvGraphicFramePr/>
                <a:graphic xmlns:a="http://schemas.openxmlformats.org/drawingml/2006/main">
                  <a:graphicData uri="http://schemas.microsoft.com/office/word/2010/wordprocessingGroup">
                    <wpg:wgp>
                      <wpg:cNvGrpSpPr/>
                      <wpg:grpSpPr>
                        <a:xfrm>
                          <a:off x="0" y="0"/>
                          <a:ext cx="5760085" cy="1362075"/>
                          <a:chOff x="0" y="0"/>
                          <a:chExt cx="5760085" cy="1362254"/>
                        </a:xfrm>
                      </wpg:grpSpPr>
                      <wps:wsp>
                        <wps:cNvPr id="108" name="テキスト ボックス 108"/>
                        <wps:cNvSpPr txBox="1"/>
                        <wps:spPr>
                          <a:xfrm>
                            <a:off x="0" y="1095554"/>
                            <a:ext cx="5760085" cy="266700"/>
                          </a:xfrm>
                          <a:prstGeom prst="rect">
                            <a:avLst/>
                          </a:prstGeom>
                          <a:solidFill>
                            <a:prstClr val="white"/>
                          </a:solidFill>
                          <a:ln>
                            <a:noFill/>
                          </a:ln>
                        </wps:spPr>
                        <wps:txbx>
                          <w:txbxContent>
                            <w:p w14:paraId="0853789F" w14:textId="77777777" w:rsidR="0033563C" w:rsidRPr="00D03215" w:rsidRDefault="0033563C" w:rsidP="00B27AC8">
                              <w:pPr>
                                <w:pStyle w:val="ab"/>
                              </w:pPr>
                              <w:bookmarkStart w:id="175" w:name="_Ref56445405"/>
                              <w:bookmarkStart w:id="176" w:name="_Ref5878661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18</w:t>
                              </w:r>
                              <w:r w:rsidRPr="00D03215">
                                <w:fldChar w:fldCharType="end"/>
                              </w:r>
                              <w:r w:rsidRPr="00D03215">
                                <w:t xml:space="preserve"> </w:t>
                              </w:r>
                              <w:bookmarkEnd w:id="175"/>
                              <w:r w:rsidRPr="00D03215">
                                <w:rPr>
                                  <w:rFonts w:hint="eastAsia"/>
                                </w:rPr>
                                <w:t>グラウンドゴルフタブ</w:t>
                              </w:r>
                              <w:bookmarkEnd w:id="17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 name="図 13"/>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5760085" cy="1041400"/>
                          </a:xfrm>
                          <a:prstGeom prst="rect">
                            <a:avLst/>
                          </a:prstGeom>
                        </pic:spPr>
                      </pic:pic>
                    </wpg:wgp>
                  </a:graphicData>
                </a:graphic>
              </wp:inline>
            </w:drawing>
          </mc:Choice>
          <mc:Fallback>
            <w:pict>
              <v:group w14:anchorId="02330559" id="グループ化 477" o:spid="_x0000_s1082" style="width:453.55pt;height:107.25pt;mso-position-horizontal-relative:char;mso-position-vertical-relative:line" coordsize="57600,1362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">
                <v:shape id="テキスト ボックス 108" o:spid="_x0000_s1083" type="#_x0000_t202" style="position:absolute;top:10955;width:5760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" stroked="f">
                  <v:textbox inset="0,0,0,0">
                    <w:txbxContent>
                      <w:p w14:paraId="0853789F" w14:textId="77777777" w:rsidR="0033563C" w:rsidRPr="00D03215" w:rsidRDefault="0033563C" w:rsidP="00B27AC8">
                        <w:pPr>
                          <w:pStyle w:val="ab"/>
                        </w:pPr>
                        <w:bookmarkStart w:id="201" w:name="_Ref56445405"/>
                        <w:bookmarkStart w:id="202" w:name="_Ref5878661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18</w:t>
                        </w:r>
                        <w:r w:rsidRPr="00D03215">
                          <w:fldChar w:fldCharType="end"/>
                        </w:r>
                        <w:r w:rsidRPr="00D03215">
                          <w:t xml:space="preserve"> </w:t>
                        </w:r>
                        <w:bookmarkEnd w:id="201"/>
                        <w:r w:rsidRPr="00D03215">
                          <w:rPr>
                            <w:rFonts w:hint="eastAsia"/>
                          </w:rPr>
                          <w:t>グラウンドゴルフタブ</w:t>
                        </w:r>
                        <w:bookmarkEnd w:id="202"/>
                      </w:p>
                    </w:txbxContent>
                  </v:textbox>
                </v:shape>
                <v:shape id="図 13" o:spid="_x0000_s1084" type="#_x0000_t75" style="position:absolute;width:57600;height:10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">
                  <v:imagedata r:id="rId43" o:title=""/>
                </v:shape>
                <w10:anchorlock/>
              </v:group>
            </w:pict>
          </mc:Fallback>
        </mc:AlternateContent>
      </w:r>
    </w:p>
    <w:p w14:paraId="71F4CE7B" w14:textId="77777777" w:rsidR="00AA54FA" w:rsidRPr="00D03215" w:rsidRDefault="00AA54FA" w:rsidP="00AA54FA">
      <w:pPr>
        <w:tabs>
          <w:tab w:val="left" w:pos="993"/>
        </w:tabs>
        <w:ind w:leftChars="1" w:left="710" w:hangingChars="336" w:hanging="708"/>
      </w:pPr>
      <w:bookmarkStart w:id="177" w:name="参考"/>
      <w:r w:rsidRPr="00AA54FA">
        <w:rPr>
          <w:rFonts w:hint="eastAsia"/>
          <w:b/>
          <w:bCs/>
        </w:rPr>
        <w:t>参考</w:t>
      </w:r>
      <w:bookmarkEnd w:id="177"/>
      <w:r w:rsidRPr="00AA54FA">
        <w:rPr>
          <w:rFonts w:hint="eastAsia"/>
          <w:b/>
          <w:bCs/>
        </w:rPr>
        <w:t>：</w:t>
      </w:r>
      <w:r w:rsidRPr="00AA54FA">
        <w:t>「毎回入力データ」・「集計入力データ」シートで</w:t>
      </w:r>
      <w:r>
        <w:rPr>
          <w:rFonts w:hint="eastAsia"/>
        </w:rPr>
        <w:t>、上の図のコマンド</w:t>
      </w:r>
      <w:r w:rsidRPr="00AA54FA">
        <w:t>「Noの記入」やコマンドラベル「調査」の中の各コマンドは「メンバー編集」シートを作る前の開発なので以下の項各で説明していますが、ほとんど使うことはありません。</w:t>
      </w:r>
    </w:p>
    <w:p w14:paraId="57A236E0" w14:textId="77777777" w:rsidR="00EC3C48" w:rsidRPr="00D03215" w:rsidRDefault="00EC3C48" w:rsidP="00C928CA">
      <w:pPr>
        <w:pStyle w:val="2"/>
      </w:pPr>
      <w:bookmarkStart w:id="178" w:name="_Ref430945437"/>
      <w:bookmarkStart w:id="179" w:name="_Toc56535381"/>
      <w:bookmarkStart w:id="180" w:name="_Toc220058829"/>
      <w:r w:rsidRPr="00D03215">
        <w:rPr>
          <w:rFonts w:hint="eastAsia"/>
        </w:rPr>
        <w:t>ユーザー用第１回目の競技集計用ファイルを作る</w:t>
      </w:r>
      <w:bookmarkEnd w:id="178"/>
      <w:bookmarkEnd w:id="179"/>
      <w:r w:rsidR="00D65605">
        <w:rPr>
          <w:rFonts w:hint="eastAsia"/>
        </w:rPr>
        <w:t>場合</w:t>
      </w:r>
      <w:bookmarkEnd w:id="180"/>
    </w:p>
    <w:p w14:paraId="05200253" w14:textId="2E2A81A1" w:rsidR="009F7CF3" w:rsidRDefault="009F7CF3" w:rsidP="0021558B">
      <w:pPr>
        <w:pStyle w:val="3"/>
      </w:pPr>
      <w:bookmarkStart w:id="181" w:name="_Ref445371457"/>
      <w:r w:rsidRPr="00D03215">
        <w:rPr>
          <w:rFonts w:hint="eastAsia"/>
        </w:rPr>
        <w:t>前記</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_Ref446058300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17</w:t>
      </w:r>
      <w:r w:rsidR="00577CA1" w:rsidRPr="00577CA1">
        <w:rPr>
          <w:rFonts w:hint="eastAsia"/>
          <w:color w:val="0070C0"/>
        </w:rPr>
        <w:t xml:space="preserve">　ユーザー用フォルダの作り方</w:t>
      </w:r>
      <w:r w:rsidRPr="00577CA1">
        <w:rPr>
          <w:color w:val="0070C0"/>
        </w:rPr>
        <w:fldChar w:fldCharType="end"/>
      </w:r>
      <w:r w:rsidRPr="00D03215">
        <w:rPr>
          <w:rFonts w:hint="eastAsia"/>
        </w:rPr>
        <w:t>」</w:t>
      </w:r>
      <w:r>
        <w:rPr>
          <w:rFonts w:hint="eastAsia"/>
        </w:rPr>
        <w:t>の</w:t>
      </w:r>
      <w:r w:rsidRPr="00D03215">
        <w:rPr>
          <w:rFonts w:hint="eastAsia"/>
        </w:rPr>
        <w:t>下側の図</w:t>
      </w:r>
      <w:r>
        <w:rPr>
          <w:rFonts w:hint="eastAsia"/>
        </w:rPr>
        <w:t>を再掲載したのが</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_Ref59359828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19</w:t>
      </w:r>
      <w:r w:rsidR="00577CA1" w:rsidRPr="00577CA1">
        <w:rPr>
          <w:color w:val="0070C0"/>
        </w:rPr>
        <w:t xml:space="preserve"> </w:t>
      </w:r>
      <w:r w:rsidR="00577CA1" w:rsidRPr="00577CA1">
        <w:rPr>
          <w:rFonts w:hint="eastAsia"/>
          <w:color w:val="0070C0"/>
        </w:rPr>
        <w:t>ユーザー用フォルダ構成</w:t>
      </w:r>
      <w:r w:rsidRPr="00577CA1">
        <w:rPr>
          <w:color w:val="0070C0"/>
        </w:rPr>
        <w:fldChar w:fldCharType="end"/>
      </w:r>
      <w:r w:rsidRPr="00D03215">
        <w:rPr>
          <w:rFonts w:hint="eastAsia"/>
        </w:rPr>
        <w:t>」</w:t>
      </w:r>
      <w:r>
        <w:rPr>
          <w:rFonts w:hint="eastAsia"/>
        </w:rPr>
        <w:t>の図に</w:t>
      </w:r>
      <w:r w:rsidR="00011A1D">
        <w:rPr>
          <w:rFonts w:hint="eastAsia"/>
        </w:rPr>
        <w:t>なるのでこちらをご覧ください</w:t>
      </w:r>
      <w:r w:rsidRPr="00D03215">
        <w:rPr>
          <w:rFonts w:hint="eastAsia"/>
        </w:rPr>
        <w:t>。</w:t>
      </w:r>
    </w:p>
    <w:p w14:paraId="3805E08D" w14:textId="77777777" w:rsidR="00AC425F" w:rsidRDefault="00AC425F" w:rsidP="00AC425F">
      <w:pPr>
        <w:ind w:leftChars="500" w:left="1050"/>
      </w:pPr>
      <w:r>
        <w:rPr>
          <w:noProof/>
        </w:rPr>
        <mc:AlternateContent>
          <mc:Choice Requires="wpg">
            <w:drawing>
              <wp:inline distT="0" distB="0" distL="0" distR="0" wp14:anchorId="732C8C8C" wp14:editId="0F18D976">
                <wp:extent cx="4760640" cy="1308100"/>
                <wp:effectExtent l="0" t="0" r="1905" b="6350"/>
                <wp:docPr id="1721871543" name="グループ化 176"/>
                <wp:cNvGraphicFramePr/>
                <a:graphic xmlns:a="http://schemas.openxmlformats.org/drawingml/2006/main">
                  <a:graphicData uri="http://schemas.microsoft.com/office/word/2010/wordprocessingGroup">
                    <wpg:wgp>
                      <wpg:cNvGrpSpPr/>
                      <wpg:grpSpPr>
                        <a:xfrm>
                          <a:off x="0" y="0"/>
                          <a:ext cx="4760640" cy="1308100"/>
                          <a:chOff x="0" y="0"/>
                          <a:chExt cx="4760640" cy="1308100"/>
                        </a:xfrm>
                      </wpg:grpSpPr>
                      <wps:wsp>
                        <wps:cNvPr id="132112406" name="テキスト ボックス 30"/>
                        <wps:cNvSpPr txBox="1"/>
                        <wps:spPr>
                          <a:xfrm>
                            <a:off x="0" y="1079500"/>
                            <a:ext cx="4760640" cy="228600"/>
                          </a:xfrm>
                          <a:prstGeom prst="rect">
                            <a:avLst/>
                          </a:prstGeom>
                          <a:solidFill>
                            <a:prstClr val="white"/>
                          </a:solidFill>
                          <a:ln>
                            <a:noFill/>
                          </a:ln>
                        </wps:spPr>
                        <wps:txbx>
                          <w:txbxContent>
                            <w:p w14:paraId="16B0FFE0" w14:textId="77777777" w:rsidR="00AC425F" w:rsidRPr="00D03215" w:rsidRDefault="00AC425F" w:rsidP="00AC425F">
                              <w:pPr>
                                <w:pStyle w:val="ab"/>
                              </w:pPr>
                              <w:bookmarkStart w:id="182" w:name="_Ref59359828"/>
                              <w:r w:rsidRPr="00D03215">
                                <w:t xml:space="preserve">図 </w:t>
                              </w:r>
                              <w:r w:rsidRPr="00D03215">
                                <w:fldChar w:fldCharType="begin"/>
                              </w:r>
                              <w:r w:rsidRPr="00D03215">
                                <w:instrText xml:space="preserve"> SEQ 図 \* ARABIC </w:instrText>
                              </w:r>
                              <w:r w:rsidRPr="00D03215">
                                <w:fldChar w:fldCharType="separate"/>
                              </w:r>
                              <w:r w:rsidR="00D1780D">
                                <w:rPr>
                                  <w:noProof/>
                                </w:rPr>
                                <w:t>19</w:t>
                              </w:r>
                              <w:r w:rsidRPr="00D03215">
                                <w:fldChar w:fldCharType="end"/>
                              </w:r>
                              <w:r w:rsidRPr="00D03215">
                                <w:t xml:space="preserve"> </w:t>
                              </w:r>
                              <w:r w:rsidRPr="00D03215">
                                <w:rPr>
                                  <w:rFonts w:hint="eastAsia"/>
                                </w:rPr>
                                <w:t>ユーザー用フォルダ構成</w:t>
                              </w:r>
                              <w:bookmarkEnd w:id="1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59394319" name="図 17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760595" cy="1064260"/>
                          </a:xfrm>
                          <a:prstGeom prst="rect">
                            <a:avLst/>
                          </a:prstGeom>
                        </pic:spPr>
                      </pic:pic>
                    </wpg:wgp>
                  </a:graphicData>
                </a:graphic>
              </wp:inline>
            </w:drawing>
          </mc:Choice>
          <mc:Fallback>
            <w:pict>
              <v:group w14:anchorId="732C8C8C" id="グループ化 176" o:spid="_x0000_s1085" style="width:374.85pt;height:103pt;mso-position-horizontal-relative:char;mso-position-vertical-relative:line" coordsize="47606,1308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">
                <v:shape id="テキスト ボックス 30" o:spid="_x0000_s1086" type="#_x0000_t202" style="position:absolute;top:10795;width:4760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" stroked="f">
                  <v:textbox style="mso-fit-shape-to-text:t" inset="0,0,0,0">
                    <w:txbxContent>
                      <w:p w14:paraId="16B0FFE0" w14:textId="77777777" w:rsidR="00AC425F" w:rsidRPr="00D03215" w:rsidRDefault="00AC425F" w:rsidP="00AC425F">
                        <w:pPr>
                          <w:pStyle w:val="ab"/>
                        </w:pPr>
                        <w:bookmarkStart w:id="209" w:name="_Ref59359828"/>
                        <w:r w:rsidRPr="00D03215">
                          <w:t xml:space="preserve">図 </w:t>
                        </w:r>
                        <w:r w:rsidRPr="00D03215">
                          <w:fldChar w:fldCharType="begin"/>
                        </w:r>
                        <w:r w:rsidRPr="00D03215">
                          <w:instrText xml:space="preserve"> SEQ 図 \* ARABIC </w:instrText>
                        </w:r>
                        <w:r w:rsidRPr="00D03215">
                          <w:fldChar w:fldCharType="separate"/>
                        </w:r>
                        <w:r w:rsidR="00D1780D">
                          <w:rPr>
                            <w:noProof/>
                          </w:rPr>
                          <w:t>19</w:t>
                        </w:r>
                        <w:r w:rsidRPr="00D03215">
                          <w:fldChar w:fldCharType="end"/>
                        </w:r>
                        <w:r w:rsidRPr="00D03215">
                          <w:t xml:space="preserve"> </w:t>
                        </w:r>
                        <w:r w:rsidRPr="00D03215">
                          <w:rPr>
                            <w:rFonts w:hint="eastAsia"/>
                          </w:rPr>
                          <w:t>ユーザー用フォルダ構成</w:t>
                        </w:r>
                        <w:bookmarkEnd w:id="209"/>
                      </w:p>
                    </w:txbxContent>
                  </v:textbox>
                </v:shape>
                <v:shape id="図 174" o:spid="_x0000_s1087" type="#_x0000_t75" style="position:absolute;width:47605;height:10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">
                  <v:imagedata r:id="rId45" o:title=""/>
                </v:shape>
                <w10:anchorlock/>
              </v:group>
            </w:pict>
          </mc:Fallback>
        </mc:AlternateContent>
      </w:r>
    </w:p>
    <w:p w14:paraId="5484561E" w14:textId="77777777" w:rsidR="00AA54FA" w:rsidRPr="00AC425F" w:rsidRDefault="00AA54FA" w:rsidP="00AA54FA"/>
    <w:p w14:paraId="73E88F04" w14:textId="02725E0C" w:rsidR="00CE4EE0" w:rsidRPr="00D03215" w:rsidRDefault="00843153" w:rsidP="0021558B">
      <w:pPr>
        <w:pStyle w:val="3"/>
      </w:pPr>
      <w:bookmarkStart w:id="183" w:name="_Ref191908436"/>
      <w:r w:rsidRPr="00D03215">
        <w:rPr>
          <w:rFonts w:hint="eastAsia"/>
        </w:rPr>
        <w:t>競技を新規に開始する場合または年度更新の場合は新しいフォルダと競技の集計用データファイルを作る必要が</w:t>
      </w:r>
      <w:r>
        <w:rPr>
          <w:rFonts w:hint="eastAsia"/>
        </w:rPr>
        <w:t>ありますが、</w:t>
      </w:r>
      <w:r w:rsidR="00CE4EE0" w:rsidRPr="00D03215">
        <w:rPr>
          <w:rFonts w:hint="eastAsia"/>
        </w:rPr>
        <w:t>既にドキュメントの中には</w:t>
      </w:r>
      <w:r w:rsidR="00CE4EE0" w:rsidRPr="00D03215">
        <w:t>前</w:t>
      </w:r>
      <w:r w:rsidR="00CE4EE0" w:rsidRPr="00D03215">
        <w:rPr>
          <w:rFonts w:hint="eastAsia"/>
        </w:rPr>
        <w:t>記</w:t>
      </w:r>
      <w:r w:rsidR="005262F0" w:rsidRPr="005F63B9">
        <w:rPr>
          <w:rFonts w:hint="eastAsia"/>
          <w:color w:val="0070C0"/>
        </w:rPr>
        <w:t>「</w:t>
      </w:r>
      <w:r w:rsidR="00937DFA" w:rsidRPr="00577CA1">
        <w:rPr>
          <w:color w:val="0070C0"/>
        </w:rPr>
        <w:fldChar w:fldCharType="begin"/>
      </w:r>
      <w:r w:rsidR="00937DFA" w:rsidRPr="00577CA1">
        <w:rPr>
          <w:color w:val="0070C0"/>
        </w:rPr>
        <w:instrText xml:space="preserve"> </w:instrText>
      </w:r>
      <w:r w:rsidR="00937DFA" w:rsidRPr="00577CA1">
        <w:rPr>
          <w:rFonts w:hint="eastAsia"/>
          <w:color w:val="0070C0"/>
        </w:rPr>
        <w:instrText>REF _Ref191808067 \r \h</w:instrText>
      </w:r>
      <w:r w:rsidR="00937DFA" w:rsidRPr="00577CA1">
        <w:rPr>
          <w:color w:val="0070C0"/>
        </w:rPr>
        <w:instrText xml:space="preserve"> </w:instrText>
      </w:r>
      <w:r w:rsidR="00937DFA" w:rsidRPr="00577CA1">
        <w:rPr>
          <w:color w:val="0070C0"/>
        </w:rPr>
      </w:r>
      <w:r w:rsidR="00937DFA" w:rsidRPr="00577CA1">
        <w:rPr>
          <w:color w:val="0070C0"/>
        </w:rPr>
        <w:fldChar w:fldCharType="separate"/>
      </w:r>
      <w:r w:rsidR="00577CA1" w:rsidRPr="00577CA1">
        <w:rPr>
          <w:rFonts w:hint="eastAsia"/>
          <w:color w:val="0070C0"/>
        </w:rPr>
        <w:t>３</w:t>
      </w:r>
      <w:r w:rsidR="00577CA1" w:rsidRPr="00577CA1">
        <w:rPr>
          <w:color w:val="0070C0"/>
        </w:rPr>
        <w:t>(6)5)</w:t>
      </w:r>
      <w:r w:rsidR="00937DFA" w:rsidRPr="00577CA1">
        <w:rPr>
          <w:color w:val="0070C0"/>
        </w:rPr>
        <w:fldChar w:fldCharType="end"/>
      </w:r>
      <w:r w:rsidR="00CE4EE0" w:rsidRPr="00D03215">
        <w:t>」</w:t>
      </w:r>
      <w:r w:rsidR="00DC6BB2">
        <w:rPr>
          <w:rFonts w:hint="eastAsia"/>
        </w:rPr>
        <w:t>の</w:t>
      </w:r>
      <w:r w:rsidR="00CE4EE0" w:rsidRPr="00D03215">
        <w:t>項で</w:t>
      </w:r>
      <w:r w:rsidR="00FE568F">
        <w:rPr>
          <w:rFonts w:hint="eastAsia"/>
        </w:rPr>
        <w:t>「</w:t>
      </w:r>
      <w:r w:rsidR="00FE568F" w:rsidRPr="00D03215">
        <w:rPr>
          <w:rFonts w:hint="eastAsia"/>
        </w:rPr>
        <w:t>コピ</w:t>
      </w:r>
      <w:r w:rsidR="00FE568F">
        <w:rPr>
          <w:rFonts w:hint="eastAsia"/>
        </w:rPr>
        <w:t>ー</w:t>
      </w:r>
      <w:r w:rsidR="00FE568F" w:rsidRPr="00D03215">
        <w:rPr>
          <w:rFonts w:hint="eastAsia"/>
        </w:rPr>
        <w:t>＆ペースト</w:t>
      </w:r>
      <w:r w:rsidR="00FE568F">
        <w:rPr>
          <w:rFonts w:hint="eastAsia"/>
        </w:rPr>
        <w:t>」した</w:t>
      </w:r>
      <w:r w:rsidR="00CE046C" w:rsidRPr="005400E3">
        <w:rPr>
          <w:rFonts w:hint="eastAsia"/>
          <w:b/>
          <w:bCs/>
          <w:color w:val="ED0000"/>
        </w:rPr>
        <w:t>⑦</w:t>
      </w:r>
      <w:r w:rsidR="00CE046C">
        <w:rPr>
          <w:rFonts w:hint="eastAsia"/>
        </w:rPr>
        <w:t>の位置に</w:t>
      </w:r>
      <w:r w:rsidR="00135902" w:rsidRPr="005F63B9">
        <w:rPr>
          <w:rFonts w:hint="eastAsia"/>
          <w:color w:val="0070C0"/>
        </w:rPr>
        <w:t>「</w:t>
      </w:r>
      <w:r w:rsidR="00135902" w:rsidRPr="00577CA1">
        <w:rPr>
          <w:color w:val="0070C0"/>
        </w:rPr>
        <w:fldChar w:fldCharType="begin"/>
      </w:r>
      <w:r w:rsidR="00135902" w:rsidRPr="00577CA1">
        <w:rPr>
          <w:color w:val="0070C0"/>
        </w:rPr>
        <w:instrText xml:space="preserve"> </w:instrText>
      </w:r>
      <w:r w:rsidR="00135902" w:rsidRPr="00577CA1">
        <w:rPr>
          <w:rFonts w:hint="eastAsia"/>
          <w:color w:val="0070C0"/>
        </w:rPr>
        <w:instrText>REF _Ref191894238 \r \h</w:instrText>
      </w:r>
      <w:r w:rsidR="00135902" w:rsidRPr="00577CA1">
        <w:rPr>
          <w:color w:val="0070C0"/>
        </w:rPr>
        <w:instrText xml:space="preserve"> </w:instrText>
      </w:r>
      <w:r w:rsidR="00135902" w:rsidRPr="00577CA1">
        <w:rPr>
          <w:color w:val="0070C0"/>
        </w:rPr>
      </w:r>
      <w:r w:rsidR="00135902" w:rsidRPr="00577CA1">
        <w:rPr>
          <w:color w:val="0070C0"/>
        </w:rPr>
        <w:fldChar w:fldCharType="separate"/>
      </w:r>
      <w:r w:rsidR="00577CA1" w:rsidRPr="00577CA1">
        <w:rPr>
          <w:rFonts w:hint="eastAsia"/>
          <w:color w:val="0070C0"/>
        </w:rPr>
        <w:t>３</w:t>
      </w:r>
      <w:r w:rsidR="00577CA1" w:rsidRPr="00577CA1">
        <w:rPr>
          <w:color w:val="0070C0"/>
        </w:rPr>
        <w:t>(6)5)a</w:t>
      </w:r>
      <w:r w:rsidR="00135902" w:rsidRPr="00577CA1">
        <w:rPr>
          <w:color w:val="0070C0"/>
        </w:rPr>
        <w:fldChar w:fldCharType="end"/>
      </w:r>
      <w:r w:rsidR="00135902">
        <w:rPr>
          <w:rFonts w:hint="eastAsia"/>
        </w:rPr>
        <w:t>」を実行した場合は</w:t>
      </w:r>
      <w:r w:rsidR="00CE4EE0" w:rsidRPr="00D03215">
        <w:rPr>
          <w:rFonts w:hint="eastAsia"/>
        </w:rPr>
        <w:t>「</w:t>
      </w:r>
      <w:r w:rsidR="00FE568F" w:rsidRPr="00FE568F">
        <w:t>XL_4R_GG_同好会_20</w:t>
      </w:r>
      <w:r w:rsidR="0039575F">
        <w:rPr>
          <w:rFonts w:hint="eastAsia"/>
        </w:rPr>
        <w:t>20</w:t>
      </w:r>
      <w:r w:rsidR="00FE568F" w:rsidRPr="00FE568F">
        <w:t xml:space="preserve"> 0</w:t>
      </w:r>
      <w:r w:rsidR="0039575F">
        <w:rPr>
          <w:rFonts w:hint="eastAsia"/>
        </w:rPr>
        <w:t>4</w:t>
      </w:r>
      <w:r w:rsidR="00FE568F" w:rsidRPr="00FE568F">
        <w:t xml:space="preserve"> </w:t>
      </w:r>
      <w:r w:rsidR="0039575F">
        <w:rPr>
          <w:rFonts w:hint="eastAsia"/>
        </w:rPr>
        <w:t>07</w:t>
      </w:r>
      <w:r w:rsidR="00FE568F" w:rsidRPr="00FE568F">
        <w:t>xlsx</w:t>
      </w:r>
      <w:r w:rsidR="00CE4EE0" w:rsidRPr="00D03215">
        <w:rPr>
          <w:rFonts w:hint="eastAsia"/>
        </w:rPr>
        <w:t>」</w:t>
      </w:r>
      <w:r w:rsidR="00135902">
        <w:rPr>
          <w:rFonts w:hint="eastAsia"/>
        </w:rPr>
        <w:t>があり</w:t>
      </w:r>
      <w:r w:rsidR="00135902" w:rsidRPr="005F63B9">
        <w:rPr>
          <w:rFonts w:hint="eastAsia"/>
          <w:color w:val="0070C0"/>
        </w:rPr>
        <w:t>「</w:t>
      </w:r>
      <w:r w:rsidR="00135902" w:rsidRPr="00577CA1">
        <w:rPr>
          <w:color w:val="0070C0"/>
        </w:rPr>
        <w:fldChar w:fldCharType="begin"/>
      </w:r>
      <w:r w:rsidR="00135902" w:rsidRPr="00577CA1">
        <w:rPr>
          <w:color w:val="0070C0"/>
        </w:rPr>
        <w:instrText xml:space="preserve"> </w:instrText>
      </w:r>
      <w:r w:rsidR="00135902" w:rsidRPr="00577CA1">
        <w:rPr>
          <w:rFonts w:hint="eastAsia"/>
          <w:color w:val="0070C0"/>
        </w:rPr>
        <w:instrText>REF _Ref191894246 \r \h</w:instrText>
      </w:r>
      <w:r w:rsidR="00135902" w:rsidRPr="00577CA1">
        <w:rPr>
          <w:color w:val="0070C0"/>
        </w:rPr>
        <w:instrText xml:space="preserve"> </w:instrText>
      </w:r>
      <w:r w:rsidR="00135902" w:rsidRPr="00577CA1">
        <w:rPr>
          <w:color w:val="0070C0"/>
        </w:rPr>
      </w:r>
      <w:r w:rsidR="00135902" w:rsidRPr="00577CA1">
        <w:rPr>
          <w:color w:val="0070C0"/>
        </w:rPr>
        <w:fldChar w:fldCharType="separate"/>
      </w:r>
      <w:r w:rsidR="00577CA1" w:rsidRPr="00577CA1">
        <w:rPr>
          <w:rFonts w:hint="eastAsia"/>
          <w:color w:val="0070C0"/>
        </w:rPr>
        <w:t>３</w:t>
      </w:r>
      <w:r w:rsidR="00577CA1" w:rsidRPr="00577CA1">
        <w:rPr>
          <w:color w:val="0070C0"/>
        </w:rPr>
        <w:t>(6)5)b</w:t>
      </w:r>
      <w:r w:rsidR="00135902" w:rsidRPr="00577CA1">
        <w:rPr>
          <w:color w:val="0070C0"/>
        </w:rPr>
        <w:fldChar w:fldCharType="end"/>
      </w:r>
      <w:r w:rsidR="00135902">
        <w:rPr>
          <w:rFonts w:hint="eastAsia"/>
        </w:rPr>
        <w:t>」を選択した場合は</w:t>
      </w:r>
      <w:r w:rsidR="00135902" w:rsidRPr="005400E3">
        <w:rPr>
          <w:rFonts w:hint="eastAsia"/>
          <w:b/>
          <w:bCs/>
          <w:color w:val="ED0000"/>
        </w:rPr>
        <w:t>⑦</w:t>
      </w:r>
      <w:r w:rsidR="00135902">
        <w:rPr>
          <w:rFonts w:hint="eastAsia"/>
        </w:rPr>
        <w:t>の位置に</w:t>
      </w:r>
      <w:r w:rsidR="0039575F" w:rsidRPr="00D03215">
        <w:rPr>
          <w:rFonts w:hint="eastAsia"/>
        </w:rPr>
        <w:t>「</w:t>
      </w:r>
      <w:r w:rsidR="0039575F" w:rsidRPr="00FE568F">
        <w:t>XL_4R_GG_同好会_2015 03 29.xlsx</w:t>
      </w:r>
      <w:r w:rsidR="0039575F" w:rsidRPr="00D03215">
        <w:rPr>
          <w:rFonts w:hint="eastAsia"/>
        </w:rPr>
        <w:t>」</w:t>
      </w:r>
      <w:r w:rsidR="00CE4EE0" w:rsidRPr="00D03215">
        <w:rPr>
          <w:rFonts w:hint="eastAsia"/>
        </w:rPr>
        <w:t>が</w:t>
      </w:r>
      <w:r w:rsidR="009F7CF3">
        <w:rPr>
          <w:rFonts w:hint="eastAsia"/>
        </w:rPr>
        <w:t>あ</w:t>
      </w:r>
      <w:r w:rsidR="00CE4EE0" w:rsidRPr="00D03215">
        <w:rPr>
          <w:rFonts w:hint="eastAsia"/>
        </w:rPr>
        <w:t>るはずです</w:t>
      </w:r>
      <w:r w:rsidR="00937DFA">
        <w:rPr>
          <w:rFonts w:hint="eastAsia"/>
        </w:rPr>
        <w:t>。先ず推奨</w:t>
      </w:r>
      <w:r w:rsidR="00135902">
        <w:rPr>
          <w:rFonts w:hint="eastAsia"/>
        </w:rPr>
        <w:t>と</w:t>
      </w:r>
      <w:r w:rsidR="00937DFA">
        <w:rPr>
          <w:rFonts w:hint="eastAsia"/>
        </w:rPr>
        <w:t>した</w:t>
      </w:r>
      <w:r w:rsidR="00937DFA" w:rsidRPr="005F63B9">
        <w:rPr>
          <w:rFonts w:hint="eastAsia"/>
          <w:color w:val="0070C0"/>
        </w:rPr>
        <w:t>「</w:t>
      </w:r>
      <w:r w:rsidR="00937DFA" w:rsidRPr="00577CA1">
        <w:rPr>
          <w:color w:val="0070C0"/>
        </w:rPr>
        <w:fldChar w:fldCharType="begin"/>
      </w:r>
      <w:r w:rsidR="00937DFA" w:rsidRPr="00577CA1">
        <w:rPr>
          <w:color w:val="0070C0"/>
        </w:rPr>
        <w:instrText xml:space="preserve"> </w:instrText>
      </w:r>
      <w:r w:rsidR="00937DFA" w:rsidRPr="00577CA1">
        <w:rPr>
          <w:rFonts w:hint="eastAsia"/>
          <w:color w:val="0070C0"/>
        </w:rPr>
        <w:instrText>REF _Ref191894238 \r \h</w:instrText>
      </w:r>
      <w:r w:rsidR="00937DFA" w:rsidRPr="00577CA1">
        <w:rPr>
          <w:color w:val="0070C0"/>
        </w:rPr>
        <w:instrText xml:space="preserve"> </w:instrText>
      </w:r>
      <w:r w:rsidR="00937DFA" w:rsidRPr="00577CA1">
        <w:rPr>
          <w:color w:val="0070C0"/>
        </w:rPr>
      </w:r>
      <w:r w:rsidR="00937DFA" w:rsidRPr="00577CA1">
        <w:rPr>
          <w:color w:val="0070C0"/>
        </w:rPr>
        <w:fldChar w:fldCharType="separate"/>
      </w:r>
      <w:r w:rsidR="00577CA1" w:rsidRPr="00577CA1">
        <w:rPr>
          <w:rFonts w:hint="eastAsia"/>
          <w:color w:val="0070C0"/>
        </w:rPr>
        <w:t>３</w:t>
      </w:r>
      <w:r w:rsidR="00577CA1" w:rsidRPr="00577CA1">
        <w:rPr>
          <w:color w:val="0070C0"/>
        </w:rPr>
        <w:t>(6)5)a</w:t>
      </w:r>
      <w:r w:rsidR="00937DFA" w:rsidRPr="00577CA1">
        <w:rPr>
          <w:color w:val="0070C0"/>
        </w:rPr>
        <w:fldChar w:fldCharType="end"/>
      </w:r>
      <w:r w:rsidR="00937DFA">
        <w:rPr>
          <w:rFonts w:hint="eastAsia"/>
        </w:rPr>
        <w:t>」の</w:t>
      </w:r>
      <w:r w:rsidR="00135902" w:rsidRPr="00D03215">
        <w:rPr>
          <w:rFonts w:hint="eastAsia"/>
        </w:rPr>
        <w:t>「</w:t>
      </w:r>
      <w:r w:rsidR="00135902" w:rsidRPr="00FE568F">
        <w:t>XL_4R_GG_</w:t>
      </w:r>
      <w:r w:rsidR="00135902" w:rsidRPr="00FE568F">
        <w:lastRenderedPageBreak/>
        <w:t>同好会_20</w:t>
      </w:r>
      <w:r w:rsidR="00135902">
        <w:rPr>
          <w:rFonts w:hint="eastAsia"/>
        </w:rPr>
        <w:t>20</w:t>
      </w:r>
      <w:r w:rsidR="00135902" w:rsidRPr="00FE568F">
        <w:t xml:space="preserve"> 0</w:t>
      </w:r>
      <w:r w:rsidR="00135902">
        <w:rPr>
          <w:rFonts w:hint="eastAsia"/>
        </w:rPr>
        <w:t>4</w:t>
      </w:r>
      <w:r w:rsidR="00135902" w:rsidRPr="00FE568F">
        <w:t xml:space="preserve"> </w:t>
      </w:r>
      <w:r w:rsidR="00135902">
        <w:rPr>
          <w:rFonts w:hint="eastAsia"/>
        </w:rPr>
        <w:t>07</w:t>
      </w:r>
      <w:r w:rsidR="00135902" w:rsidRPr="00FE568F">
        <w:t>xlsx</w:t>
      </w:r>
      <w:r w:rsidR="00135902" w:rsidRPr="00D03215">
        <w:rPr>
          <w:rFonts w:hint="eastAsia"/>
        </w:rPr>
        <w:t>」</w:t>
      </w:r>
      <w:r w:rsidR="00135902">
        <w:rPr>
          <w:rFonts w:hint="eastAsia"/>
        </w:rPr>
        <w:t>を開</w:t>
      </w:r>
      <w:r w:rsidR="003B573C">
        <w:rPr>
          <w:rFonts w:hint="eastAsia"/>
        </w:rPr>
        <w:t>き</w:t>
      </w:r>
      <w:r w:rsidR="00135902">
        <w:rPr>
          <w:rFonts w:hint="eastAsia"/>
        </w:rPr>
        <w:t>ます。</w:t>
      </w:r>
      <w:bookmarkEnd w:id="183"/>
    </w:p>
    <w:bookmarkEnd w:id="181"/>
    <w:p w14:paraId="3BC38FA7" w14:textId="77777777" w:rsidR="001B3FD2" w:rsidRPr="00D03215" w:rsidRDefault="00AD16A4" w:rsidP="00AD16A4">
      <w:pPr>
        <w:ind w:leftChars="100" w:left="210"/>
      </w:pPr>
      <w:r w:rsidRPr="00D03215">
        <w:rPr>
          <w:rFonts w:hint="eastAsia"/>
          <w:noProof/>
        </w:rPr>
        <mc:AlternateContent>
          <mc:Choice Requires="wpg">
            <w:drawing>
              <wp:inline distT="0" distB="0" distL="0" distR="0" wp14:anchorId="475B4E6C" wp14:editId="14DC54D0">
                <wp:extent cx="5544820" cy="1267691"/>
                <wp:effectExtent l="0" t="0" r="0" b="8890"/>
                <wp:docPr id="1352497075" name="グループ化 180"/>
                <wp:cNvGraphicFramePr/>
                <a:graphic xmlns:a="http://schemas.openxmlformats.org/drawingml/2006/main">
                  <a:graphicData uri="http://schemas.microsoft.com/office/word/2010/wordprocessingGroup">
                    <wpg:wgp>
                      <wpg:cNvGrpSpPr/>
                      <wpg:grpSpPr>
                        <a:xfrm>
                          <a:off x="0" y="0"/>
                          <a:ext cx="5544820" cy="1267691"/>
                          <a:chOff x="0" y="0"/>
                          <a:chExt cx="5544820" cy="1267691"/>
                        </a:xfrm>
                      </wpg:grpSpPr>
                      <wps:wsp>
                        <wps:cNvPr id="605397903" name="テキスト ボックス 264"/>
                        <wps:cNvSpPr txBox="1"/>
                        <wps:spPr>
                          <a:xfrm>
                            <a:off x="24938" y="1039091"/>
                            <a:ext cx="5478145" cy="228600"/>
                          </a:xfrm>
                          <a:prstGeom prst="rect">
                            <a:avLst/>
                          </a:prstGeom>
                          <a:solidFill>
                            <a:prstClr val="white"/>
                          </a:solidFill>
                          <a:ln>
                            <a:noFill/>
                          </a:ln>
                        </wps:spPr>
                        <wps:txbx>
                          <w:txbxContent>
                            <w:p w14:paraId="18C7F6EE" w14:textId="77777777" w:rsidR="00AD16A4" w:rsidRPr="00D03215" w:rsidRDefault="00AD16A4" w:rsidP="00AD16A4">
                              <w:pPr>
                                <w:pStyle w:val="ab"/>
                              </w:pPr>
                              <w:bookmarkStart w:id="184" w:name="_Ref5495531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20</w:t>
                              </w:r>
                              <w:r w:rsidRPr="00D03215">
                                <w:fldChar w:fldCharType="end"/>
                              </w:r>
                              <w:r w:rsidRPr="00D03215">
                                <w:t xml:space="preserve"> </w:t>
                              </w:r>
                              <w:r w:rsidRPr="00D03215">
                                <w:rPr>
                                  <w:rFonts w:hint="eastAsia"/>
                                </w:rPr>
                                <w:t>日付と大会名の変更</w:t>
                              </w:r>
                              <w:bookmarkEnd w:id="1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12735603" name="図 179"/>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5544820" cy="1047115"/>
                          </a:xfrm>
                          <a:prstGeom prst="rect">
                            <a:avLst/>
                          </a:prstGeom>
                        </pic:spPr>
                      </pic:pic>
                    </wpg:wgp>
                  </a:graphicData>
                </a:graphic>
              </wp:inline>
            </w:drawing>
          </mc:Choice>
          <mc:Fallback>
            <w:pict>
              <v:group w14:anchorId="475B4E6C" id="グループ化 180" o:spid="_x0000_s1088" style="width:436.6pt;height:99.8pt;mso-position-horizontal-relative:char;mso-position-vertical-relative:line" coordsize="55448,1267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&#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">
                <v:shape id="テキスト ボックス 264" o:spid="_x0000_s1089" type="#_x0000_t202" style="position:absolute;left:249;top:10390;width:5478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" stroked="f">
                  <v:textbox style="mso-fit-shape-to-text:t" inset="0,0,0,0">
                    <w:txbxContent>
                      <w:p w14:paraId="18C7F6EE" w14:textId="77777777" w:rsidR="00AD16A4" w:rsidRPr="00D03215" w:rsidRDefault="00AD16A4" w:rsidP="00AD16A4">
                        <w:pPr>
                          <w:pStyle w:val="ab"/>
                        </w:pPr>
                        <w:bookmarkStart w:id="212" w:name="_Ref5495531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20</w:t>
                        </w:r>
                        <w:r w:rsidRPr="00D03215">
                          <w:fldChar w:fldCharType="end"/>
                        </w:r>
                        <w:r w:rsidRPr="00D03215">
                          <w:t xml:space="preserve"> </w:t>
                        </w:r>
                        <w:r w:rsidRPr="00D03215">
                          <w:rPr>
                            <w:rFonts w:hint="eastAsia"/>
                          </w:rPr>
                          <w:t>日付と大会名の変更</w:t>
                        </w:r>
                        <w:bookmarkEnd w:id="212"/>
                      </w:p>
                    </w:txbxContent>
                  </v:textbox>
                </v:shape>
                <v:shape id="図 179" o:spid="_x0000_s1090" type="#_x0000_t75" style="position:absolute;width:55448;height:10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">
                  <v:imagedata r:id="rId47" o:title=""/>
                </v:shape>
                <w10:anchorlock/>
              </v:group>
            </w:pict>
          </mc:Fallback>
        </mc:AlternateContent>
      </w:r>
    </w:p>
    <w:bookmarkStart w:id="185" w:name="_Ref445371659"/>
    <w:p w14:paraId="586AD59B" w14:textId="5EF645EB" w:rsidR="00411476" w:rsidRPr="00D03215" w:rsidRDefault="00DE0E03" w:rsidP="0021558B">
      <w:pPr>
        <w:pStyle w:val="3"/>
      </w:pPr>
      <w:r>
        <w:rPr>
          <w:rFonts w:hint="eastAsia"/>
          <w:noProof/>
          <w:lang w:val="ja-JP"/>
        </w:rPr>
        <mc:AlternateContent>
          <mc:Choice Requires="wpg">
            <w:drawing>
              <wp:anchor distT="0" distB="0" distL="114300" distR="114300" simplePos="0" relativeHeight="252024832" behindDoc="0" locked="0" layoutInCell="1" allowOverlap="1" wp14:anchorId="63AE5F4A" wp14:editId="338A8EC6">
                <wp:simplePos x="0" y="0"/>
                <wp:positionH relativeFrom="margin">
                  <wp:align>right</wp:align>
                </wp:positionH>
                <wp:positionV relativeFrom="paragraph">
                  <wp:posOffset>289112</wp:posOffset>
                </wp:positionV>
                <wp:extent cx="2621280" cy="1816100"/>
                <wp:effectExtent l="0" t="0" r="7620" b="0"/>
                <wp:wrapSquare wrapText="bothSides"/>
                <wp:docPr id="1992034209" name="グループ化 172"/>
                <wp:cNvGraphicFramePr/>
                <a:graphic xmlns:a="http://schemas.openxmlformats.org/drawingml/2006/main">
                  <a:graphicData uri="http://schemas.microsoft.com/office/word/2010/wordprocessingGroup">
                    <wpg:wgp>
                      <wpg:cNvGrpSpPr/>
                      <wpg:grpSpPr>
                        <a:xfrm>
                          <a:off x="0" y="0"/>
                          <a:ext cx="2621280" cy="1816100"/>
                          <a:chOff x="-635" y="0"/>
                          <a:chExt cx="2621280" cy="1816100"/>
                        </a:xfrm>
                      </wpg:grpSpPr>
                      <wps:wsp>
                        <wps:cNvPr id="440506036" name="テキスト ボックス 482"/>
                        <wps:cNvSpPr txBox="1"/>
                        <wps:spPr>
                          <a:xfrm>
                            <a:off x="-635" y="1587500"/>
                            <a:ext cx="2621280" cy="228600"/>
                          </a:xfrm>
                          <a:prstGeom prst="rect">
                            <a:avLst/>
                          </a:prstGeom>
                          <a:solidFill>
                            <a:prstClr val="white"/>
                          </a:solidFill>
                          <a:ln>
                            <a:noFill/>
                          </a:ln>
                        </wps:spPr>
                        <wps:txbx>
                          <w:txbxContent>
                            <w:p w14:paraId="48B31D6C" w14:textId="77777777" w:rsidR="0033563C" w:rsidRPr="00D03215" w:rsidRDefault="0033563C" w:rsidP="00AC71EA">
                              <w:pPr>
                                <w:pStyle w:val="ab"/>
                                <w:rPr>
                                  <w:rFonts w:ascii="ＭＳ 明朝" w:eastAsia="ＭＳ 明朝"/>
                                </w:rPr>
                              </w:pPr>
                              <w:bookmarkStart w:id="186" w:name="_Ref55043630"/>
                              <w:bookmarkStart w:id="187" w:name="_Ref19191000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21</w:t>
                              </w:r>
                              <w:r w:rsidRPr="00D03215">
                                <w:fldChar w:fldCharType="end"/>
                              </w:r>
                              <w:r w:rsidRPr="00D03215">
                                <w:t xml:space="preserve"> </w:t>
                              </w:r>
                              <w:r w:rsidRPr="00D03215">
                                <w:rPr>
                                  <w:rFonts w:hint="eastAsia"/>
                                </w:rPr>
                                <w:t>日付と競技大会名の入力</w:t>
                              </w:r>
                              <w:bookmarkEnd w:id="186"/>
                              <w:r w:rsidR="00F64809">
                                <w:rPr>
                                  <w:rFonts w:hint="eastAsia"/>
                                </w:rPr>
                                <w:t>_1</w:t>
                              </w:r>
                              <w:bookmarkEnd w:id="1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95427726" name="図 168"/>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620645" cy="1574800"/>
                          </a:xfrm>
                          <a:prstGeom prst="rect">
                            <a:avLst/>
                          </a:prstGeom>
                        </pic:spPr>
                      </pic:pic>
                    </wpg:wgp>
                  </a:graphicData>
                </a:graphic>
                <wp14:sizeRelV relativeFrom="margin">
                  <wp14:pctHeight>0</wp14:pctHeight>
                </wp14:sizeRelV>
              </wp:anchor>
            </w:drawing>
          </mc:Choice>
          <mc:Fallback>
            <w:pict>
              <v:group w14:anchorId="63AE5F4A" id="グループ化 172" o:spid="_x0000_s1091" style="position:absolute;left:0;text-align:left;margin-left:155.2pt;margin-top:22.75pt;width:206.4pt;height:143pt;z-index:252024832;mso-position-horizontal:right;mso-position-horizontal-relative:margin;mso-position-vertical-relative:text;mso-height-relative:margin" coordorigin="-6" coordsize="26212,18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">
                <v:shape id="テキスト ボックス 482" o:spid="_x0000_s1092" type="#_x0000_t202" style="position:absolute;left:-6;top:15875;width:2621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" stroked="f">
                  <v:textbox style="mso-fit-shape-to-text:t" inset="0,0,0,0">
                    <w:txbxContent>
                      <w:p w14:paraId="48B31D6C" w14:textId="77777777" w:rsidR="0033563C" w:rsidRPr="00D03215" w:rsidRDefault="0033563C" w:rsidP="00AC71EA">
                        <w:pPr>
                          <w:pStyle w:val="ab"/>
                          <w:rPr>
                            <w:rFonts w:ascii="ＭＳ 明朝" w:eastAsia="ＭＳ 明朝"/>
                          </w:rPr>
                        </w:pPr>
                        <w:bookmarkStart w:id="216" w:name="_Ref55043630"/>
                        <w:bookmarkStart w:id="217" w:name="_Ref19191000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21</w:t>
                        </w:r>
                        <w:r w:rsidRPr="00D03215">
                          <w:fldChar w:fldCharType="end"/>
                        </w:r>
                        <w:r w:rsidRPr="00D03215">
                          <w:t xml:space="preserve"> </w:t>
                        </w:r>
                        <w:r w:rsidRPr="00D03215">
                          <w:rPr>
                            <w:rFonts w:hint="eastAsia"/>
                          </w:rPr>
                          <w:t>日付と競技大会名の入力</w:t>
                        </w:r>
                        <w:bookmarkEnd w:id="216"/>
                        <w:r w:rsidR="00F64809">
                          <w:rPr>
                            <w:rFonts w:hint="eastAsia"/>
                          </w:rPr>
                          <w:t>_1</w:t>
                        </w:r>
                        <w:bookmarkEnd w:id="217"/>
                      </w:p>
                    </w:txbxContent>
                  </v:textbox>
                </v:shape>
                <v:shape id="図 168" o:spid="_x0000_s1093" type="#_x0000_t75" style="position:absolute;width:26206;height:15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">
                  <v:imagedata r:id="rId49" o:title=""/>
                </v:shape>
                <w10:wrap type="square" anchorx="margin"/>
              </v:group>
            </w:pict>
          </mc:Fallback>
        </mc:AlternateContent>
      </w:r>
      <w:r w:rsidR="00411476" w:rsidRPr="005F63B9">
        <w:rPr>
          <w:rFonts w:hint="eastAsia"/>
          <w:color w:val="0070C0"/>
        </w:rPr>
        <w:t>「</w:t>
      </w:r>
      <w:r w:rsidR="00411476" w:rsidRPr="00577CA1">
        <w:rPr>
          <w:color w:val="0070C0"/>
        </w:rPr>
        <w:fldChar w:fldCharType="begin"/>
      </w:r>
      <w:r w:rsidR="00411476" w:rsidRPr="00577CA1">
        <w:rPr>
          <w:color w:val="0070C0"/>
        </w:rPr>
        <w:instrText xml:space="preserve"> </w:instrText>
      </w:r>
      <w:r w:rsidR="00411476" w:rsidRPr="00577CA1">
        <w:rPr>
          <w:rFonts w:hint="eastAsia"/>
          <w:color w:val="0070C0"/>
        </w:rPr>
        <w:instrText>REF _Ref54955314 \h</w:instrText>
      </w:r>
      <w:r w:rsidR="00411476" w:rsidRPr="00577CA1">
        <w:rPr>
          <w:color w:val="0070C0"/>
        </w:rPr>
        <w:instrText xml:space="preserve"> </w:instrText>
      </w:r>
      <w:r w:rsidR="00411476" w:rsidRPr="00577CA1">
        <w:rPr>
          <w:color w:val="0070C0"/>
        </w:rPr>
      </w:r>
      <w:r w:rsidR="00411476" w:rsidRPr="00577CA1">
        <w:rPr>
          <w:color w:val="0070C0"/>
        </w:rPr>
        <w:fldChar w:fldCharType="separate"/>
      </w:r>
      <w:r w:rsidR="00577CA1" w:rsidRPr="00577CA1">
        <w:rPr>
          <w:rFonts w:hint="eastAsia"/>
          <w:color w:val="0070C0"/>
        </w:rPr>
        <w:t xml:space="preserve">図 </w:t>
      </w:r>
      <w:r w:rsidR="00577CA1" w:rsidRPr="00577CA1">
        <w:rPr>
          <w:noProof/>
          <w:color w:val="0070C0"/>
        </w:rPr>
        <w:t>20</w:t>
      </w:r>
      <w:r w:rsidR="00577CA1" w:rsidRPr="00577CA1">
        <w:rPr>
          <w:color w:val="0070C0"/>
        </w:rPr>
        <w:t xml:space="preserve"> </w:t>
      </w:r>
      <w:r w:rsidR="00577CA1" w:rsidRPr="00577CA1">
        <w:rPr>
          <w:rFonts w:hint="eastAsia"/>
          <w:color w:val="0070C0"/>
        </w:rPr>
        <w:t>日付と大会名の変更</w:t>
      </w:r>
      <w:r w:rsidR="00411476" w:rsidRPr="00577CA1">
        <w:rPr>
          <w:color w:val="0070C0"/>
        </w:rPr>
        <w:fldChar w:fldCharType="end"/>
      </w:r>
      <w:r w:rsidR="00411476" w:rsidRPr="00D03215">
        <w:rPr>
          <w:rFonts w:hint="eastAsia"/>
        </w:rPr>
        <w:t>」の図が</w:t>
      </w:r>
      <w:bookmarkStart w:id="188" w:name="_Ref55035466"/>
      <w:r w:rsidR="0081446F">
        <w:rPr>
          <w:rFonts w:hint="eastAsia"/>
        </w:rPr>
        <w:t>開き、</w:t>
      </w:r>
      <w:r w:rsidR="00525409">
        <w:rPr>
          <w:rFonts w:hint="eastAsia"/>
        </w:rPr>
        <w:t>図のように</w:t>
      </w:r>
      <w:r w:rsidR="00525409" w:rsidRPr="00D03215">
        <w:rPr>
          <w:rFonts w:hint="eastAsia"/>
        </w:rPr>
        <w:t>「毎回入力データ」シート</w:t>
      </w:r>
      <w:r w:rsidR="007E0E68">
        <w:rPr>
          <w:rFonts w:hint="eastAsia"/>
        </w:rPr>
        <w:t>2行目</w:t>
      </w:r>
      <w:r w:rsidR="0081446F" w:rsidRPr="00D03215">
        <w:rPr>
          <w:rFonts w:hint="eastAsia"/>
        </w:rPr>
        <w:t>赤枠の部分に</w:t>
      </w:r>
      <w:bookmarkStart w:id="189" w:name="_Hlk168910513"/>
      <w:r w:rsidR="00C4011E">
        <w:rPr>
          <w:rFonts w:hint="eastAsia"/>
        </w:rPr>
        <w:t>以前に試合をした</w:t>
      </w:r>
      <w:r w:rsidR="0081446F" w:rsidRPr="00D03215">
        <w:rPr>
          <w:rFonts w:hint="eastAsia"/>
        </w:rPr>
        <w:t>日付2015年03月29日</w:t>
      </w:r>
      <w:bookmarkEnd w:id="189"/>
      <w:r w:rsidR="0081446F" w:rsidRPr="00D03215">
        <w:rPr>
          <w:rFonts w:hint="eastAsia"/>
        </w:rPr>
        <w:t>が</w:t>
      </w:r>
      <w:r w:rsidR="00CE046C">
        <w:rPr>
          <w:rFonts w:hint="eastAsia"/>
        </w:rPr>
        <w:t>表示しています。</w:t>
      </w:r>
      <w:bookmarkEnd w:id="188"/>
    </w:p>
    <w:p w14:paraId="15917048" w14:textId="77777777" w:rsidR="00C146F0" w:rsidRPr="00D03215" w:rsidRDefault="00411476" w:rsidP="0021558B">
      <w:pPr>
        <w:pStyle w:val="3"/>
      </w:pPr>
      <w:bookmarkStart w:id="190" w:name="_Ref191912887"/>
      <w:r w:rsidRPr="00D03215">
        <w:rPr>
          <w:rFonts w:hint="eastAsia"/>
        </w:rPr>
        <w:t>「毎回入力データ」シートから</w:t>
      </w:r>
      <w:r w:rsidR="00CE161B">
        <w:rPr>
          <w:rFonts w:hint="eastAsia"/>
        </w:rPr>
        <w:t>リボンの</w:t>
      </w:r>
      <w:r w:rsidRPr="00D03215">
        <w:rPr>
          <w:rFonts w:hint="eastAsia"/>
        </w:rPr>
        <w:t>＜</w:t>
      </w:r>
      <w:r w:rsidR="0051406E" w:rsidRPr="00D03215">
        <w:rPr>
          <w:rFonts w:hint="eastAsia"/>
        </w:rPr>
        <w:t>日付競技大会名</w:t>
      </w:r>
      <w:r w:rsidRPr="00D03215">
        <w:rPr>
          <w:rFonts w:hint="eastAsia"/>
        </w:rPr>
        <w:t>＞をクリックしてください。</w:t>
      </w:r>
      <w:bookmarkEnd w:id="185"/>
      <w:r w:rsidR="005B127B" w:rsidRPr="00D03215">
        <w:rPr>
          <w:rFonts w:hint="eastAsia"/>
        </w:rPr>
        <w:t>（「集計入力データ」シートから開く説明は</w:t>
      </w:r>
      <w:r w:rsidR="00E93107" w:rsidRPr="00D03215">
        <w:rPr>
          <w:rFonts w:hint="eastAsia"/>
        </w:rPr>
        <w:t>同様のため</w:t>
      </w:r>
      <w:r w:rsidR="005B127B" w:rsidRPr="00D03215">
        <w:rPr>
          <w:rFonts w:hint="eastAsia"/>
        </w:rPr>
        <w:t>省略します）</w:t>
      </w:r>
      <w:bookmarkEnd w:id="190"/>
    </w:p>
    <w:bookmarkStart w:id="191" w:name="_Ref191892802"/>
    <w:bookmarkStart w:id="192" w:name="_Ref219291235"/>
    <w:bookmarkStart w:id="193" w:name="_Ref55045924"/>
    <w:bookmarkStart w:id="194" w:name="_Ref54960196"/>
    <w:p w14:paraId="078D2CE3" w14:textId="0D7B9318" w:rsidR="00911B0B" w:rsidRPr="003B573C" w:rsidRDefault="00BB7573" w:rsidP="0021558B">
      <w:pPr>
        <w:pStyle w:val="3"/>
      </w:pPr>
      <w:r w:rsidRPr="00581263">
        <w:rPr>
          <w:rFonts w:hint="eastAsia"/>
          <w:b/>
          <w:bCs/>
          <w:noProof/>
          <w:color w:val="FF0000"/>
        </w:rPr>
        <mc:AlternateContent>
          <mc:Choice Requires="wpg">
            <w:drawing>
              <wp:anchor distT="0" distB="0" distL="114300" distR="114300" simplePos="0" relativeHeight="251981824" behindDoc="0" locked="0" layoutInCell="1" allowOverlap="1" wp14:anchorId="65940331" wp14:editId="7A4B50A7">
                <wp:simplePos x="0" y="0"/>
                <wp:positionH relativeFrom="column">
                  <wp:posOffset>3396615</wp:posOffset>
                </wp:positionH>
                <wp:positionV relativeFrom="paragraph">
                  <wp:posOffset>704215</wp:posOffset>
                </wp:positionV>
                <wp:extent cx="2291715" cy="1308100"/>
                <wp:effectExtent l="0" t="0" r="0" b="6350"/>
                <wp:wrapSquare wrapText="bothSides"/>
                <wp:docPr id="598736779" name="グループ化 192"/>
                <wp:cNvGraphicFramePr/>
                <a:graphic xmlns:a="http://schemas.openxmlformats.org/drawingml/2006/main">
                  <a:graphicData uri="http://schemas.microsoft.com/office/word/2010/wordprocessingGroup">
                    <wpg:wgp>
                      <wpg:cNvGrpSpPr/>
                      <wpg:grpSpPr>
                        <a:xfrm>
                          <a:off x="0" y="0"/>
                          <a:ext cx="2291715" cy="1308100"/>
                          <a:chOff x="0" y="0"/>
                          <a:chExt cx="2291715" cy="1308100"/>
                        </a:xfrm>
                      </wpg:grpSpPr>
                      <wps:wsp>
                        <wps:cNvPr id="1906672740" name="テキスト ボックス 497"/>
                        <wps:cNvSpPr txBox="1"/>
                        <wps:spPr>
                          <a:xfrm>
                            <a:off x="0" y="1079500"/>
                            <a:ext cx="2291715" cy="228600"/>
                          </a:xfrm>
                          <a:prstGeom prst="rect">
                            <a:avLst/>
                          </a:prstGeom>
                          <a:solidFill>
                            <a:prstClr val="white"/>
                          </a:solidFill>
                          <a:ln>
                            <a:noFill/>
                          </a:ln>
                        </wps:spPr>
                        <wps:txbx>
                          <w:txbxContent>
                            <w:p w14:paraId="35BAEE92" w14:textId="77777777" w:rsidR="0033563C" w:rsidRPr="00D03215" w:rsidRDefault="0033563C" w:rsidP="00F00281">
                              <w:pPr>
                                <w:pStyle w:val="ab"/>
                                <w:rPr>
                                  <w:rFonts w:ascii="ＭＳ 明朝" w:eastAsia="ＭＳ 明朝"/>
                                  <w:color w:val="FF0000"/>
                                </w:rPr>
                              </w:pPr>
                              <w:bookmarkStart w:id="195" w:name="_Ref5455081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22</w:t>
                              </w:r>
                              <w:r w:rsidRPr="00D03215">
                                <w:fldChar w:fldCharType="end"/>
                              </w:r>
                              <w:r w:rsidRPr="00D03215">
                                <w:t xml:space="preserve"> </w:t>
                              </w:r>
                              <w:r w:rsidR="00921446">
                                <w:rPr>
                                  <w:rFonts w:hint="eastAsia"/>
                                </w:rPr>
                                <w:t>上書き</w:t>
                              </w:r>
                              <w:r w:rsidRPr="00D03215">
                                <w:rPr>
                                  <w:rFonts w:hint="eastAsia"/>
                                </w:rPr>
                                <w:t>保存の確認</w:t>
                              </w:r>
                              <w:bookmarkEnd w:id="19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30938894" name="図 191"/>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2290445" cy="1048385"/>
                          </a:xfrm>
                          <a:prstGeom prst="rect">
                            <a:avLst/>
                          </a:prstGeom>
                        </pic:spPr>
                      </pic:pic>
                    </wpg:wgp>
                  </a:graphicData>
                </a:graphic>
              </wp:anchor>
            </w:drawing>
          </mc:Choice>
          <mc:Fallback>
            <w:pict>
              <v:group w14:anchorId="65940331" id="グループ化 192" o:spid="_x0000_s1094" style="position:absolute;left:0;text-align:left;margin-left:267.45pt;margin-top:55.45pt;width:180.45pt;height:103pt;z-index:251981824;mso-position-horizontal-relative:text;mso-position-vertical-relative:text" coordsize="22917,130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">
                <v:shape id="テキスト ボックス 497" o:spid="_x0000_s1095" type="#_x0000_t202" style="position:absolute;top:10795;width:2291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" stroked="f">
                  <v:textbox style="mso-fit-shape-to-text:t" inset="0,0,0,0">
                    <w:txbxContent>
                      <w:p w14:paraId="35BAEE92" w14:textId="77777777" w:rsidR="0033563C" w:rsidRPr="00D03215" w:rsidRDefault="0033563C" w:rsidP="00F00281">
                        <w:pPr>
                          <w:pStyle w:val="ab"/>
                          <w:rPr>
                            <w:rFonts w:ascii="ＭＳ 明朝" w:eastAsia="ＭＳ 明朝"/>
                            <w:color w:val="FF0000"/>
                          </w:rPr>
                        </w:pPr>
                        <w:bookmarkStart w:id="226" w:name="_Ref5455081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22</w:t>
                        </w:r>
                        <w:r w:rsidRPr="00D03215">
                          <w:fldChar w:fldCharType="end"/>
                        </w:r>
                        <w:r w:rsidRPr="00D03215">
                          <w:t xml:space="preserve"> </w:t>
                        </w:r>
                        <w:r w:rsidR="00921446">
                          <w:rPr>
                            <w:rFonts w:hint="eastAsia"/>
                          </w:rPr>
                          <w:t>上書き</w:t>
                        </w:r>
                        <w:r w:rsidRPr="00D03215">
                          <w:rPr>
                            <w:rFonts w:hint="eastAsia"/>
                          </w:rPr>
                          <w:t>保存の確認</w:t>
                        </w:r>
                        <w:bookmarkEnd w:id="226"/>
                      </w:p>
                    </w:txbxContent>
                  </v:textbox>
                </v:shape>
                <v:shape id="図 191" o:spid="_x0000_s1096" type="#_x0000_t75" style="position:absolute;width:22904;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">
                  <v:imagedata r:id="rId51" o:title=""/>
                </v:shape>
                <w10:wrap type="square"/>
              </v:group>
            </w:pict>
          </mc:Fallback>
        </mc:AlternateContent>
      </w:r>
      <w:r w:rsidR="003B573C" w:rsidRPr="005F63B9">
        <w:rPr>
          <w:rFonts w:hint="eastAsia"/>
          <w:color w:val="0070C0"/>
        </w:rPr>
        <w:t>「</w:t>
      </w:r>
      <w:r w:rsidR="003B573C" w:rsidRPr="00577CA1">
        <w:rPr>
          <w:color w:val="0070C0"/>
        </w:rPr>
        <w:fldChar w:fldCharType="begin"/>
      </w:r>
      <w:r w:rsidR="003B573C" w:rsidRPr="00577CA1">
        <w:rPr>
          <w:color w:val="0070C0"/>
        </w:rPr>
        <w:instrText xml:space="preserve"> </w:instrText>
      </w:r>
      <w:r w:rsidR="003B573C" w:rsidRPr="00577CA1">
        <w:rPr>
          <w:rFonts w:hint="eastAsia"/>
          <w:color w:val="0070C0"/>
        </w:rPr>
        <w:instrText>REF _Ref191910001 \h</w:instrText>
      </w:r>
      <w:r w:rsidR="003B573C" w:rsidRPr="00577CA1">
        <w:rPr>
          <w:color w:val="0070C0"/>
        </w:rPr>
        <w:instrText xml:space="preserve"> </w:instrText>
      </w:r>
      <w:r w:rsidR="003B573C" w:rsidRPr="00577CA1">
        <w:rPr>
          <w:color w:val="0070C0"/>
        </w:rPr>
      </w:r>
      <w:r w:rsidR="003B573C" w:rsidRPr="00577CA1">
        <w:rPr>
          <w:color w:val="0070C0"/>
        </w:rPr>
        <w:fldChar w:fldCharType="separate"/>
      </w:r>
      <w:r w:rsidR="00577CA1" w:rsidRPr="00577CA1">
        <w:rPr>
          <w:rFonts w:hint="eastAsia"/>
          <w:color w:val="0070C0"/>
        </w:rPr>
        <w:t xml:space="preserve">図 </w:t>
      </w:r>
      <w:r w:rsidR="00577CA1" w:rsidRPr="00577CA1">
        <w:rPr>
          <w:noProof/>
          <w:color w:val="0070C0"/>
        </w:rPr>
        <w:t>21</w:t>
      </w:r>
      <w:r w:rsidR="00577CA1" w:rsidRPr="00577CA1">
        <w:rPr>
          <w:color w:val="0070C0"/>
        </w:rPr>
        <w:t xml:space="preserve"> </w:t>
      </w:r>
      <w:r w:rsidR="00577CA1" w:rsidRPr="00577CA1">
        <w:rPr>
          <w:rFonts w:hint="eastAsia"/>
          <w:color w:val="0070C0"/>
        </w:rPr>
        <w:t>日付と競技大会名の入力_1</w:t>
      </w:r>
      <w:r w:rsidR="003B573C" w:rsidRPr="00577CA1">
        <w:rPr>
          <w:color w:val="0070C0"/>
        </w:rPr>
        <w:fldChar w:fldCharType="end"/>
      </w:r>
      <w:r w:rsidR="003B573C" w:rsidRPr="00D03215">
        <w:rPr>
          <w:rFonts w:hint="eastAsia"/>
        </w:rPr>
        <w:t>」</w:t>
      </w:r>
      <w:r w:rsidR="003B573C">
        <w:rPr>
          <w:rFonts w:hint="eastAsia"/>
        </w:rPr>
        <w:t>が開くので、</w:t>
      </w:r>
      <w:r w:rsidR="001C3BD1" w:rsidRPr="00581263">
        <w:rPr>
          <w:rFonts w:hint="eastAsia"/>
          <w:b/>
          <w:bCs/>
          <w:color w:val="FF0000"/>
        </w:rPr>
        <w:t>①</w:t>
      </w:r>
      <w:r w:rsidR="00F11A33" w:rsidRPr="003B573C">
        <w:rPr>
          <w:rFonts w:hint="eastAsia"/>
        </w:rPr>
        <w:t>「西暦年月日」</w:t>
      </w:r>
      <w:r w:rsidR="00274713" w:rsidRPr="003B573C">
        <w:rPr>
          <w:rFonts w:hint="eastAsia"/>
        </w:rPr>
        <w:t>は</w:t>
      </w:r>
      <w:r w:rsidR="00E50B69" w:rsidRPr="003B573C">
        <w:rPr>
          <w:rFonts w:hint="eastAsia"/>
        </w:rPr>
        <w:t>、</w:t>
      </w:r>
      <w:r w:rsidR="0018732A" w:rsidRPr="003B573C">
        <w:rPr>
          <w:rFonts w:hint="eastAsia"/>
        </w:rPr>
        <w:t>ご使用中の</w:t>
      </w:r>
      <w:r w:rsidR="00274713" w:rsidRPr="003B573C">
        <w:rPr>
          <w:rFonts w:hint="eastAsia"/>
        </w:rPr>
        <w:t>PCの右下</w:t>
      </w:r>
      <w:r w:rsidR="000133E4" w:rsidRPr="003B573C">
        <w:rPr>
          <w:rFonts w:hint="eastAsia"/>
        </w:rPr>
        <w:t>にある</w:t>
      </w:r>
      <w:r w:rsidR="00274713" w:rsidRPr="003B573C">
        <w:rPr>
          <w:rFonts w:hint="eastAsia"/>
        </w:rPr>
        <w:t>「日付と時刻」の</w:t>
      </w:r>
      <w:r w:rsidR="000133E4" w:rsidRPr="00126036">
        <w:rPr>
          <w:rFonts w:hint="eastAsia"/>
          <w:u w:val="single"/>
        </w:rPr>
        <w:t>当日の</w:t>
      </w:r>
      <w:r w:rsidR="00274713" w:rsidRPr="00126036">
        <w:rPr>
          <w:rFonts w:hint="eastAsia"/>
          <w:u w:val="single"/>
        </w:rPr>
        <w:t>「日付」</w:t>
      </w:r>
      <w:r w:rsidR="00E50B69" w:rsidRPr="003B573C">
        <w:rPr>
          <w:rFonts w:hint="eastAsia"/>
        </w:rPr>
        <w:t>を自動で</w:t>
      </w:r>
      <w:r w:rsidR="008C31DE" w:rsidRPr="003B573C">
        <w:rPr>
          <w:rFonts w:hint="eastAsia"/>
        </w:rPr>
        <w:t>表示し</w:t>
      </w:r>
      <w:r w:rsidR="00274713" w:rsidRPr="003B573C">
        <w:rPr>
          <w:rFonts w:hint="eastAsia"/>
        </w:rPr>
        <w:t>ます。</w:t>
      </w:r>
      <w:r w:rsidR="00D94089">
        <w:rPr>
          <w:rFonts w:hint="eastAsia"/>
        </w:rPr>
        <w:t>この説明で</w:t>
      </w:r>
      <w:r w:rsidR="00CE046C" w:rsidRPr="003B573C">
        <w:rPr>
          <w:rFonts w:hint="eastAsia"/>
        </w:rPr>
        <w:t>は</w:t>
      </w:r>
      <w:r w:rsidR="00A74467">
        <w:rPr>
          <w:rFonts w:hint="eastAsia"/>
        </w:rPr>
        <w:t>そのまま</w:t>
      </w:r>
      <w:r w:rsidR="00CE046C" w:rsidRPr="003B573C">
        <w:rPr>
          <w:rFonts w:hint="eastAsia"/>
        </w:rPr>
        <w:t>当日の日付に</w:t>
      </w:r>
      <w:r w:rsidR="00A74467">
        <w:rPr>
          <w:rFonts w:hint="eastAsia"/>
        </w:rPr>
        <w:t>された場合は</w:t>
      </w:r>
      <w:r w:rsidR="00CE046C" w:rsidRPr="005F63B9">
        <w:rPr>
          <w:rFonts w:hint="eastAsia"/>
          <w:color w:val="0070C0"/>
        </w:rPr>
        <w:t>「</w:t>
      </w:r>
      <w:r w:rsidR="00F64809" w:rsidRPr="00577CA1">
        <w:rPr>
          <w:color w:val="0070C0"/>
        </w:rPr>
        <w:fldChar w:fldCharType="begin"/>
      </w:r>
      <w:r w:rsidR="00F64809" w:rsidRPr="00577CA1">
        <w:rPr>
          <w:color w:val="0070C0"/>
        </w:rPr>
        <w:instrText xml:space="preserve"> </w:instrText>
      </w:r>
      <w:r w:rsidR="00F64809" w:rsidRPr="00577CA1">
        <w:rPr>
          <w:rFonts w:hint="eastAsia"/>
          <w:color w:val="0070C0"/>
        </w:rPr>
        <w:instrText>REF _Ref191910001 \h</w:instrText>
      </w:r>
      <w:r w:rsidR="00F64809" w:rsidRPr="00577CA1">
        <w:rPr>
          <w:color w:val="0070C0"/>
        </w:rPr>
        <w:instrText xml:space="preserve"> </w:instrText>
      </w:r>
      <w:r w:rsidR="003B573C" w:rsidRPr="00577CA1">
        <w:rPr>
          <w:color w:val="0070C0"/>
        </w:rPr>
        <w:instrText xml:space="preserve"> \* MERGEFORMAT </w:instrText>
      </w:r>
      <w:r w:rsidR="00F64809" w:rsidRPr="00577CA1">
        <w:rPr>
          <w:color w:val="0070C0"/>
        </w:rPr>
      </w:r>
      <w:r w:rsidR="00F64809" w:rsidRPr="00577CA1">
        <w:rPr>
          <w:color w:val="0070C0"/>
        </w:rPr>
        <w:fldChar w:fldCharType="separate"/>
      </w:r>
      <w:r w:rsidR="00577CA1" w:rsidRPr="00577CA1">
        <w:rPr>
          <w:rFonts w:hint="eastAsia"/>
          <w:color w:val="0070C0"/>
        </w:rPr>
        <w:t xml:space="preserve">図 </w:t>
      </w:r>
      <w:r w:rsidR="00577CA1" w:rsidRPr="00577CA1">
        <w:rPr>
          <w:color w:val="0070C0"/>
        </w:rPr>
        <w:t xml:space="preserve">21 </w:t>
      </w:r>
      <w:r w:rsidR="00577CA1" w:rsidRPr="00577CA1">
        <w:rPr>
          <w:rFonts w:hint="eastAsia"/>
          <w:color w:val="0070C0"/>
        </w:rPr>
        <w:t>日付と競技大会名の入力_1</w:t>
      </w:r>
      <w:r w:rsidR="00F64809" w:rsidRPr="00577CA1">
        <w:rPr>
          <w:color w:val="0070C0"/>
        </w:rPr>
        <w:fldChar w:fldCharType="end"/>
      </w:r>
      <w:r w:rsidR="00CE046C" w:rsidRPr="003B573C">
        <w:rPr>
          <w:rFonts w:hint="eastAsia"/>
        </w:rPr>
        <w:t>」図</w:t>
      </w:r>
      <w:r w:rsidR="00D94089">
        <w:rPr>
          <w:rFonts w:hint="eastAsia"/>
        </w:rPr>
        <w:t>に表示</w:t>
      </w:r>
      <w:r w:rsidR="00A74467">
        <w:rPr>
          <w:rFonts w:hint="eastAsia"/>
        </w:rPr>
        <w:t>と</w:t>
      </w:r>
      <w:r w:rsidR="00D94089">
        <w:rPr>
          <w:rFonts w:hint="eastAsia"/>
        </w:rPr>
        <w:t>日付</w:t>
      </w:r>
      <w:r w:rsidR="00A74467">
        <w:rPr>
          <w:rFonts w:hint="eastAsia"/>
        </w:rPr>
        <w:t>合わないので</w:t>
      </w:r>
      <w:r w:rsidR="00F556CF">
        <w:rPr>
          <w:rFonts w:hint="eastAsia"/>
        </w:rPr>
        <w:t>説明</w:t>
      </w:r>
      <w:r w:rsidR="00126036">
        <w:rPr>
          <w:rFonts w:hint="eastAsia"/>
        </w:rPr>
        <w:t>内容が</w:t>
      </w:r>
      <w:r w:rsidR="00A03DB9" w:rsidRPr="003B573C">
        <w:rPr>
          <w:rFonts w:hint="eastAsia"/>
        </w:rPr>
        <w:t>意味不明になる</w:t>
      </w:r>
      <w:r w:rsidR="00CE046C" w:rsidRPr="003B573C">
        <w:rPr>
          <w:rFonts w:hint="eastAsia"/>
        </w:rPr>
        <w:t>ので</w:t>
      </w:r>
      <w:r w:rsidR="00A74467">
        <w:rPr>
          <w:rFonts w:hint="eastAsia"/>
        </w:rPr>
        <w:t>取り敢えずこの</w:t>
      </w:r>
      <w:r w:rsidR="003B573C">
        <w:rPr>
          <w:rFonts w:hint="eastAsia"/>
        </w:rPr>
        <w:t>日付</w:t>
      </w:r>
      <w:r w:rsidR="00A74467">
        <w:rPr>
          <w:rFonts w:hint="eastAsia"/>
        </w:rPr>
        <w:t>どおり</w:t>
      </w:r>
      <w:r w:rsidR="00CE046C" w:rsidRPr="003B573C">
        <w:rPr>
          <w:rFonts w:hint="eastAsia"/>
        </w:rPr>
        <w:t>「2020年04月07日」と入力し</w:t>
      </w:r>
      <w:r w:rsidR="00E93898">
        <w:rPr>
          <w:rFonts w:hint="eastAsia"/>
        </w:rPr>
        <w:t>、</w:t>
      </w:r>
      <w:r w:rsidR="00E93898" w:rsidRPr="00E93898">
        <w:rPr>
          <w:rFonts w:hint="eastAsia"/>
          <w:b/>
          <w:bCs/>
          <w:color w:val="FF0000"/>
        </w:rPr>
        <w:t>②</w:t>
      </w:r>
      <w:r w:rsidR="00E93898">
        <w:rPr>
          <w:rFonts w:hint="eastAsia"/>
        </w:rPr>
        <w:t>の試合打切り</w:t>
      </w:r>
      <w:r w:rsidR="00F556CF">
        <w:rPr>
          <w:rFonts w:hint="eastAsia"/>
        </w:rPr>
        <w:t>4回であること</w:t>
      </w:r>
      <w:r w:rsidR="00E93898">
        <w:rPr>
          <w:rFonts w:hint="eastAsia"/>
        </w:rPr>
        <w:t>大会名</w:t>
      </w:r>
      <w:r w:rsidR="00D406C0">
        <w:rPr>
          <w:rFonts w:hint="eastAsia"/>
        </w:rPr>
        <w:t>を変更の必要はないか</w:t>
      </w:r>
      <w:r w:rsidR="00E93898">
        <w:rPr>
          <w:rFonts w:hint="eastAsia"/>
        </w:rPr>
        <w:t>確認し</w:t>
      </w:r>
      <w:r w:rsidR="00D406C0">
        <w:rPr>
          <w:rFonts w:hint="eastAsia"/>
        </w:rPr>
        <w:t>ます。</w:t>
      </w:r>
      <w:r w:rsidR="00964EC7" w:rsidRPr="003B573C">
        <w:rPr>
          <w:rFonts w:hint="eastAsia"/>
        </w:rPr>
        <w:t>この図の日付は2020/04/07ですが、実際に運用する場合</w:t>
      </w:r>
      <w:r w:rsidR="00F556CF">
        <w:rPr>
          <w:rFonts w:hint="eastAsia"/>
        </w:rPr>
        <w:t>は</w:t>
      </w:r>
      <w:r w:rsidR="00F556CF" w:rsidRPr="003B573C">
        <w:rPr>
          <w:rFonts w:hint="eastAsia"/>
        </w:rPr>
        <w:t>当日の日付を入力</w:t>
      </w:r>
      <w:r w:rsidR="00F556CF">
        <w:rPr>
          <w:rFonts w:hint="eastAsia"/>
        </w:rPr>
        <w:t>する、また本試しで当日の日付を入力された場合</w:t>
      </w:r>
      <w:r w:rsidR="00964EC7" w:rsidRPr="003B573C">
        <w:rPr>
          <w:rFonts w:hint="eastAsia"/>
        </w:rPr>
        <w:t>は</w:t>
      </w:r>
      <w:r w:rsidR="00F556CF">
        <w:rPr>
          <w:rFonts w:hint="eastAsia"/>
        </w:rPr>
        <w:t>図と違うことの判断をし</w:t>
      </w:r>
      <w:bookmarkEnd w:id="191"/>
      <w:r w:rsidR="00F556CF">
        <w:rPr>
          <w:rFonts w:hint="eastAsia"/>
        </w:rPr>
        <w:t>て</w:t>
      </w:r>
      <w:r w:rsidR="009112F0" w:rsidRPr="00E93898">
        <w:rPr>
          <w:rFonts w:hint="eastAsia"/>
          <w:b/>
          <w:bCs/>
          <w:color w:val="FF0000"/>
        </w:rPr>
        <w:t>④</w:t>
      </w:r>
      <w:r w:rsidR="009112F0">
        <w:rPr>
          <w:rFonts w:hint="eastAsia"/>
        </w:rPr>
        <w:t>の</w:t>
      </w:r>
      <w:r w:rsidR="009112F0" w:rsidRPr="003B573C">
        <w:rPr>
          <w:rFonts w:hint="eastAsia"/>
        </w:rPr>
        <w:t>＜保存＞を押し</w:t>
      </w:r>
      <w:r w:rsidR="00F556CF">
        <w:rPr>
          <w:rFonts w:hint="eastAsia"/>
        </w:rPr>
        <w:t>てください</w:t>
      </w:r>
      <w:r w:rsidR="009112F0" w:rsidRPr="003B573C">
        <w:rPr>
          <w:rFonts w:hint="eastAsia"/>
        </w:rPr>
        <w:t>。</w:t>
      </w:r>
      <w:bookmarkEnd w:id="192"/>
    </w:p>
    <w:p w14:paraId="4DFFB2D1" w14:textId="5AA4CAF6" w:rsidR="00012C39" w:rsidRDefault="007F3EA5" w:rsidP="0021558B">
      <w:pPr>
        <w:pStyle w:val="3"/>
      </w:pPr>
      <w:bookmarkStart w:id="196" w:name="_Ref219292546"/>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_Ref54550818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22</w:t>
      </w:r>
      <w:r w:rsidR="00577CA1" w:rsidRPr="00577CA1">
        <w:rPr>
          <w:color w:val="0070C0"/>
        </w:rPr>
        <w:t xml:space="preserve"> </w:t>
      </w:r>
      <w:r w:rsidR="00577CA1" w:rsidRPr="00577CA1">
        <w:rPr>
          <w:rFonts w:hint="eastAsia"/>
          <w:color w:val="0070C0"/>
        </w:rPr>
        <w:t>上書き保存の確認</w:t>
      </w:r>
      <w:r w:rsidRPr="00577CA1">
        <w:rPr>
          <w:color w:val="0070C0"/>
        </w:rPr>
        <w:fldChar w:fldCharType="end"/>
      </w:r>
      <w:r w:rsidRPr="00D03215">
        <w:rPr>
          <w:rFonts w:hint="eastAsia"/>
        </w:rPr>
        <w:t>」の図のダイアログが表示するので</w:t>
      </w:r>
      <w:r w:rsidR="00964EC7">
        <w:rPr>
          <w:rFonts w:hint="eastAsia"/>
        </w:rPr>
        <w:t>同図赤枠内の</w:t>
      </w:r>
      <w:r w:rsidR="00261BCF">
        <w:rPr>
          <w:rFonts w:hint="eastAsia"/>
        </w:rPr>
        <w:t>日付をよく確認し</w:t>
      </w:r>
      <w:r w:rsidRPr="00D03215">
        <w:rPr>
          <w:rFonts w:hint="eastAsia"/>
        </w:rPr>
        <w:t>＜OK＞を押すと</w:t>
      </w:r>
      <w:r w:rsidR="00D847F3">
        <w:rPr>
          <w:rFonts w:hint="eastAsia"/>
        </w:rPr>
        <w:t>「</w:t>
      </w:r>
      <w:r w:rsidR="00D847F3" w:rsidRPr="00D847F3">
        <w:t>XL_4R_GG_同好会_2020 04 07.xlsx</w:t>
      </w:r>
      <w:r w:rsidR="00D847F3">
        <w:rPr>
          <w:rFonts w:hint="eastAsia"/>
        </w:rPr>
        <w:t>」の名前で</w:t>
      </w:r>
      <w:r w:rsidRPr="00D03215">
        <w:rPr>
          <w:rFonts w:hint="eastAsia"/>
        </w:rPr>
        <w:t>保存をします。</w:t>
      </w:r>
      <w:bookmarkEnd w:id="193"/>
      <w:r w:rsidR="00443FFD">
        <w:rPr>
          <w:rFonts w:hint="eastAsia"/>
        </w:rPr>
        <w:t>すると、「毎回入力データ」シートを含めそれより右の</w:t>
      </w:r>
      <w:r w:rsidR="004A3C6C">
        <w:rPr>
          <w:rFonts w:hint="eastAsia"/>
        </w:rPr>
        <w:t>すべての</w:t>
      </w:r>
      <w:r w:rsidR="00443FFD">
        <w:rPr>
          <w:rFonts w:hint="eastAsia"/>
        </w:rPr>
        <w:t>シート</w:t>
      </w:r>
      <w:r w:rsidR="004A3C6C">
        <w:rPr>
          <w:rFonts w:hint="eastAsia"/>
        </w:rPr>
        <w:t>の＜データ集計＞が済むまで</w:t>
      </w:r>
      <w:r w:rsidR="00443FFD">
        <w:rPr>
          <w:rFonts w:hint="eastAsia"/>
        </w:rPr>
        <w:t>タイトル行だけ</w:t>
      </w:r>
      <w:r w:rsidR="004A3C6C">
        <w:rPr>
          <w:rFonts w:hint="eastAsia"/>
        </w:rPr>
        <w:t>に</w:t>
      </w:r>
      <w:r w:rsidR="00443FFD">
        <w:rPr>
          <w:rFonts w:hint="eastAsia"/>
        </w:rPr>
        <w:t>なり</w:t>
      </w:r>
      <w:r w:rsidR="00D406C0">
        <w:rPr>
          <w:rFonts w:hint="eastAsia"/>
        </w:rPr>
        <w:t>ファイル名も日付に合わせて変わります。</w:t>
      </w:r>
      <w:r w:rsidR="00921446">
        <w:rPr>
          <w:rFonts w:hint="eastAsia"/>
        </w:rPr>
        <w:t>新年度</w:t>
      </w:r>
      <w:r w:rsidR="009021DC">
        <w:rPr>
          <w:rFonts w:hint="eastAsia"/>
        </w:rPr>
        <w:t>用</w:t>
      </w:r>
      <w:r w:rsidR="006C1B53">
        <w:rPr>
          <w:rFonts w:hint="eastAsia"/>
        </w:rPr>
        <w:t>の</w:t>
      </w:r>
      <w:r w:rsidR="00921446">
        <w:rPr>
          <w:rFonts w:hint="eastAsia"/>
        </w:rPr>
        <w:t>試合</w:t>
      </w:r>
      <w:r w:rsidR="009021DC">
        <w:rPr>
          <w:rFonts w:hint="eastAsia"/>
        </w:rPr>
        <w:t>ファイルを</w:t>
      </w:r>
      <w:r w:rsidR="006C1B53">
        <w:rPr>
          <w:rFonts w:hint="eastAsia"/>
        </w:rPr>
        <w:t>作る</w:t>
      </w:r>
      <w:r w:rsidR="009021DC">
        <w:rPr>
          <w:rFonts w:hint="eastAsia"/>
        </w:rPr>
        <w:t>操作も同様</w:t>
      </w:r>
      <w:r w:rsidR="00921446">
        <w:rPr>
          <w:rFonts w:hint="eastAsia"/>
        </w:rPr>
        <w:t>です。</w:t>
      </w:r>
      <w:r w:rsidR="00921446" w:rsidRPr="005F63B9">
        <w:rPr>
          <w:rFonts w:hint="eastAsia"/>
          <w:color w:val="0070C0"/>
        </w:rPr>
        <w:t>「</w:t>
      </w:r>
      <w:r w:rsidR="00921446" w:rsidRPr="00577CA1">
        <w:rPr>
          <w:color w:val="0070C0"/>
        </w:rPr>
        <w:fldChar w:fldCharType="begin"/>
      </w:r>
      <w:r w:rsidR="00921446" w:rsidRPr="00577CA1">
        <w:rPr>
          <w:color w:val="0070C0"/>
        </w:rPr>
        <w:instrText xml:space="preserve"> </w:instrText>
      </w:r>
      <w:r w:rsidR="00921446" w:rsidRPr="00577CA1">
        <w:rPr>
          <w:rFonts w:hint="eastAsia"/>
          <w:color w:val="0070C0"/>
        </w:rPr>
        <w:instrText>REF _Ref55069001 \r \h</w:instrText>
      </w:r>
      <w:r w:rsidR="00921446" w:rsidRPr="00577CA1">
        <w:rPr>
          <w:color w:val="0070C0"/>
        </w:rPr>
        <w:instrText xml:space="preserve"> </w:instrText>
      </w:r>
      <w:r w:rsidR="00921446" w:rsidRPr="00577CA1">
        <w:rPr>
          <w:color w:val="0070C0"/>
        </w:rPr>
      </w:r>
      <w:r w:rsidR="00921446" w:rsidRPr="00577CA1">
        <w:rPr>
          <w:color w:val="0070C0"/>
        </w:rPr>
        <w:fldChar w:fldCharType="separate"/>
      </w:r>
      <w:r w:rsidR="00577CA1" w:rsidRPr="00577CA1">
        <w:rPr>
          <w:color w:val="0070C0"/>
        </w:rPr>
        <w:t>(3)</w:t>
      </w:r>
      <w:r w:rsidR="00921446" w:rsidRPr="00577CA1">
        <w:rPr>
          <w:color w:val="0070C0"/>
        </w:rPr>
        <w:fldChar w:fldCharType="end"/>
      </w:r>
      <w:r w:rsidR="00921446" w:rsidRPr="00577CA1">
        <w:rPr>
          <w:color w:val="0070C0"/>
        </w:rPr>
        <w:fldChar w:fldCharType="begin"/>
      </w:r>
      <w:r w:rsidR="00921446" w:rsidRPr="00577CA1">
        <w:rPr>
          <w:color w:val="0070C0"/>
        </w:rPr>
        <w:instrText xml:space="preserve"> REF _Ref55069001 \h </w:instrText>
      </w:r>
      <w:r w:rsidR="00921446" w:rsidRPr="00577CA1">
        <w:rPr>
          <w:color w:val="0070C0"/>
        </w:rPr>
      </w:r>
      <w:r w:rsidR="00921446" w:rsidRPr="00577CA1">
        <w:rPr>
          <w:color w:val="0070C0"/>
        </w:rPr>
        <w:fldChar w:fldCharType="separate"/>
      </w:r>
      <w:r w:rsidR="00577CA1" w:rsidRPr="00577CA1">
        <w:rPr>
          <w:rFonts w:hint="eastAsia"/>
          <w:color w:val="0070C0"/>
        </w:rPr>
        <w:t>ユーザー用第2回目の競技以降の集計用ファイルを作る</w:t>
      </w:r>
      <w:r w:rsidR="00921446" w:rsidRPr="00577CA1">
        <w:rPr>
          <w:color w:val="0070C0"/>
        </w:rPr>
        <w:fldChar w:fldCharType="end"/>
      </w:r>
      <w:r w:rsidR="00921446">
        <w:rPr>
          <w:rFonts w:hint="eastAsia"/>
        </w:rPr>
        <w:t>」項に進んでも</w:t>
      </w:r>
      <w:r w:rsidR="00045420">
        <w:rPr>
          <w:rFonts w:hint="eastAsia"/>
        </w:rPr>
        <w:t>良い</w:t>
      </w:r>
      <w:r w:rsidR="00012C39">
        <w:rPr>
          <w:rFonts w:hint="eastAsia"/>
        </w:rPr>
        <w:t>し、</w:t>
      </w:r>
      <w:r w:rsidR="009021DC">
        <w:rPr>
          <w:rFonts w:hint="eastAsia"/>
        </w:rPr>
        <w:t>次項を試す</w:t>
      </w:r>
      <w:r w:rsidR="006C1B53">
        <w:rPr>
          <w:rFonts w:hint="eastAsia"/>
        </w:rPr>
        <w:t>場合</w:t>
      </w:r>
      <w:r w:rsidR="009021DC">
        <w:rPr>
          <w:rFonts w:hint="eastAsia"/>
        </w:rPr>
        <w:t>は本項で作った「</w:t>
      </w:r>
      <w:r w:rsidR="009021DC" w:rsidRPr="009021DC">
        <w:t>XL_4R_GG_同好会_2020 04 07.xlsx</w:t>
      </w:r>
      <w:r w:rsidR="009021DC">
        <w:rPr>
          <w:rFonts w:hint="eastAsia"/>
        </w:rPr>
        <w:t>」事前に削除する必要があります</w:t>
      </w:r>
      <w:r w:rsidR="00012C39">
        <w:rPr>
          <w:rFonts w:hint="eastAsia"/>
        </w:rPr>
        <w:t>。</w:t>
      </w:r>
      <w:bookmarkEnd w:id="196"/>
    </w:p>
    <w:p w14:paraId="657BD829" w14:textId="656EC50A" w:rsidR="006C3E8C" w:rsidRPr="006C3E8C" w:rsidRDefault="000961DB" w:rsidP="0021558B">
      <w:pPr>
        <w:pStyle w:val="3"/>
      </w:pPr>
      <w:r w:rsidRPr="006C3E8C">
        <w:rPr>
          <w:rFonts w:hint="eastAsia"/>
        </w:rPr>
        <w:t>前項で</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_Ref219290710 \r \h</w:instrText>
      </w:r>
      <w:r w:rsidRPr="00577CA1">
        <w:rPr>
          <w:color w:val="0070C0"/>
        </w:rPr>
        <w:instrText xml:space="preserve"> </w:instrText>
      </w:r>
      <w:r w:rsidR="006C3E8C"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(5)4)a</w:t>
      </w:r>
      <w:r w:rsidRPr="00577CA1">
        <w:rPr>
          <w:color w:val="0070C0"/>
        </w:rPr>
        <w:fldChar w:fldCharType="end"/>
      </w:r>
      <w:r w:rsidRPr="006C3E8C">
        <w:rPr>
          <w:rFonts w:hint="eastAsia"/>
        </w:rPr>
        <w:t>」項の</w:t>
      </w:r>
      <w:r w:rsidR="00DB55E8" w:rsidRPr="005F63B9">
        <w:rPr>
          <w:rFonts w:hint="eastAsia"/>
        </w:rPr>
        <w:t>「</w:t>
      </w:r>
      <w:r w:rsidR="00DB55E8" w:rsidRPr="00577CA1">
        <w:rPr>
          <w:color w:val="0070C0"/>
        </w:rPr>
        <w:fldChar w:fldCharType="begin"/>
      </w:r>
      <w:r w:rsidR="00DB55E8" w:rsidRPr="00577CA1">
        <w:rPr>
          <w:color w:val="0070C0"/>
        </w:rPr>
        <w:instrText xml:space="preserve"> </w:instrText>
      </w:r>
      <w:r w:rsidR="00DB55E8" w:rsidRPr="00577CA1">
        <w:rPr>
          <w:rFonts w:hint="eastAsia"/>
          <w:color w:val="0070C0"/>
        </w:rPr>
        <w:instrText>REF 推奨 \h</w:instrText>
      </w:r>
      <w:r w:rsidR="00DB55E8" w:rsidRPr="00577CA1">
        <w:rPr>
          <w:color w:val="0070C0"/>
        </w:rPr>
        <w:instrText xml:space="preserve"> </w:instrText>
      </w:r>
      <w:r w:rsidR="006C3E8C" w:rsidRPr="00577CA1">
        <w:rPr>
          <w:color w:val="0070C0"/>
        </w:rPr>
        <w:instrText xml:space="preserve"> \* MERGEFORMAT </w:instrText>
      </w:r>
      <w:r w:rsidR="00DB55E8" w:rsidRPr="00577CA1">
        <w:rPr>
          <w:color w:val="0070C0"/>
        </w:rPr>
      </w:r>
      <w:r w:rsidR="00DB55E8" w:rsidRPr="00577CA1">
        <w:rPr>
          <w:color w:val="0070C0"/>
        </w:rPr>
        <w:fldChar w:fldCharType="separate"/>
      </w:r>
      <w:r w:rsidR="00577CA1" w:rsidRPr="00577CA1">
        <w:rPr>
          <w:rFonts w:hint="eastAsia"/>
          <w:color w:val="0070C0"/>
        </w:rPr>
        <w:t>推奨</w:t>
      </w:r>
      <w:r w:rsidR="00DB55E8" w:rsidRPr="00577CA1">
        <w:rPr>
          <w:color w:val="0070C0"/>
        </w:rPr>
        <w:fldChar w:fldCharType="end"/>
      </w:r>
      <w:r w:rsidR="00DB55E8" w:rsidRPr="006C3E8C">
        <w:rPr>
          <w:rFonts w:hint="eastAsia"/>
        </w:rPr>
        <w:t>」</w:t>
      </w:r>
      <w:r w:rsidRPr="006C3E8C">
        <w:rPr>
          <w:rFonts w:hint="eastAsia"/>
        </w:rPr>
        <w:t>で記載した下側の</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_Ref219290853 \r \h</w:instrText>
      </w:r>
      <w:r w:rsidRPr="00577CA1">
        <w:rPr>
          <w:color w:val="0070C0"/>
        </w:rPr>
        <w:instrText xml:space="preserve"> </w:instrText>
      </w:r>
      <w:r w:rsidR="006C3E8C"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(5)4)b</w:t>
      </w:r>
      <w:r w:rsidRPr="00577CA1">
        <w:rPr>
          <w:color w:val="0070C0"/>
        </w:rPr>
        <w:fldChar w:fldCharType="end"/>
      </w:r>
      <w:r w:rsidRPr="006C3E8C">
        <w:rPr>
          <w:rFonts w:hint="eastAsia"/>
        </w:rPr>
        <w:t>」項の</w:t>
      </w:r>
      <w:r w:rsidR="00850368" w:rsidRPr="006C3E8C">
        <w:rPr>
          <w:rFonts w:hint="eastAsia"/>
        </w:rPr>
        <w:t>方法の説明です。</w:t>
      </w:r>
      <w:r w:rsidR="00012C39" w:rsidRPr="006C3E8C">
        <w:rPr>
          <w:rFonts w:hint="eastAsia"/>
        </w:rPr>
        <w:t>上記の</w:t>
      </w:r>
      <w:r w:rsidR="00012C39" w:rsidRPr="005F63B9">
        <w:rPr>
          <w:rFonts w:hint="eastAsia"/>
        </w:rPr>
        <w:t>「</w:t>
      </w:r>
      <w:r w:rsidR="00012C39" w:rsidRPr="00577CA1">
        <w:rPr>
          <w:color w:val="0070C0"/>
        </w:rPr>
        <w:fldChar w:fldCharType="begin"/>
      </w:r>
      <w:r w:rsidR="00012C39" w:rsidRPr="00577CA1">
        <w:rPr>
          <w:color w:val="0070C0"/>
        </w:rPr>
        <w:instrText xml:space="preserve"> </w:instrText>
      </w:r>
      <w:r w:rsidR="00012C39" w:rsidRPr="00577CA1">
        <w:rPr>
          <w:rFonts w:hint="eastAsia"/>
          <w:color w:val="0070C0"/>
        </w:rPr>
        <w:instrText>REF _Ref191908436 \r \h</w:instrText>
      </w:r>
      <w:r w:rsidR="00012C39" w:rsidRPr="00577CA1">
        <w:rPr>
          <w:color w:val="0070C0"/>
        </w:rPr>
        <w:instrText xml:space="preserve"> </w:instrText>
      </w:r>
      <w:r w:rsidR="006C3E8C" w:rsidRPr="00577CA1">
        <w:rPr>
          <w:color w:val="0070C0"/>
        </w:rPr>
        <w:instrText xml:space="preserve"> \* MERGEFORMAT </w:instrText>
      </w:r>
      <w:r w:rsidR="00012C39" w:rsidRPr="00577CA1">
        <w:rPr>
          <w:color w:val="0070C0"/>
        </w:rPr>
      </w:r>
      <w:r w:rsidR="00012C39" w:rsidRPr="00577CA1">
        <w:rPr>
          <w:color w:val="0070C0"/>
        </w:rPr>
        <w:fldChar w:fldCharType="separate"/>
      </w:r>
      <w:r w:rsidR="00577CA1" w:rsidRPr="00577CA1">
        <w:rPr>
          <w:color w:val="0070C0"/>
        </w:rPr>
        <w:t>2)</w:t>
      </w:r>
      <w:r w:rsidR="00012C39" w:rsidRPr="00577CA1">
        <w:rPr>
          <w:color w:val="0070C0"/>
        </w:rPr>
        <w:fldChar w:fldCharType="end"/>
      </w:r>
      <w:r w:rsidR="00012C39" w:rsidRPr="006C3E8C">
        <w:rPr>
          <w:rFonts w:hint="eastAsia"/>
        </w:rPr>
        <w:t>」項で</w:t>
      </w:r>
      <w:r w:rsidR="00012C39" w:rsidRPr="005F63B9">
        <w:rPr>
          <w:rFonts w:hint="eastAsia"/>
        </w:rPr>
        <w:t>「</w:t>
      </w:r>
      <w:r w:rsidR="00012C39" w:rsidRPr="00577CA1">
        <w:rPr>
          <w:color w:val="0070C0"/>
        </w:rPr>
        <w:fldChar w:fldCharType="begin"/>
      </w:r>
      <w:r w:rsidR="00012C39" w:rsidRPr="00577CA1">
        <w:rPr>
          <w:color w:val="0070C0"/>
        </w:rPr>
        <w:instrText xml:space="preserve"> </w:instrText>
      </w:r>
      <w:r w:rsidR="00012C39" w:rsidRPr="00577CA1">
        <w:rPr>
          <w:rFonts w:hint="eastAsia"/>
          <w:color w:val="0070C0"/>
        </w:rPr>
        <w:instrText>REF _Ref191894246 \r \h</w:instrText>
      </w:r>
      <w:r w:rsidR="00012C39" w:rsidRPr="00577CA1">
        <w:rPr>
          <w:color w:val="0070C0"/>
        </w:rPr>
        <w:instrText xml:space="preserve"> </w:instrText>
      </w:r>
      <w:r w:rsidR="006C3E8C" w:rsidRPr="00577CA1">
        <w:rPr>
          <w:color w:val="0070C0"/>
        </w:rPr>
        <w:instrText xml:space="preserve"> \* MERGEFORMAT </w:instrText>
      </w:r>
      <w:r w:rsidR="00012C39" w:rsidRPr="00577CA1">
        <w:rPr>
          <w:color w:val="0070C0"/>
        </w:rPr>
      </w:r>
      <w:r w:rsidR="00012C39" w:rsidRPr="00577CA1">
        <w:rPr>
          <w:color w:val="0070C0"/>
        </w:rPr>
        <w:fldChar w:fldCharType="separate"/>
      </w:r>
      <w:r w:rsidR="00577CA1" w:rsidRPr="00577CA1">
        <w:rPr>
          <w:rFonts w:hint="eastAsia"/>
          <w:color w:val="0070C0"/>
        </w:rPr>
        <w:t>３</w:t>
      </w:r>
      <w:r w:rsidR="00577CA1" w:rsidRPr="00577CA1">
        <w:rPr>
          <w:color w:val="0070C0"/>
        </w:rPr>
        <w:t>(6)5)b</w:t>
      </w:r>
      <w:r w:rsidR="00012C39" w:rsidRPr="00577CA1">
        <w:rPr>
          <w:color w:val="0070C0"/>
        </w:rPr>
        <w:fldChar w:fldCharType="end"/>
      </w:r>
      <w:r w:rsidR="00012C39" w:rsidRPr="006C3E8C">
        <w:rPr>
          <w:rFonts w:hint="eastAsia"/>
        </w:rPr>
        <w:t>」を選択した場合は⑦の位置に「</w:t>
      </w:r>
      <w:r w:rsidR="00012C39" w:rsidRPr="006C3E8C">
        <w:t>XL_4R_GG_同好会_2015 03 29.xlsx</w:t>
      </w:r>
      <w:r w:rsidR="00012C39" w:rsidRPr="006C3E8C">
        <w:rPr>
          <w:rFonts w:hint="eastAsia"/>
        </w:rPr>
        <w:t>」が保存</w:t>
      </w:r>
      <w:r w:rsidRPr="006C3E8C">
        <w:rPr>
          <w:rFonts w:hint="eastAsia"/>
        </w:rPr>
        <w:t>したものをダブルクリックしてそのまま起動します</w:t>
      </w:r>
      <w:r w:rsidR="00921446" w:rsidRPr="006C3E8C">
        <w:rPr>
          <w:rFonts w:hint="eastAsia"/>
        </w:rPr>
        <w:t>。</w:t>
      </w:r>
    </w:p>
    <w:p w14:paraId="0AEA5445" w14:textId="7A1F9128" w:rsidR="006C3E8C" w:rsidRDefault="006C3E8C" w:rsidP="006C3E8C">
      <w:pPr>
        <w:ind w:leftChars="400" w:left="840"/>
      </w:pPr>
      <w:r>
        <w:rPr>
          <w:rFonts w:hint="eastAsia"/>
        </w:rPr>
        <w:t>本項の方法は前</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_Ref219291235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5)</w:t>
      </w:r>
      <w:r w:rsidRPr="00577CA1">
        <w:rPr>
          <w:color w:val="0070C0"/>
        </w:rPr>
        <w:fldChar w:fldCharType="end"/>
      </w:r>
      <w:r>
        <w:rPr>
          <w:rFonts w:hint="eastAsia"/>
        </w:rPr>
        <w:t>」項で日付を間違って入力した場合に間違って出来たファイルの削除などが簡単にできるので応用してください。</w:t>
      </w:r>
    </w:p>
    <w:p w14:paraId="5AAF8EEA" w14:textId="7FD787D8" w:rsidR="00850368" w:rsidRDefault="00145504" w:rsidP="0021558B">
      <w:pPr>
        <w:pStyle w:val="3"/>
      </w:pPr>
      <w:r w:rsidRPr="005F63B9">
        <w:rPr>
          <w:rFonts w:hint="eastAsia"/>
        </w:rPr>
        <w:lastRenderedPageBreak/>
        <w:t>「</w:t>
      </w:r>
      <w:r w:rsidRPr="00577CA1">
        <w:rPr>
          <w:color w:val="0070C0"/>
        </w:rPr>
        <w:fldChar w:fldCharType="begin"/>
      </w:r>
      <w:r w:rsidRPr="00577CA1">
        <w:rPr>
          <w:color w:val="0070C0"/>
        </w:rPr>
        <w:instrText xml:space="preserve"> </w:instrText>
      </w:r>
      <w:r w:rsidRPr="00577CA1">
        <w:rPr>
          <w:rFonts w:hint="eastAsia"/>
          <w:color w:val="0070C0"/>
        </w:rPr>
        <w:instrText>REF _Ref191912887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4)</w:t>
      </w:r>
      <w:r w:rsidRPr="00577CA1">
        <w:rPr>
          <w:color w:val="0070C0"/>
        </w:rPr>
        <w:fldChar w:fldCharType="end"/>
      </w:r>
      <w:r>
        <w:rPr>
          <w:rFonts w:hint="eastAsia"/>
        </w:rPr>
        <w:t>」項と</w:t>
      </w:r>
      <w:r w:rsidR="00850368">
        <w:rPr>
          <w:rFonts w:hint="eastAsia"/>
        </w:rPr>
        <w:t>同様</w:t>
      </w:r>
      <w:r w:rsidR="00850368" w:rsidRPr="00D03215">
        <w:rPr>
          <w:rFonts w:hint="eastAsia"/>
        </w:rPr>
        <w:t>「毎回入力データ」シートから</w:t>
      </w:r>
      <w:r w:rsidR="00850368">
        <w:rPr>
          <w:rFonts w:hint="eastAsia"/>
        </w:rPr>
        <w:t>リボンの</w:t>
      </w:r>
      <w:r w:rsidR="00850368" w:rsidRPr="00D03215">
        <w:rPr>
          <w:rFonts w:hint="eastAsia"/>
        </w:rPr>
        <w:t>＜日付競技大会名＞をクリックしてください。</w:t>
      </w:r>
      <w:bookmarkStart w:id="197" w:name="_Hlk191914934"/>
      <w:r w:rsidR="00850368" w:rsidRPr="005F63B9">
        <w:rPr>
          <w:rFonts w:hint="eastAsia"/>
        </w:rPr>
        <w:t>「</w:t>
      </w:r>
      <w:r w:rsidR="00850368" w:rsidRPr="00577CA1">
        <w:rPr>
          <w:color w:val="0070C0"/>
        </w:rPr>
        <w:fldChar w:fldCharType="begin"/>
      </w:r>
      <w:r w:rsidR="00850368" w:rsidRPr="00577CA1">
        <w:rPr>
          <w:color w:val="0070C0"/>
        </w:rPr>
        <w:instrText xml:space="preserve"> </w:instrText>
      </w:r>
      <w:r w:rsidR="00850368" w:rsidRPr="00577CA1">
        <w:rPr>
          <w:rFonts w:hint="eastAsia"/>
          <w:color w:val="0070C0"/>
        </w:rPr>
        <w:instrText>REF _Ref191911622 \h</w:instrText>
      </w:r>
      <w:r w:rsidR="00850368" w:rsidRPr="00577CA1">
        <w:rPr>
          <w:color w:val="0070C0"/>
        </w:rPr>
        <w:instrText xml:space="preserve"> </w:instrText>
      </w:r>
      <w:r w:rsidR="00850368" w:rsidRPr="00577CA1">
        <w:rPr>
          <w:color w:val="0070C0"/>
        </w:rPr>
      </w:r>
      <w:r w:rsidR="00850368" w:rsidRPr="00577CA1">
        <w:rPr>
          <w:color w:val="0070C0"/>
        </w:rPr>
        <w:fldChar w:fldCharType="separate"/>
      </w:r>
      <w:r w:rsidR="00577CA1" w:rsidRPr="00577CA1">
        <w:rPr>
          <w:color w:val="0070C0"/>
        </w:rPr>
        <w:t xml:space="preserve">図 </w:t>
      </w:r>
      <w:r w:rsidR="00577CA1" w:rsidRPr="00577CA1">
        <w:rPr>
          <w:noProof/>
          <w:color w:val="0070C0"/>
        </w:rPr>
        <w:t>23</w:t>
      </w:r>
      <w:r w:rsidR="00577CA1" w:rsidRPr="00577CA1">
        <w:rPr>
          <w:rFonts w:hint="eastAsia"/>
          <w:color w:val="0070C0"/>
        </w:rPr>
        <w:t xml:space="preserve"> 日付と競技大会名の入力_2</w:t>
      </w:r>
      <w:r w:rsidR="00850368" w:rsidRPr="00577CA1">
        <w:rPr>
          <w:color w:val="0070C0"/>
        </w:rPr>
        <w:fldChar w:fldCharType="end"/>
      </w:r>
      <w:r w:rsidR="00850368">
        <w:rPr>
          <w:rFonts w:hint="eastAsia"/>
        </w:rPr>
        <w:t>」</w:t>
      </w:r>
      <w:bookmarkEnd w:id="197"/>
      <w:r w:rsidR="00850368">
        <w:rPr>
          <w:rFonts w:hint="eastAsia"/>
        </w:rPr>
        <w:t>の図が開きます。</w:t>
      </w:r>
    </w:p>
    <w:p w14:paraId="7753FDA7" w14:textId="0F8F32F0" w:rsidR="0021558B" w:rsidRPr="0021558B" w:rsidRDefault="0021558B" w:rsidP="0021558B">
      <w:pPr>
        <w:ind w:leftChars="400" w:left="840"/>
      </w:pPr>
      <w:r w:rsidRPr="008D240B">
        <w:rPr>
          <w:rFonts w:hint="eastAsia"/>
          <w:noProof/>
          <w:lang w:val="ja-JP"/>
        </w:rPr>
        <mc:AlternateContent>
          <mc:Choice Requires="wpg">
            <w:drawing>
              <wp:inline distT="0" distB="0" distL="0" distR="0" wp14:anchorId="03A1E3A7" wp14:editId="74A73590">
                <wp:extent cx="5175885" cy="1892300"/>
                <wp:effectExtent l="0" t="0" r="5715" b="0"/>
                <wp:docPr id="1177885492" name="グループ化 169"/>
                <wp:cNvGraphicFramePr/>
                <a:graphic xmlns:a="http://schemas.openxmlformats.org/drawingml/2006/main">
                  <a:graphicData uri="http://schemas.microsoft.com/office/word/2010/wordprocessingGroup">
                    <wpg:wgp>
                      <wpg:cNvGrpSpPr/>
                      <wpg:grpSpPr>
                        <a:xfrm>
                          <a:off x="0" y="0"/>
                          <a:ext cx="5175885" cy="1892300"/>
                          <a:chOff x="0" y="0"/>
                          <a:chExt cx="5175885" cy="1892300"/>
                        </a:xfrm>
                      </wpg:grpSpPr>
                      <wps:wsp>
                        <wps:cNvPr id="1927798705" name="テキスト ボックス 1"/>
                        <wps:cNvSpPr txBox="1"/>
                        <wps:spPr>
                          <a:xfrm>
                            <a:off x="6350" y="1663700"/>
                            <a:ext cx="5169535" cy="228600"/>
                          </a:xfrm>
                          <a:prstGeom prst="rect">
                            <a:avLst/>
                          </a:prstGeom>
                          <a:solidFill>
                            <a:prstClr val="white"/>
                          </a:solidFill>
                          <a:ln>
                            <a:noFill/>
                          </a:ln>
                        </wps:spPr>
                        <wps:txbx>
                          <w:txbxContent>
                            <w:p w14:paraId="6C36DB7D" w14:textId="77777777" w:rsidR="0021558B" w:rsidRPr="00305203" w:rsidRDefault="0021558B" w:rsidP="0021558B">
                              <w:pPr>
                                <w:pStyle w:val="ab"/>
                                <w:rPr>
                                  <w:noProof/>
                                  <w:szCs w:val="22"/>
                                </w:rPr>
                              </w:pPr>
                              <w:bookmarkStart w:id="198" w:name="_Ref191911622"/>
                              <w:r>
                                <w:t xml:space="preserve">図 </w:t>
                              </w:r>
                              <w:r>
                                <w:fldChar w:fldCharType="begin"/>
                              </w:r>
                              <w:r>
                                <w:instrText xml:space="preserve"> SEQ 図 \* ARABIC </w:instrText>
                              </w:r>
                              <w:r>
                                <w:fldChar w:fldCharType="separate"/>
                              </w:r>
                              <w:r>
                                <w:rPr>
                                  <w:noProof/>
                                </w:rPr>
                                <w:t>23</w:t>
                              </w:r>
                              <w:r>
                                <w:fldChar w:fldCharType="end"/>
                              </w:r>
                              <w:r>
                                <w:rPr>
                                  <w:rFonts w:hint="eastAsia"/>
                                </w:rPr>
                                <w:t xml:space="preserve"> </w:t>
                              </w:r>
                              <w:r w:rsidRPr="00D03215">
                                <w:rPr>
                                  <w:rFonts w:hint="eastAsia"/>
                                </w:rPr>
                                <w:t>日付と競技大会名の入力</w:t>
                              </w:r>
                              <w:r>
                                <w:rPr>
                                  <w:rFonts w:hint="eastAsia"/>
                                </w:rPr>
                                <w:t>_2</w:t>
                              </w:r>
                              <w:bookmarkEnd w:id="19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44983035" name="図 168"/>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169535" cy="1638300"/>
                          </a:xfrm>
                          <a:prstGeom prst="rect">
                            <a:avLst/>
                          </a:prstGeom>
                        </pic:spPr>
                      </pic:pic>
                    </wpg:wgp>
                  </a:graphicData>
                </a:graphic>
              </wp:inline>
            </w:drawing>
          </mc:Choice>
          <mc:Fallback>
            <w:pict>
              <v:group w14:anchorId="03A1E3A7" id="_x0000_s1097" style="width:407.55pt;height:149pt;mso-position-horizontal-relative:char;mso-position-vertical-relative:line" coordsize="51758,189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">
                <v:shape id="テキスト ボックス 1" o:spid="_x0000_s1098" type="#_x0000_t202" style="position:absolute;left:63;top:16637;width:5169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" stroked="f">
                  <v:textbox style="mso-fit-shape-to-text:t" inset="0,0,0,0">
                    <w:txbxContent>
                      <w:p w14:paraId="6C36DB7D" w14:textId="77777777" w:rsidR="0021558B" w:rsidRPr="00305203" w:rsidRDefault="0021558B" w:rsidP="0021558B">
                        <w:pPr>
                          <w:pStyle w:val="ab"/>
                          <w:rPr>
                            <w:noProof/>
                            <w:szCs w:val="22"/>
                          </w:rPr>
                        </w:pPr>
                        <w:bookmarkStart w:id="230" w:name="_Ref191911622"/>
                        <w:r>
                          <w:t xml:space="preserve">図 </w:t>
                        </w:r>
                        <w:r>
                          <w:fldChar w:fldCharType="begin"/>
                        </w:r>
                        <w:r>
                          <w:instrText xml:space="preserve"> SEQ 図 \* ARABIC </w:instrText>
                        </w:r>
                        <w:r>
                          <w:fldChar w:fldCharType="separate"/>
                        </w:r>
                        <w:r>
                          <w:rPr>
                            <w:noProof/>
                          </w:rPr>
                          <w:t>23</w:t>
                        </w:r>
                        <w:r>
                          <w:fldChar w:fldCharType="end"/>
                        </w:r>
                        <w:r>
                          <w:rPr>
                            <w:rFonts w:hint="eastAsia"/>
                          </w:rPr>
                          <w:t xml:space="preserve"> </w:t>
                        </w:r>
                        <w:r w:rsidRPr="00D03215">
                          <w:rPr>
                            <w:rFonts w:hint="eastAsia"/>
                          </w:rPr>
                          <w:t>日付と競技大会名の入力</w:t>
                        </w:r>
                        <w:r>
                          <w:rPr>
                            <w:rFonts w:hint="eastAsia"/>
                          </w:rPr>
                          <w:t>_2</w:t>
                        </w:r>
                        <w:bookmarkEnd w:id="230"/>
                      </w:p>
                    </w:txbxContent>
                  </v:textbox>
                </v:shape>
                <v:shape id="図 168" o:spid="_x0000_s1099" type="#_x0000_t75" style="position:absolute;width:51695;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">
                  <v:imagedata r:id="rId53" o:title=""/>
                </v:shape>
                <w10:anchorlock/>
              </v:group>
            </w:pict>
          </mc:Fallback>
        </mc:AlternateContent>
      </w:r>
    </w:p>
    <w:p w14:paraId="1C0A9B86" w14:textId="700C2B1F" w:rsidR="00850368" w:rsidRDefault="00850368" w:rsidP="0021558B">
      <w:pPr>
        <w:pStyle w:val="3"/>
      </w:pPr>
      <w:r w:rsidRPr="007F3E55">
        <w:rPr>
          <w:rFonts w:hint="eastAsia"/>
          <w:b/>
          <w:bCs/>
          <w:color w:val="FF0000"/>
        </w:rPr>
        <w:t>①</w:t>
      </w:r>
      <w:r>
        <w:rPr>
          <w:rFonts w:hint="eastAsia"/>
        </w:rPr>
        <w:t>の日付</w:t>
      </w:r>
      <w:r w:rsidR="00552360">
        <w:rPr>
          <w:rFonts w:hint="eastAsia"/>
        </w:rPr>
        <w:t>は</w:t>
      </w:r>
      <w:r w:rsidR="00F75D16" w:rsidRPr="005F63B9">
        <w:rPr>
          <w:rFonts w:hint="eastAsia"/>
          <w:color w:val="0070C0"/>
        </w:rPr>
        <w:t>「</w:t>
      </w:r>
      <w:r w:rsidR="00F75D16" w:rsidRPr="00577CA1">
        <w:rPr>
          <w:color w:val="0070C0"/>
        </w:rPr>
        <w:fldChar w:fldCharType="begin"/>
      </w:r>
      <w:r w:rsidR="00F75D16" w:rsidRPr="00577CA1">
        <w:rPr>
          <w:color w:val="0070C0"/>
        </w:rPr>
        <w:instrText xml:space="preserve"> </w:instrText>
      </w:r>
      <w:r w:rsidR="00F75D16" w:rsidRPr="00577CA1">
        <w:rPr>
          <w:rFonts w:hint="eastAsia"/>
          <w:color w:val="0070C0"/>
        </w:rPr>
        <w:instrText>REF _Ref191892802 \r \h</w:instrText>
      </w:r>
      <w:r w:rsidR="00F75D16" w:rsidRPr="00577CA1">
        <w:rPr>
          <w:color w:val="0070C0"/>
        </w:rPr>
        <w:instrText xml:space="preserve"> </w:instrText>
      </w:r>
      <w:r w:rsidR="00F75D16" w:rsidRPr="00577CA1">
        <w:rPr>
          <w:color w:val="0070C0"/>
        </w:rPr>
      </w:r>
      <w:r w:rsidR="00F75D16" w:rsidRPr="00577CA1">
        <w:rPr>
          <w:color w:val="0070C0"/>
        </w:rPr>
        <w:fldChar w:fldCharType="separate"/>
      </w:r>
      <w:r w:rsidR="00577CA1" w:rsidRPr="00577CA1">
        <w:rPr>
          <w:color w:val="0070C0"/>
        </w:rPr>
        <w:t>5)</w:t>
      </w:r>
      <w:r w:rsidR="00F75D16" w:rsidRPr="00577CA1">
        <w:rPr>
          <w:color w:val="0070C0"/>
        </w:rPr>
        <w:fldChar w:fldCharType="end"/>
      </w:r>
      <w:r w:rsidR="00F75D16">
        <w:rPr>
          <w:rFonts w:hint="eastAsia"/>
        </w:rPr>
        <w:t>」項</w:t>
      </w:r>
      <w:r>
        <w:rPr>
          <w:rFonts w:hint="eastAsia"/>
        </w:rPr>
        <w:t>同様</w:t>
      </w:r>
      <w:r w:rsidR="007E0E68">
        <w:rPr>
          <w:rFonts w:hint="eastAsia"/>
        </w:rPr>
        <w:t>に試合日</w:t>
      </w:r>
      <w:r w:rsidRPr="003B573C">
        <w:rPr>
          <w:rFonts w:hint="eastAsia"/>
        </w:rPr>
        <w:t>「2020年04月07日」と入力し＜保存＞を押し</w:t>
      </w:r>
      <w:r>
        <w:rPr>
          <w:rFonts w:hint="eastAsia"/>
        </w:rPr>
        <w:t>ます</w:t>
      </w:r>
      <w:r w:rsidRPr="003B573C">
        <w:rPr>
          <w:rFonts w:hint="eastAsia"/>
        </w:rPr>
        <w:t>。（参考：大会名が</w:t>
      </w:r>
      <w:r>
        <w:rPr>
          <w:rFonts w:hint="eastAsia"/>
        </w:rPr>
        <w:t>違う</w:t>
      </w:r>
      <w:r w:rsidRPr="003B573C">
        <w:rPr>
          <w:rFonts w:hint="eastAsia"/>
        </w:rPr>
        <w:t>場合は修正</w:t>
      </w:r>
      <w:r>
        <w:rPr>
          <w:rFonts w:hint="eastAsia"/>
        </w:rPr>
        <w:t>してください</w:t>
      </w:r>
      <w:r w:rsidRPr="003B573C">
        <w:rPr>
          <w:rFonts w:hint="eastAsia"/>
        </w:rPr>
        <w:t>。</w:t>
      </w:r>
      <w:r w:rsidRPr="00126036">
        <w:rPr>
          <w:rFonts w:hint="eastAsia"/>
          <w:u w:val="single"/>
        </w:rPr>
        <w:t>この図の日付は2020/04/07ですが、実際に運用する場合は試合日当日の日付を入力</w:t>
      </w:r>
      <w:r w:rsidRPr="003B573C">
        <w:rPr>
          <w:rFonts w:hint="eastAsia"/>
        </w:rPr>
        <w:t>し</w:t>
      </w:r>
      <w:r w:rsidR="00E93898">
        <w:rPr>
          <w:rFonts w:hint="eastAsia"/>
        </w:rPr>
        <w:t>、</w:t>
      </w:r>
      <w:r w:rsidR="00E93898" w:rsidRPr="00E93898">
        <w:rPr>
          <w:rFonts w:hint="eastAsia"/>
          <w:b/>
          <w:bCs/>
          <w:color w:val="FF0000"/>
        </w:rPr>
        <w:t>②</w:t>
      </w:r>
      <w:r w:rsidR="00E93898">
        <w:rPr>
          <w:rFonts w:hint="eastAsia"/>
        </w:rPr>
        <w:t>の試合打切りの数字を変更するかを確認し、大会名はこのままで良いかまたは変更かを確認し</w:t>
      </w:r>
      <w:r w:rsidR="00E93898" w:rsidRPr="003B573C">
        <w:rPr>
          <w:rFonts w:hint="eastAsia"/>
        </w:rPr>
        <w:t>て</w:t>
      </w:r>
      <w:r w:rsidR="00E93898" w:rsidRPr="00E93898">
        <w:rPr>
          <w:rFonts w:hint="eastAsia"/>
          <w:b/>
          <w:bCs/>
          <w:color w:val="FF0000"/>
        </w:rPr>
        <w:t>④</w:t>
      </w:r>
      <w:r w:rsidR="00E93898">
        <w:rPr>
          <w:rFonts w:hint="eastAsia"/>
        </w:rPr>
        <w:t>の</w:t>
      </w:r>
      <w:r w:rsidRPr="003B573C">
        <w:rPr>
          <w:rFonts w:hint="eastAsia"/>
        </w:rPr>
        <w:t>＜保存＞を押します）</w:t>
      </w:r>
      <w:r>
        <w:rPr>
          <w:rFonts w:hint="eastAsia"/>
        </w:rPr>
        <w:t>。</w:t>
      </w:r>
    </w:p>
    <w:p w14:paraId="5DFD2876" w14:textId="77777777" w:rsidR="00DE7184" w:rsidRDefault="00850368" w:rsidP="0021558B">
      <w:pPr>
        <w:pStyle w:val="3"/>
      </w:pPr>
      <w:bookmarkStart w:id="199" w:name="_Ref219292935"/>
      <w:r w:rsidRPr="00850368">
        <w:rPr>
          <w:rFonts w:hint="eastAsia"/>
        </w:rPr>
        <w:t>同図</w:t>
      </w:r>
      <w:r>
        <w:rPr>
          <w:rFonts w:hint="eastAsia"/>
        </w:rPr>
        <w:t>右</w:t>
      </w:r>
      <w:r w:rsidR="00DE7184">
        <w:rPr>
          <w:rFonts w:hint="eastAsia"/>
        </w:rPr>
        <w:t>側の</w:t>
      </w:r>
      <w:r w:rsidR="00503369" w:rsidRPr="00503369">
        <w:rPr>
          <w:rFonts w:hint="eastAsia"/>
          <w:b/>
          <w:bCs/>
          <w:color w:val="FF0000"/>
        </w:rPr>
        <w:t>⑤</w:t>
      </w:r>
      <w:r w:rsidR="00DE7184">
        <w:rPr>
          <w:rFonts w:hint="eastAsia"/>
        </w:rPr>
        <w:t>「</w:t>
      </w:r>
      <w:r>
        <w:rPr>
          <w:rFonts w:hint="eastAsia"/>
        </w:rPr>
        <w:t>保存確認」ダイアログが開くので赤枠の日付を確認し＜OK＞を押</w:t>
      </w:r>
      <w:r w:rsidR="008069F8">
        <w:rPr>
          <w:rFonts w:hint="eastAsia"/>
        </w:rPr>
        <w:t>すと</w:t>
      </w:r>
      <w:r w:rsidR="00DE7184">
        <w:rPr>
          <w:rFonts w:hint="eastAsia"/>
        </w:rPr>
        <w:t>「</w:t>
      </w:r>
      <w:r w:rsidR="00145504" w:rsidRPr="00145504">
        <w:t>XL_4R_GG_同好会_2020 04 07.xlsx</w:t>
      </w:r>
      <w:r w:rsidR="00DE7184">
        <w:rPr>
          <w:rFonts w:hint="eastAsia"/>
        </w:rPr>
        <w:t>」の</w:t>
      </w:r>
      <w:r w:rsidR="00145504">
        <w:rPr>
          <w:rFonts w:hint="eastAsia"/>
        </w:rPr>
        <w:t>ファイル名</w:t>
      </w:r>
      <w:r w:rsidR="00DE7184">
        <w:rPr>
          <w:rFonts w:hint="eastAsia"/>
        </w:rPr>
        <w:t>で保存します。</w:t>
      </w:r>
      <w:bookmarkEnd w:id="199"/>
    </w:p>
    <w:bookmarkStart w:id="200" w:name="_Ref191891538"/>
    <w:p w14:paraId="54062D54" w14:textId="26EEC6A6" w:rsidR="00145504" w:rsidRDefault="00AF3790" w:rsidP="0021558B">
      <w:pPr>
        <w:pStyle w:val="3"/>
      </w:pPr>
      <w:r>
        <w:rPr>
          <w:rFonts w:hint="eastAsia"/>
          <w:noProof/>
          <w:lang w:val="ja-JP"/>
        </w:rPr>
        <mc:AlternateContent>
          <mc:Choice Requires="wpg">
            <w:drawing>
              <wp:anchor distT="0" distB="0" distL="114300" distR="114300" simplePos="0" relativeHeight="251986944" behindDoc="0" locked="0" layoutInCell="1" allowOverlap="1" wp14:anchorId="7A7A2C5E" wp14:editId="3C0506F6">
                <wp:simplePos x="0" y="0"/>
                <wp:positionH relativeFrom="column">
                  <wp:posOffset>2637977</wp:posOffset>
                </wp:positionH>
                <wp:positionV relativeFrom="paragraph">
                  <wp:posOffset>230953</wp:posOffset>
                </wp:positionV>
                <wp:extent cx="3134995" cy="1788459"/>
                <wp:effectExtent l="0" t="0" r="8255" b="2540"/>
                <wp:wrapSquare wrapText="bothSides"/>
                <wp:docPr id="242010272" name="グループ化 180"/>
                <wp:cNvGraphicFramePr/>
                <a:graphic xmlns:a="http://schemas.openxmlformats.org/drawingml/2006/main">
                  <a:graphicData uri="http://schemas.microsoft.com/office/word/2010/wordprocessingGroup">
                    <wpg:wgp>
                      <wpg:cNvGrpSpPr/>
                      <wpg:grpSpPr>
                        <a:xfrm>
                          <a:off x="0" y="0"/>
                          <a:ext cx="3134995" cy="1788459"/>
                          <a:chOff x="0" y="0"/>
                          <a:chExt cx="3134995" cy="1788459"/>
                        </a:xfrm>
                      </wpg:grpSpPr>
                      <wps:wsp>
                        <wps:cNvPr id="1848686922" name="テキスト ボックス 1"/>
                        <wps:cNvSpPr txBox="1"/>
                        <wps:spPr>
                          <a:xfrm>
                            <a:off x="0" y="1559859"/>
                            <a:ext cx="3134995" cy="228600"/>
                          </a:xfrm>
                          <a:prstGeom prst="rect">
                            <a:avLst/>
                          </a:prstGeom>
                          <a:solidFill>
                            <a:prstClr val="white"/>
                          </a:solidFill>
                          <a:ln>
                            <a:noFill/>
                          </a:ln>
                        </wps:spPr>
                        <wps:txbx>
                          <w:txbxContent>
                            <w:p w14:paraId="21949C67" w14:textId="77777777" w:rsidR="00E233E7" w:rsidRPr="000173C3" w:rsidRDefault="00E233E7" w:rsidP="00E233E7">
                              <w:pPr>
                                <w:pStyle w:val="ab"/>
                                <w:rPr>
                                  <w:rFonts w:eastAsia="ＭＳ 明朝"/>
                                  <w:noProof/>
                                  <w:szCs w:val="22"/>
                                </w:rPr>
                              </w:pPr>
                              <w:bookmarkStart w:id="201" w:name="_Ref191846735"/>
                              <w:r>
                                <w:t xml:space="preserve">図 </w:t>
                              </w:r>
                              <w:r>
                                <w:fldChar w:fldCharType="begin"/>
                              </w:r>
                              <w:r>
                                <w:instrText xml:space="preserve"> SEQ 図 \* ARABIC </w:instrText>
                              </w:r>
                              <w:r>
                                <w:fldChar w:fldCharType="separate"/>
                              </w:r>
                              <w:r w:rsidR="00D1780D">
                                <w:rPr>
                                  <w:noProof/>
                                </w:rPr>
                                <w:t>24</w:t>
                              </w:r>
                              <w:r>
                                <w:fldChar w:fldCharType="end"/>
                              </w:r>
                              <w:r>
                                <w:rPr>
                                  <w:rFonts w:hint="eastAsia"/>
                                </w:rPr>
                                <w:t xml:space="preserve"> 参照</w:t>
                              </w:r>
                              <w:r w:rsidR="00DE7184">
                                <w:rPr>
                                  <w:rFonts w:hint="eastAsia"/>
                                </w:rPr>
                                <w:t>_</w:t>
                              </w:r>
                              <w:r>
                                <w:rPr>
                                  <w:rFonts w:hint="eastAsia"/>
                                </w:rPr>
                                <w:t>ファイルの選択</w:t>
                              </w:r>
                              <w:bookmarkEnd w:id="2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296059438" name="図 195"/>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134360" cy="1536700"/>
                          </a:xfrm>
                          <a:prstGeom prst="rect">
                            <a:avLst/>
                          </a:prstGeom>
                        </pic:spPr>
                      </pic:pic>
                    </wpg:wgp>
                  </a:graphicData>
                </a:graphic>
              </wp:anchor>
            </w:drawing>
          </mc:Choice>
          <mc:Fallback>
            <w:pict>
              <v:group w14:anchorId="7A7A2C5E" id="_x0000_s1100" style="position:absolute;left:0;text-align:left;margin-left:207.7pt;margin-top:18.2pt;width:246.85pt;height:140.8pt;z-index:251986944;mso-position-horizontal-relative:text;mso-position-vertical-relative:text" coordsize="31349,17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">
                <v:shape id="テキスト ボックス 1" o:spid="_x0000_s1101" type="#_x0000_t202" style="position:absolute;top:15598;width:313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" stroked="f">
                  <v:textbox style="mso-fit-shape-to-text:t" inset="0,0,0,0">
                    <w:txbxContent>
                      <w:p w14:paraId="21949C67" w14:textId="77777777" w:rsidR="00E233E7" w:rsidRPr="000173C3" w:rsidRDefault="00E233E7" w:rsidP="00E233E7">
                        <w:pPr>
                          <w:pStyle w:val="ab"/>
                          <w:rPr>
                            <w:rFonts w:eastAsia="ＭＳ 明朝"/>
                            <w:noProof/>
                            <w:szCs w:val="22"/>
                          </w:rPr>
                        </w:pPr>
                        <w:bookmarkStart w:id="234" w:name="_Ref191846735"/>
                        <w:r>
                          <w:t xml:space="preserve">図 </w:t>
                        </w:r>
                        <w:r>
                          <w:fldChar w:fldCharType="begin"/>
                        </w:r>
                        <w:r>
                          <w:instrText xml:space="preserve"> SEQ 図 \* ARABIC </w:instrText>
                        </w:r>
                        <w:r>
                          <w:fldChar w:fldCharType="separate"/>
                        </w:r>
                        <w:r w:rsidR="00D1780D">
                          <w:rPr>
                            <w:noProof/>
                          </w:rPr>
                          <w:t>24</w:t>
                        </w:r>
                        <w:r>
                          <w:fldChar w:fldCharType="end"/>
                        </w:r>
                        <w:r>
                          <w:rPr>
                            <w:rFonts w:hint="eastAsia"/>
                          </w:rPr>
                          <w:t xml:space="preserve"> 参照</w:t>
                        </w:r>
                        <w:r w:rsidR="00DE7184">
                          <w:rPr>
                            <w:rFonts w:hint="eastAsia"/>
                          </w:rPr>
                          <w:t>_</w:t>
                        </w:r>
                        <w:r>
                          <w:rPr>
                            <w:rFonts w:hint="eastAsia"/>
                          </w:rPr>
                          <w:t>ファイルの選択</w:t>
                        </w:r>
                        <w:bookmarkEnd w:id="234"/>
                      </w:p>
                    </w:txbxContent>
                  </v:textbox>
                </v:shape>
                <v:shape id="図 195" o:spid="_x0000_s1102" type="#_x0000_t75" style="position:absolute;width:31343;height:15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">
                  <v:imagedata r:id="rId55" o:title=""/>
                </v:shape>
                <w10:wrap type="square"/>
              </v:group>
            </w:pict>
          </mc:Fallback>
        </mc:AlternateContent>
      </w:r>
      <w:r w:rsidR="00145504">
        <w:rPr>
          <w:rFonts w:hint="eastAsia"/>
        </w:rPr>
        <w:t>再度</w:t>
      </w:r>
      <w:r w:rsidR="00096B71" w:rsidRPr="00D03215">
        <w:rPr>
          <w:rFonts w:hint="eastAsia"/>
        </w:rPr>
        <w:t>＜日付競技大会名＞</w:t>
      </w:r>
      <w:r w:rsidR="00096B71">
        <w:rPr>
          <w:rFonts w:hint="eastAsia"/>
        </w:rPr>
        <w:t>をクリックして</w:t>
      </w:r>
      <w:r w:rsidR="00145504" w:rsidRPr="005F63B9">
        <w:rPr>
          <w:rFonts w:hint="eastAsia"/>
        </w:rPr>
        <w:t>「</w:t>
      </w:r>
      <w:r w:rsidR="00145504" w:rsidRPr="00577CA1">
        <w:rPr>
          <w:color w:val="0070C0"/>
        </w:rPr>
        <w:fldChar w:fldCharType="begin"/>
      </w:r>
      <w:r w:rsidR="00145504" w:rsidRPr="00577CA1">
        <w:rPr>
          <w:color w:val="0070C0"/>
        </w:rPr>
        <w:instrText xml:space="preserve"> </w:instrText>
      </w:r>
      <w:r w:rsidR="00145504" w:rsidRPr="00577CA1">
        <w:rPr>
          <w:rFonts w:hint="eastAsia"/>
          <w:color w:val="0070C0"/>
        </w:rPr>
        <w:instrText>REF _Ref191911622 \h</w:instrText>
      </w:r>
      <w:r w:rsidR="00145504" w:rsidRPr="00577CA1">
        <w:rPr>
          <w:color w:val="0070C0"/>
        </w:rPr>
        <w:instrText xml:space="preserve"> </w:instrText>
      </w:r>
      <w:r w:rsidR="00145504" w:rsidRPr="00577CA1">
        <w:rPr>
          <w:color w:val="0070C0"/>
        </w:rPr>
      </w:r>
      <w:r w:rsidR="00145504" w:rsidRPr="00577CA1">
        <w:rPr>
          <w:color w:val="0070C0"/>
        </w:rPr>
        <w:fldChar w:fldCharType="separate"/>
      </w:r>
      <w:r w:rsidR="00577CA1" w:rsidRPr="00577CA1">
        <w:rPr>
          <w:color w:val="0070C0"/>
        </w:rPr>
        <w:t xml:space="preserve">図 </w:t>
      </w:r>
      <w:r w:rsidR="00577CA1" w:rsidRPr="00577CA1">
        <w:rPr>
          <w:noProof/>
          <w:color w:val="0070C0"/>
        </w:rPr>
        <w:t>23</w:t>
      </w:r>
      <w:r w:rsidR="00577CA1" w:rsidRPr="00577CA1">
        <w:rPr>
          <w:rFonts w:hint="eastAsia"/>
          <w:color w:val="0070C0"/>
        </w:rPr>
        <w:t xml:space="preserve"> 日付と競技大会名の入力_2</w:t>
      </w:r>
      <w:r w:rsidR="00145504" w:rsidRPr="00577CA1">
        <w:rPr>
          <w:color w:val="0070C0"/>
        </w:rPr>
        <w:fldChar w:fldCharType="end"/>
      </w:r>
      <w:r w:rsidR="00145504">
        <w:rPr>
          <w:rFonts w:hint="eastAsia"/>
        </w:rPr>
        <w:t>」の図を</w:t>
      </w:r>
      <w:r w:rsidR="00096B71">
        <w:rPr>
          <w:rFonts w:hint="eastAsia"/>
        </w:rPr>
        <w:t>開きます。</w:t>
      </w:r>
    </w:p>
    <w:p w14:paraId="0C05D007" w14:textId="4BF7EE5E" w:rsidR="00145504" w:rsidRDefault="00096B71" w:rsidP="0021558B">
      <w:pPr>
        <w:pStyle w:val="3"/>
      </w:pPr>
      <w:bookmarkStart w:id="202" w:name="_Ref191927183"/>
      <w:r>
        <w:rPr>
          <w:rFonts w:hint="eastAsia"/>
        </w:rPr>
        <w:t>＜参照＞ボタンをクリックすると</w:t>
      </w:r>
      <w:r w:rsidR="00D35F07">
        <w:rPr>
          <w:rFonts w:hint="eastAsia"/>
        </w:rPr>
        <w:t>\</w:t>
      </w:r>
      <w:r w:rsidR="00D35F07" w:rsidRPr="00D35F07">
        <w:rPr>
          <w:rFonts w:hint="eastAsia"/>
        </w:rPr>
        <w:t>ドキュメント</w:t>
      </w:r>
      <w:r w:rsidR="00D35F07">
        <w:rPr>
          <w:rFonts w:hint="eastAsia"/>
        </w:rPr>
        <w:t>\</w:t>
      </w:r>
      <w:r w:rsidR="00D35F07" w:rsidRPr="00D35F07">
        <w:rPr>
          <w:rFonts w:hint="eastAsia"/>
        </w:rPr>
        <w:t>元気</w:t>
      </w:r>
      <w:r w:rsidR="00D35F07" w:rsidRPr="00D35F07">
        <w:t>GG同好会</w:t>
      </w:r>
      <w:r w:rsidR="00D35F07">
        <w:rPr>
          <w:rFonts w:hint="eastAsia"/>
        </w:rPr>
        <w:t>\</w:t>
      </w:r>
      <w:r w:rsidR="00D35F07" w:rsidRPr="00D35F07">
        <w:t>元気GG2020</w:t>
      </w:r>
      <w:r w:rsidR="00D35F07">
        <w:rPr>
          <w:rFonts w:hint="eastAsia"/>
        </w:rPr>
        <w:t>フォルダ</w:t>
      </w:r>
      <w:r>
        <w:rPr>
          <w:rFonts w:hint="eastAsia"/>
        </w:rPr>
        <w:t>が開き</w:t>
      </w:r>
      <w:r w:rsidR="00E233E7">
        <w:rPr>
          <w:rFonts w:hint="eastAsia"/>
        </w:rPr>
        <w:t>ます。</w:t>
      </w:r>
      <w:r w:rsidR="00E233E7" w:rsidRPr="005F63B9">
        <w:rPr>
          <w:rFonts w:hint="eastAsia"/>
          <w:color w:val="0070C0"/>
        </w:rPr>
        <w:t>「</w:t>
      </w:r>
      <w:r w:rsidR="00E233E7" w:rsidRPr="00577CA1">
        <w:rPr>
          <w:color w:val="0070C0"/>
        </w:rPr>
        <w:fldChar w:fldCharType="begin"/>
      </w:r>
      <w:r w:rsidR="00E233E7" w:rsidRPr="00577CA1">
        <w:rPr>
          <w:color w:val="0070C0"/>
        </w:rPr>
        <w:instrText xml:space="preserve"> </w:instrText>
      </w:r>
      <w:r w:rsidR="00E233E7" w:rsidRPr="00577CA1">
        <w:rPr>
          <w:rFonts w:hint="eastAsia"/>
          <w:color w:val="0070C0"/>
        </w:rPr>
        <w:instrText>REF _Ref191846735 \h</w:instrText>
      </w:r>
      <w:r w:rsidR="00E233E7" w:rsidRPr="00577CA1">
        <w:rPr>
          <w:color w:val="0070C0"/>
        </w:rPr>
        <w:instrText xml:space="preserve"> </w:instrText>
      </w:r>
      <w:r w:rsidR="00E233E7" w:rsidRPr="00577CA1">
        <w:rPr>
          <w:color w:val="0070C0"/>
        </w:rPr>
      </w:r>
      <w:r w:rsidR="00E233E7" w:rsidRPr="00577CA1">
        <w:rPr>
          <w:color w:val="0070C0"/>
        </w:rPr>
        <w:fldChar w:fldCharType="separate"/>
      </w:r>
      <w:r w:rsidR="00577CA1" w:rsidRPr="00577CA1">
        <w:rPr>
          <w:color w:val="0070C0"/>
        </w:rPr>
        <w:t xml:space="preserve">図 </w:t>
      </w:r>
      <w:r w:rsidR="00577CA1" w:rsidRPr="00577CA1">
        <w:rPr>
          <w:noProof/>
          <w:color w:val="0070C0"/>
        </w:rPr>
        <w:t>24</w:t>
      </w:r>
      <w:r w:rsidR="00577CA1" w:rsidRPr="00577CA1">
        <w:rPr>
          <w:rFonts w:hint="eastAsia"/>
          <w:color w:val="0070C0"/>
        </w:rPr>
        <w:t xml:space="preserve"> 参照_ファイルの選択</w:t>
      </w:r>
      <w:r w:rsidR="00E233E7" w:rsidRPr="00577CA1">
        <w:rPr>
          <w:color w:val="0070C0"/>
        </w:rPr>
        <w:fldChar w:fldCharType="end"/>
      </w:r>
      <w:r w:rsidR="00E233E7">
        <w:rPr>
          <w:rFonts w:hint="eastAsia"/>
        </w:rPr>
        <w:t>」の図が開くので</w:t>
      </w:r>
      <w:r>
        <w:rPr>
          <w:rFonts w:hint="eastAsia"/>
        </w:rPr>
        <w:t>そ</w:t>
      </w:r>
      <w:r w:rsidR="00D35F07" w:rsidRPr="00D35F07">
        <w:t>の中に</w:t>
      </w:r>
      <w:r w:rsidR="00145504" w:rsidRPr="00D42D61">
        <w:rPr>
          <w:rFonts w:hint="eastAsia"/>
          <w:b/>
          <w:bCs/>
          <w:color w:val="FF0000"/>
        </w:rPr>
        <w:t>①</w:t>
      </w:r>
      <w:r w:rsidR="00145504">
        <w:rPr>
          <w:rFonts w:hint="eastAsia"/>
        </w:rPr>
        <w:t>の</w:t>
      </w:r>
      <w:r w:rsidR="00145504" w:rsidRPr="00D03215">
        <w:rPr>
          <w:rFonts w:hint="eastAsia"/>
        </w:rPr>
        <w:t>「</w:t>
      </w:r>
      <w:r w:rsidR="00145504" w:rsidRPr="00D03215">
        <w:t>XL_4R_GG_同好会_2015 03 29.xlsx</w:t>
      </w:r>
      <w:r w:rsidR="00145504" w:rsidRPr="00D03215">
        <w:rPr>
          <w:rFonts w:hint="eastAsia"/>
        </w:rPr>
        <w:t>」</w:t>
      </w:r>
      <w:r w:rsidR="00145504">
        <w:rPr>
          <w:rFonts w:hint="eastAsia"/>
        </w:rPr>
        <w:t>と</w:t>
      </w:r>
      <w:r w:rsidR="00145504" w:rsidRPr="00D42D61">
        <w:rPr>
          <w:rFonts w:hint="eastAsia"/>
          <w:b/>
          <w:bCs/>
          <w:color w:val="FF0000"/>
        </w:rPr>
        <w:t>②</w:t>
      </w:r>
      <w:r w:rsidR="00145504">
        <w:rPr>
          <w:rFonts w:hint="eastAsia"/>
        </w:rPr>
        <w:t>の</w:t>
      </w:r>
      <w:r>
        <w:rPr>
          <w:rFonts w:hint="eastAsia"/>
        </w:rPr>
        <w:t>「</w:t>
      </w:r>
      <w:r w:rsidRPr="00096B71">
        <w:t>XL_4R_GG_同好会_2020 04 07.xlsx</w:t>
      </w:r>
      <w:r>
        <w:rPr>
          <w:rFonts w:hint="eastAsia"/>
        </w:rPr>
        <w:t>」ファイルがあ</w:t>
      </w:r>
      <w:r w:rsidR="00145504">
        <w:rPr>
          <w:rFonts w:hint="eastAsia"/>
        </w:rPr>
        <w:t>ります。</w:t>
      </w:r>
      <w:bookmarkEnd w:id="202"/>
      <w:r w:rsidR="008069F8">
        <w:rPr>
          <w:rFonts w:hint="eastAsia"/>
        </w:rPr>
        <w:t>（「」項の場合は事前に）</w:t>
      </w:r>
    </w:p>
    <w:p w14:paraId="560A4E38" w14:textId="77777777" w:rsidR="003E6815" w:rsidRDefault="00145504" w:rsidP="0021558B">
      <w:pPr>
        <w:pStyle w:val="3"/>
      </w:pPr>
      <w:bookmarkStart w:id="203" w:name="_Ref191927354"/>
      <w:r>
        <w:rPr>
          <w:rFonts w:hint="eastAsia"/>
        </w:rPr>
        <w:t>不要となった</w:t>
      </w:r>
      <w:r w:rsidR="00096B71">
        <w:rPr>
          <w:rFonts w:hint="eastAsia"/>
        </w:rPr>
        <w:t>変更前のファイル</w:t>
      </w:r>
      <w:r>
        <w:rPr>
          <w:rFonts w:hint="eastAsia"/>
        </w:rPr>
        <w:t>で</w:t>
      </w:r>
      <w:r w:rsidRPr="00496815">
        <w:rPr>
          <w:rFonts w:hint="eastAsia"/>
          <w:b/>
          <w:bCs/>
          <w:color w:val="FF0000"/>
        </w:rPr>
        <w:t>①</w:t>
      </w:r>
      <w:r w:rsidR="00E233E7">
        <w:rPr>
          <w:rFonts w:hint="eastAsia"/>
        </w:rPr>
        <w:t>の</w:t>
      </w:r>
      <w:bookmarkStart w:id="204" w:name="_Hlk191848749"/>
      <w:r w:rsidR="00096B71" w:rsidRPr="00D03215">
        <w:rPr>
          <w:rFonts w:hint="eastAsia"/>
        </w:rPr>
        <w:t>「</w:t>
      </w:r>
      <w:r w:rsidR="00096B71" w:rsidRPr="00D03215">
        <w:t>XL_4R_GG_同好会_2015 03 29.xlsx</w:t>
      </w:r>
      <w:r w:rsidR="00096B71" w:rsidRPr="00D03215">
        <w:rPr>
          <w:rFonts w:hint="eastAsia"/>
        </w:rPr>
        <w:t>」</w:t>
      </w:r>
      <w:bookmarkEnd w:id="204"/>
      <w:r w:rsidR="00096B71">
        <w:rPr>
          <w:rFonts w:hint="eastAsia"/>
        </w:rPr>
        <w:t>の上</w:t>
      </w:r>
      <w:r w:rsidR="003E6815">
        <w:rPr>
          <w:rFonts w:hint="eastAsia"/>
        </w:rPr>
        <w:t>から</w:t>
      </w:r>
      <w:r w:rsidR="00096B71">
        <w:rPr>
          <w:rFonts w:hint="eastAsia"/>
        </w:rPr>
        <w:t>右クリックして＜削除(D)＞をクリックして</w:t>
      </w:r>
      <w:r w:rsidR="003E6815" w:rsidRPr="00E204E4">
        <w:rPr>
          <w:rFonts w:hint="eastAsia"/>
        </w:rPr>
        <w:t>削除します。</w:t>
      </w:r>
      <w:r w:rsidR="003E6815">
        <w:br/>
      </w:r>
      <w:r w:rsidR="009E1AF2">
        <w:rPr>
          <w:rFonts w:hint="eastAsia"/>
        </w:rPr>
        <w:t>（</w:t>
      </w:r>
      <w:r w:rsidR="00C56113">
        <w:rPr>
          <w:rFonts w:hint="eastAsia"/>
        </w:rPr>
        <w:t>削除しないで</w:t>
      </w:r>
      <w:r w:rsidR="009E1AF2">
        <w:rPr>
          <w:rFonts w:hint="eastAsia"/>
        </w:rPr>
        <w:t>残っていると「</w:t>
      </w:r>
      <w:r w:rsidR="009E1AF2" w:rsidRPr="009E1AF2">
        <w:t>XL_Z4_AR全試合スコア集計2014.xlsx</w:t>
      </w:r>
      <w:r w:rsidR="009E1AF2">
        <w:rPr>
          <w:rFonts w:hint="eastAsia"/>
        </w:rPr>
        <w:t>」を集計する場合、同ファイルを一緒に集計して誤った集計となります</w:t>
      </w:r>
      <w:r w:rsidR="00C56113">
        <w:rPr>
          <w:rFonts w:hint="eastAsia"/>
        </w:rPr>
        <w:t>。この操作はエクスプローラーを開き</w:t>
      </w:r>
      <w:r w:rsidR="00C56113" w:rsidRPr="00D03215">
        <w:rPr>
          <w:rFonts w:hint="eastAsia"/>
        </w:rPr>
        <w:t>「</w:t>
      </w:r>
      <w:r w:rsidR="00C56113" w:rsidRPr="00D03215">
        <w:t>XL_4R_GG_同好会_2015 03 29.xlsx</w:t>
      </w:r>
      <w:r w:rsidR="00C56113" w:rsidRPr="00D03215">
        <w:rPr>
          <w:rFonts w:hint="eastAsia"/>
        </w:rPr>
        <w:t>」</w:t>
      </w:r>
      <w:r w:rsidR="00C56113">
        <w:rPr>
          <w:rFonts w:hint="eastAsia"/>
        </w:rPr>
        <w:t>を削除しても構いませんが再度「</w:t>
      </w:r>
      <w:r w:rsidR="00C56113" w:rsidRPr="00096B71">
        <w:t>XL_4R_GG_同好会_2020 04 07.xlsx</w:t>
      </w:r>
      <w:r w:rsidR="00C56113">
        <w:rPr>
          <w:rFonts w:hint="eastAsia"/>
        </w:rPr>
        <w:t>」などの集計用ファイルを開くことになり手間が増えます</w:t>
      </w:r>
      <w:r w:rsidR="009E1AF2">
        <w:rPr>
          <w:rFonts w:hint="eastAsia"/>
        </w:rPr>
        <w:t>）</w:t>
      </w:r>
      <w:bookmarkEnd w:id="203"/>
    </w:p>
    <w:p w14:paraId="6467A497" w14:textId="77777777" w:rsidR="00914C15" w:rsidRDefault="00224F80" w:rsidP="0021558B">
      <w:pPr>
        <w:pStyle w:val="3"/>
      </w:pPr>
      <w:bookmarkStart w:id="205" w:name="_Ref191931635"/>
      <w:r>
        <w:rPr>
          <w:rFonts w:hint="eastAsia"/>
        </w:rPr>
        <w:t>次に</w:t>
      </w:r>
      <w:r w:rsidR="00456B9C" w:rsidRPr="00456B9C">
        <w:rPr>
          <w:rFonts w:hint="eastAsia"/>
          <w:b/>
          <w:bCs/>
          <w:color w:val="FF0000"/>
        </w:rPr>
        <w:t>③</w:t>
      </w:r>
      <w:r w:rsidR="00456B9C">
        <w:rPr>
          <w:rFonts w:hint="eastAsia"/>
        </w:rPr>
        <w:t>の</w:t>
      </w:r>
      <w:r>
        <w:rPr>
          <w:rFonts w:hint="eastAsia"/>
        </w:rPr>
        <w:t>＜OK＞または＜キャンセル＞をクリックして「ファイルを選択」ダイアログを閉じます</w:t>
      </w:r>
      <w:r w:rsidR="00914C15">
        <w:rPr>
          <w:rFonts w:hint="eastAsia"/>
        </w:rPr>
        <w:t>。</w:t>
      </w:r>
      <w:bookmarkEnd w:id="205"/>
    </w:p>
    <w:p w14:paraId="7722246C" w14:textId="77777777" w:rsidR="00AB3E70" w:rsidRDefault="00914C15" w:rsidP="0021558B">
      <w:pPr>
        <w:pStyle w:val="3"/>
      </w:pPr>
      <w:r>
        <w:rPr>
          <w:rFonts w:hint="eastAsia"/>
        </w:rPr>
        <w:t>日付を誤り入力して別の日のファイルができた場合も本項の説明同様に別名の日付を</w:t>
      </w:r>
      <w:r>
        <w:rPr>
          <w:rFonts w:hint="eastAsia"/>
        </w:rPr>
        <w:lastRenderedPageBreak/>
        <w:t>必ず削除してください</w:t>
      </w:r>
      <w:r w:rsidR="00AB3E70">
        <w:rPr>
          <w:rFonts w:hint="eastAsia"/>
        </w:rPr>
        <w:t>。</w:t>
      </w:r>
    </w:p>
    <w:p w14:paraId="73DC2ED4" w14:textId="77777777" w:rsidR="00F13E98" w:rsidRDefault="00AB3E70" w:rsidP="0021558B">
      <w:pPr>
        <w:pStyle w:val="3"/>
        <w:numPr>
          <w:ilvl w:val="0"/>
          <w:numId w:val="0"/>
        </w:numPr>
        <w:ind w:left="426"/>
      </w:pPr>
      <w:r w:rsidRPr="00F13E98">
        <w:rPr>
          <w:rFonts w:hint="eastAsia"/>
        </w:rPr>
        <w:t>参考</w:t>
      </w:r>
      <w:r w:rsidR="00697367" w:rsidRPr="00F13E98">
        <w:rPr>
          <w:rFonts w:hint="eastAsia"/>
        </w:rPr>
        <w:t>：</w:t>
      </w:r>
    </w:p>
    <w:p w14:paraId="60FD74EC" w14:textId="77777777" w:rsidR="003E6815" w:rsidRDefault="00E808A6" w:rsidP="0021558B">
      <w:pPr>
        <w:pStyle w:val="3"/>
        <w:numPr>
          <w:ilvl w:val="0"/>
          <w:numId w:val="0"/>
        </w:numPr>
        <w:ind w:left="709"/>
      </w:pPr>
      <w:r w:rsidRPr="00F13E98">
        <w:rPr>
          <w:rFonts w:hint="eastAsia"/>
          <w:b/>
          <w:bCs/>
        </w:rPr>
        <w:t>日付、試合打切り、大会名の変更で氏名の行は削除しない：</w:t>
      </w:r>
      <w:r w:rsidR="00697367" w:rsidRPr="00D03215">
        <w:rPr>
          <w:rFonts w:hint="eastAsia"/>
        </w:rPr>
        <w:t>チェック</w:t>
      </w:r>
      <w:r w:rsidR="00697367">
        <w:rPr>
          <w:rFonts w:hint="eastAsia"/>
        </w:rPr>
        <w:t>を「OFF」の場合は「毎回入力データ」シートより右側</w:t>
      </w:r>
      <w:r w:rsidR="00F13E98">
        <w:rPr>
          <w:rFonts w:hint="eastAsia"/>
        </w:rPr>
        <w:t>すべて</w:t>
      </w:r>
      <w:r w:rsidR="00697367">
        <w:rPr>
          <w:rFonts w:hint="eastAsia"/>
        </w:rPr>
        <w:t>のシートの</w:t>
      </w:r>
      <w:r w:rsidR="00F13E98">
        <w:rPr>
          <w:rFonts w:hint="eastAsia"/>
        </w:rPr>
        <w:t>「氏名」行の</w:t>
      </w:r>
      <w:r w:rsidR="00697367">
        <w:rPr>
          <w:rFonts w:hint="eastAsia"/>
        </w:rPr>
        <w:t>データを消去してタイトル行より上の項目を各シートに設定します。</w:t>
      </w:r>
      <w:r w:rsidR="00697367" w:rsidRPr="00D03215">
        <w:rPr>
          <w:rFonts w:hint="eastAsia"/>
        </w:rPr>
        <w:t>チェック</w:t>
      </w:r>
      <w:r w:rsidR="00697367">
        <w:rPr>
          <w:rFonts w:hint="eastAsia"/>
        </w:rPr>
        <w:t>「ON」の場合は</w:t>
      </w:r>
      <w:r w:rsidR="00F13E98">
        <w:rPr>
          <w:rFonts w:hint="eastAsia"/>
        </w:rPr>
        <w:t>各シートの「氏名」行の</w:t>
      </w:r>
      <w:r w:rsidR="00697367">
        <w:rPr>
          <w:rFonts w:hint="eastAsia"/>
        </w:rPr>
        <w:t>データを消去し</w:t>
      </w:r>
      <w:r w:rsidR="00F13E98">
        <w:rPr>
          <w:rFonts w:hint="eastAsia"/>
        </w:rPr>
        <w:t>ないでタイトル行より上の項目を各シートに設定します</w:t>
      </w:r>
      <w:r w:rsidR="00697367">
        <w:rPr>
          <w:rFonts w:hint="eastAsia"/>
        </w:rPr>
        <w:t>。</w:t>
      </w:r>
      <w:r w:rsidR="00697367">
        <w:br/>
      </w:r>
      <w:r w:rsidRPr="00F13E98">
        <w:rPr>
          <w:rFonts w:hint="eastAsia"/>
          <w:b/>
          <w:bCs/>
        </w:rPr>
        <w:t>設定した日付で</w:t>
      </w:r>
      <w:r w:rsidR="00AB3E70" w:rsidRPr="00F13E98">
        <w:rPr>
          <w:rFonts w:hint="eastAsia"/>
          <w:b/>
          <w:bCs/>
        </w:rPr>
        <w:t>新規ファイルを作る</w:t>
      </w:r>
      <w:r w:rsidRPr="00F13E98">
        <w:rPr>
          <w:rFonts w:hint="eastAsia"/>
          <w:b/>
          <w:bCs/>
        </w:rPr>
        <w:t>：</w:t>
      </w:r>
      <w:r w:rsidR="00AB3E70" w:rsidRPr="00D03215">
        <w:rPr>
          <w:rFonts w:hint="eastAsia"/>
        </w:rPr>
        <w:t>チェックが「OFF」の場合は</w:t>
      </w:r>
      <w:r w:rsidR="00AB3E70">
        <w:rPr>
          <w:rFonts w:hint="eastAsia"/>
        </w:rPr>
        <w:t>シートにダイアログの内容を記入するだけで、後</w:t>
      </w:r>
      <w:r w:rsidR="00AB3E70" w:rsidRPr="00D03215">
        <w:rPr>
          <w:rFonts w:hint="eastAsia"/>
        </w:rPr>
        <w:t>から手動で＜ファイル＞－＜上書き保存＞の操作</w:t>
      </w:r>
      <w:r w:rsidR="00AB3E70">
        <w:rPr>
          <w:rFonts w:hint="eastAsia"/>
        </w:rPr>
        <w:t>を</w:t>
      </w:r>
      <w:r w:rsidR="00AB3E70" w:rsidRPr="00D03215">
        <w:rPr>
          <w:rFonts w:hint="eastAsia"/>
        </w:rPr>
        <w:t>する目的ですから</w:t>
      </w:r>
      <w:r w:rsidR="00AB3E70">
        <w:rPr>
          <w:rFonts w:hint="eastAsia"/>
        </w:rPr>
        <w:t>ファイルの</w:t>
      </w:r>
      <w:r w:rsidR="00AB3E70" w:rsidRPr="00D03215">
        <w:rPr>
          <w:rFonts w:hint="eastAsia"/>
        </w:rPr>
        <w:t>保存はしません</w:t>
      </w:r>
      <w:r w:rsidR="00914C15">
        <w:rPr>
          <w:rFonts w:hint="eastAsia"/>
        </w:rPr>
        <w:t>。</w:t>
      </w:r>
    </w:p>
    <w:p w14:paraId="767B6FF3" w14:textId="77777777" w:rsidR="00751C16" w:rsidRPr="00D03215" w:rsidRDefault="00D65605" w:rsidP="00C928CA">
      <w:pPr>
        <w:pStyle w:val="2"/>
      </w:pPr>
      <w:bookmarkStart w:id="206" w:name="_Ref55069001"/>
      <w:bookmarkStart w:id="207" w:name="_Ref55069005"/>
      <w:bookmarkStart w:id="208" w:name="_Ref55069172"/>
      <w:bookmarkStart w:id="209" w:name="_Ref55069178"/>
      <w:bookmarkStart w:id="210" w:name="_Ref55069447"/>
      <w:bookmarkStart w:id="211" w:name="_Toc56535382"/>
      <w:bookmarkStart w:id="212" w:name="_Toc220058830"/>
      <w:bookmarkEnd w:id="194"/>
      <w:bookmarkEnd w:id="200"/>
      <w:r w:rsidRPr="00D03215">
        <w:rPr>
          <w:rFonts w:hint="eastAsia"/>
        </w:rPr>
        <w:t>ユーザー用第</w:t>
      </w:r>
      <w:r>
        <w:rPr>
          <w:rFonts w:hint="eastAsia"/>
        </w:rPr>
        <w:t>2</w:t>
      </w:r>
      <w:r w:rsidRPr="00D03215">
        <w:rPr>
          <w:rFonts w:hint="eastAsia"/>
        </w:rPr>
        <w:t>回目の競技以降の集計用ファイルを作る</w:t>
      </w:r>
      <w:bookmarkEnd w:id="206"/>
      <w:bookmarkEnd w:id="207"/>
      <w:bookmarkEnd w:id="208"/>
      <w:bookmarkEnd w:id="209"/>
      <w:bookmarkEnd w:id="210"/>
      <w:bookmarkEnd w:id="211"/>
      <w:r>
        <w:rPr>
          <w:rFonts w:hint="eastAsia"/>
        </w:rPr>
        <w:t>場合</w:t>
      </w:r>
      <w:bookmarkEnd w:id="212"/>
    </w:p>
    <w:p w14:paraId="7882C4E5" w14:textId="77777777" w:rsidR="00EC3C48" w:rsidRPr="00D03215" w:rsidRDefault="00EC3C48" w:rsidP="0021558B">
      <w:pPr>
        <w:pStyle w:val="3"/>
      </w:pPr>
      <w:r w:rsidRPr="00D03215">
        <w:rPr>
          <w:rFonts w:hint="eastAsia"/>
        </w:rPr>
        <w:t>エクスプローラーを開き</w:t>
      </w:r>
      <w:r w:rsidR="00B61952" w:rsidRPr="00D03215">
        <w:rPr>
          <w:rFonts w:hint="eastAsia"/>
        </w:rPr>
        <w:t>前項</w:t>
      </w:r>
      <w:r w:rsidRPr="00D03215">
        <w:rPr>
          <w:rFonts w:hint="eastAsia"/>
        </w:rPr>
        <w:t>で作ったドキュメントの中の「</w:t>
      </w:r>
      <w:r w:rsidRPr="00D03215">
        <w:rPr>
          <w:rFonts w:hint="eastAsia"/>
          <w:u w:val="double"/>
        </w:rPr>
        <w:t>￥元気GG同好会￥元気GG</w:t>
      </w:r>
      <w:r w:rsidR="00663447" w:rsidRPr="00D03215">
        <w:rPr>
          <w:rFonts w:hint="eastAsia"/>
          <w:u w:val="double"/>
        </w:rPr>
        <w:t>2020</w:t>
      </w:r>
      <w:r w:rsidRPr="00D03215">
        <w:rPr>
          <w:rFonts w:hint="eastAsia"/>
        </w:rPr>
        <w:t>」フォルダ内にある</w:t>
      </w:r>
      <w:r w:rsidR="00B61952" w:rsidRPr="00D03215">
        <w:rPr>
          <w:rFonts w:hint="eastAsia"/>
          <w:u w:val="wave"/>
        </w:rPr>
        <w:t>第1回目の試合データ</w:t>
      </w:r>
      <w:r w:rsidR="00B61952" w:rsidRPr="00D03215">
        <w:rPr>
          <w:rFonts w:hint="eastAsia"/>
        </w:rPr>
        <w:t>である</w:t>
      </w:r>
      <w:r w:rsidRPr="00D03215">
        <w:rPr>
          <w:rFonts w:hint="eastAsia"/>
        </w:rPr>
        <w:t>「XL_4R元気GG_</w:t>
      </w:r>
      <w:r w:rsidR="00663447" w:rsidRPr="00D03215">
        <w:rPr>
          <w:rFonts w:hint="eastAsia"/>
        </w:rPr>
        <w:t>2020</w:t>
      </w:r>
      <w:r w:rsidRPr="00D03215">
        <w:rPr>
          <w:rFonts w:hint="eastAsia"/>
        </w:rPr>
        <w:t xml:space="preserve"> 04 07.xlsx」をダブルクリックして開いてください。</w:t>
      </w:r>
    </w:p>
    <w:p w14:paraId="4BC87CB4" w14:textId="3B3CECA5" w:rsidR="00525409" w:rsidRDefault="00525409" w:rsidP="0021558B">
      <w:pPr>
        <w:pStyle w:val="3"/>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_Ref54955314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20</w:t>
      </w:r>
      <w:r w:rsidR="00577CA1" w:rsidRPr="00577CA1">
        <w:rPr>
          <w:color w:val="0070C0"/>
        </w:rPr>
        <w:t xml:space="preserve"> </w:t>
      </w:r>
      <w:r w:rsidR="00577CA1" w:rsidRPr="00577CA1">
        <w:rPr>
          <w:rFonts w:hint="eastAsia"/>
          <w:color w:val="0070C0"/>
        </w:rPr>
        <w:t>日付と大会名の変更</w:t>
      </w:r>
      <w:r w:rsidRPr="00577CA1">
        <w:rPr>
          <w:color w:val="0070C0"/>
        </w:rPr>
        <w:fldChar w:fldCharType="end"/>
      </w:r>
      <w:r w:rsidRPr="00D03215">
        <w:rPr>
          <w:rFonts w:hint="eastAsia"/>
        </w:rPr>
        <w:t>」の図が</w:t>
      </w:r>
      <w:r>
        <w:rPr>
          <w:rFonts w:hint="eastAsia"/>
        </w:rPr>
        <w:t>開き、この図のように</w:t>
      </w:r>
      <w:r w:rsidRPr="00D03215">
        <w:rPr>
          <w:rFonts w:hint="eastAsia"/>
        </w:rPr>
        <w:t>「毎回入力データ」シート</w:t>
      </w:r>
      <w:r>
        <w:rPr>
          <w:rFonts w:hint="eastAsia"/>
        </w:rPr>
        <w:t>には</w:t>
      </w:r>
      <w:r w:rsidRPr="00D03215">
        <w:rPr>
          <w:rFonts w:hint="eastAsia"/>
        </w:rPr>
        <w:t>赤枠の部分に</w:t>
      </w:r>
      <w:r>
        <w:rPr>
          <w:rFonts w:hint="eastAsia"/>
        </w:rPr>
        <w:t>開いたファイル</w:t>
      </w:r>
      <w:r w:rsidR="00C12DE1">
        <w:rPr>
          <w:rFonts w:hint="eastAsia"/>
        </w:rPr>
        <w:t>名</w:t>
      </w:r>
      <w:r>
        <w:rPr>
          <w:rFonts w:hint="eastAsia"/>
        </w:rPr>
        <w:t>と同じ</w:t>
      </w:r>
      <w:r w:rsidRPr="00D03215">
        <w:rPr>
          <w:rFonts w:hint="eastAsia"/>
        </w:rPr>
        <w:t>日付</w:t>
      </w:r>
      <w:r w:rsidRPr="00525409">
        <w:rPr>
          <w:rFonts w:hint="eastAsia"/>
          <w:u w:val="thick"/>
        </w:rPr>
        <w:t>2015年04月07日</w:t>
      </w:r>
      <w:r w:rsidRPr="00D03215">
        <w:rPr>
          <w:rFonts w:hint="eastAsia"/>
        </w:rPr>
        <w:t>が</w:t>
      </w:r>
      <w:r>
        <w:rPr>
          <w:rFonts w:hint="eastAsia"/>
        </w:rPr>
        <w:t>表示しています。</w:t>
      </w:r>
    </w:p>
    <w:p w14:paraId="6564D470" w14:textId="77777777" w:rsidR="00EC3C48" w:rsidRPr="00D03215" w:rsidRDefault="00EC3C48" w:rsidP="0021558B">
      <w:pPr>
        <w:pStyle w:val="3"/>
      </w:pPr>
      <w:r w:rsidRPr="00D03215">
        <w:rPr>
          <w:rFonts w:hint="eastAsia"/>
        </w:rPr>
        <w:t>「毎回入力データ」シートから＜</w:t>
      </w:r>
      <w:r w:rsidR="0051406E" w:rsidRPr="00D03215">
        <w:rPr>
          <w:rFonts w:hint="eastAsia"/>
        </w:rPr>
        <w:t>日付競技大会名</w:t>
      </w:r>
      <w:r w:rsidRPr="00D03215">
        <w:rPr>
          <w:rFonts w:hint="eastAsia"/>
        </w:rPr>
        <w:t>＞をクリックしてください。</w:t>
      </w:r>
    </w:p>
    <w:p w14:paraId="6836BEBA" w14:textId="0FAED7D3" w:rsidR="00EC3C48" w:rsidRDefault="005C38E2" w:rsidP="0021558B">
      <w:pPr>
        <w:pStyle w:val="3"/>
      </w:pPr>
      <w:bookmarkStart w:id="213" w:name="_Hlk191926919"/>
      <w:r w:rsidRPr="005F63B9">
        <w:rPr>
          <w:rFonts w:hint="eastAsia"/>
        </w:rPr>
        <w:t>「</w:t>
      </w:r>
      <w:r w:rsidR="003341C1" w:rsidRPr="00577CA1">
        <w:rPr>
          <w:color w:val="0070C0"/>
        </w:rPr>
        <w:fldChar w:fldCharType="begin"/>
      </w:r>
      <w:r w:rsidR="003341C1" w:rsidRPr="00577CA1">
        <w:rPr>
          <w:color w:val="0070C0"/>
        </w:rPr>
        <w:instrText xml:space="preserve"> </w:instrText>
      </w:r>
      <w:r w:rsidR="003341C1" w:rsidRPr="00577CA1">
        <w:rPr>
          <w:rFonts w:hint="eastAsia"/>
          <w:color w:val="0070C0"/>
        </w:rPr>
        <w:instrText>REF _Ref191926045 \h</w:instrText>
      </w:r>
      <w:r w:rsidR="003341C1" w:rsidRPr="00577CA1">
        <w:rPr>
          <w:color w:val="0070C0"/>
        </w:rPr>
        <w:instrText xml:space="preserve"> </w:instrText>
      </w:r>
      <w:r w:rsidR="003341C1" w:rsidRPr="00577CA1">
        <w:rPr>
          <w:color w:val="0070C0"/>
        </w:rPr>
      </w:r>
      <w:r w:rsidR="003341C1" w:rsidRPr="00577CA1">
        <w:rPr>
          <w:color w:val="0070C0"/>
        </w:rPr>
        <w:fldChar w:fldCharType="separate"/>
      </w:r>
      <w:r w:rsidR="00577CA1" w:rsidRPr="00577CA1">
        <w:rPr>
          <w:color w:val="0070C0"/>
        </w:rPr>
        <w:t xml:space="preserve">図 </w:t>
      </w:r>
      <w:r w:rsidR="00577CA1" w:rsidRPr="00577CA1">
        <w:rPr>
          <w:noProof/>
          <w:color w:val="0070C0"/>
        </w:rPr>
        <w:t>25</w:t>
      </w:r>
      <w:r w:rsidR="00577CA1" w:rsidRPr="00577CA1">
        <w:rPr>
          <w:rFonts w:hint="eastAsia"/>
          <w:color w:val="0070C0"/>
        </w:rPr>
        <w:t xml:space="preserve"> 2回目以降の競技</w:t>
      </w:r>
      <w:r w:rsidR="003341C1" w:rsidRPr="00577CA1">
        <w:rPr>
          <w:color w:val="0070C0"/>
        </w:rPr>
        <w:fldChar w:fldCharType="end"/>
      </w:r>
      <w:r>
        <w:rPr>
          <w:rFonts w:hint="eastAsia"/>
        </w:rPr>
        <w:t>」</w:t>
      </w:r>
      <w:bookmarkEnd w:id="213"/>
      <w:r w:rsidR="00EC3C48" w:rsidRPr="00D03215">
        <w:rPr>
          <w:rFonts w:hint="eastAsia"/>
        </w:rPr>
        <w:t>の図の左側が開きます。</w:t>
      </w:r>
    </w:p>
    <w:p w14:paraId="173FD0F2" w14:textId="77777777" w:rsidR="0010732E" w:rsidRDefault="00EC3C48" w:rsidP="0021558B">
      <w:pPr>
        <w:pStyle w:val="3"/>
      </w:pPr>
      <w:bookmarkStart w:id="214" w:name="_Ref445388737"/>
      <w:r w:rsidRPr="005400E3">
        <w:rPr>
          <w:rFonts w:hint="eastAsia"/>
          <w:b/>
          <w:bCs/>
          <w:color w:val="ED0000"/>
        </w:rPr>
        <w:t>①</w:t>
      </w:r>
      <w:r w:rsidRPr="00D03215">
        <w:rPr>
          <w:rFonts w:hint="eastAsia"/>
        </w:rPr>
        <w:t>の「西暦年月日」は</w:t>
      </w:r>
      <w:r w:rsidR="003341C1">
        <w:rPr>
          <w:rFonts w:hint="eastAsia"/>
        </w:rPr>
        <w:t>試合日の日付「</w:t>
      </w:r>
      <w:r w:rsidR="003341C1" w:rsidRPr="003341C1">
        <w:rPr>
          <w:rFonts w:hint="eastAsia"/>
        </w:rPr>
        <w:t>20</w:t>
      </w:r>
      <w:r w:rsidR="008E6674">
        <w:rPr>
          <w:rFonts w:hint="eastAsia"/>
        </w:rPr>
        <w:t>20</w:t>
      </w:r>
      <w:r w:rsidR="003341C1" w:rsidRPr="003341C1">
        <w:rPr>
          <w:rFonts w:hint="eastAsia"/>
        </w:rPr>
        <w:t>年04月0</w:t>
      </w:r>
      <w:r w:rsidR="003341C1">
        <w:rPr>
          <w:rFonts w:hint="eastAsia"/>
        </w:rPr>
        <w:t>9</w:t>
      </w:r>
      <w:r w:rsidR="003341C1" w:rsidRPr="003341C1">
        <w:rPr>
          <w:rFonts w:hint="eastAsia"/>
        </w:rPr>
        <w:t>日</w:t>
      </w:r>
      <w:r w:rsidR="003341C1">
        <w:rPr>
          <w:rFonts w:hint="eastAsia"/>
        </w:rPr>
        <w:t>」と入力します。</w:t>
      </w:r>
      <w:bookmarkEnd w:id="214"/>
    </w:p>
    <w:p w14:paraId="063F928F" w14:textId="77777777" w:rsidR="00525409" w:rsidRPr="008E6674" w:rsidRDefault="008E6674" w:rsidP="00525409">
      <w:pPr>
        <w:ind w:leftChars="300" w:left="630"/>
      </w:pPr>
      <w:r w:rsidRPr="008E6674">
        <w:rPr>
          <w:rFonts w:hint="eastAsia"/>
          <w:b/>
          <w:bCs/>
          <w:noProof/>
          <w:color w:val="ED0000"/>
          <w:lang w:val="ja-JP"/>
        </w:rPr>
        <mc:AlternateContent>
          <mc:Choice Requires="wpg">
            <w:drawing>
              <wp:inline distT="0" distB="0" distL="0" distR="0" wp14:anchorId="27E8EC1A" wp14:editId="2DB66807">
                <wp:extent cx="5182235" cy="1917700"/>
                <wp:effectExtent l="0" t="0" r="0" b="6350"/>
                <wp:docPr id="1826690639" name="グループ化 171"/>
                <wp:cNvGraphicFramePr/>
                <a:graphic xmlns:a="http://schemas.openxmlformats.org/drawingml/2006/main">
                  <a:graphicData uri="http://schemas.microsoft.com/office/word/2010/wordprocessingGroup">
                    <wpg:wgp>
                      <wpg:cNvGrpSpPr/>
                      <wpg:grpSpPr>
                        <a:xfrm>
                          <a:off x="0" y="0"/>
                          <a:ext cx="5182235" cy="1917700"/>
                          <a:chOff x="0" y="0"/>
                          <a:chExt cx="5182235" cy="1917700"/>
                        </a:xfrm>
                      </wpg:grpSpPr>
                      <wps:wsp>
                        <wps:cNvPr id="1757698862" name="テキスト ボックス 1"/>
                        <wps:cNvSpPr txBox="1"/>
                        <wps:spPr>
                          <a:xfrm>
                            <a:off x="12700" y="1689100"/>
                            <a:ext cx="5169535" cy="228600"/>
                          </a:xfrm>
                          <a:prstGeom prst="rect">
                            <a:avLst/>
                          </a:prstGeom>
                          <a:solidFill>
                            <a:prstClr val="white"/>
                          </a:solidFill>
                          <a:ln>
                            <a:noFill/>
                          </a:ln>
                        </wps:spPr>
                        <wps:txbx>
                          <w:txbxContent>
                            <w:p w14:paraId="1C6D406C" w14:textId="77777777" w:rsidR="008E6674" w:rsidRPr="00CC3931" w:rsidRDefault="008E6674" w:rsidP="008E6674">
                              <w:pPr>
                                <w:pStyle w:val="ab"/>
                                <w:rPr>
                                  <w:noProof/>
                                  <w:szCs w:val="22"/>
                                </w:rPr>
                              </w:pPr>
                              <w:bookmarkStart w:id="215" w:name="_Ref191926045"/>
                              <w:r>
                                <w:t xml:space="preserve">図 </w:t>
                              </w:r>
                              <w:r>
                                <w:fldChar w:fldCharType="begin"/>
                              </w:r>
                              <w:r>
                                <w:instrText xml:space="preserve"> SEQ 図 \* ARABIC </w:instrText>
                              </w:r>
                              <w:r>
                                <w:fldChar w:fldCharType="separate"/>
                              </w:r>
                              <w:r w:rsidR="00D1780D">
                                <w:rPr>
                                  <w:noProof/>
                                </w:rPr>
                                <w:t>25</w:t>
                              </w:r>
                              <w:r>
                                <w:fldChar w:fldCharType="end"/>
                              </w:r>
                              <w:r>
                                <w:rPr>
                                  <w:rFonts w:hint="eastAsia"/>
                                </w:rPr>
                                <w:t xml:space="preserve"> 2回目以降の競技</w:t>
                              </w:r>
                              <w:bookmarkEnd w:id="21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449103556" name="図 170"/>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5169535" cy="1673225"/>
                          </a:xfrm>
                          <a:prstGeom prst="rect">
                            <a:avLst/>
                          </a:prstGeom>
                        </pic:spPr>
                      </pic:pic>
                    </wpg:wgp>
                  </a:graphicData>
                </a:graphic>
              </wp:inline>
            </w:drawing>
          </mc:Choice>
          <mc:Fallback>
            <w:pict>
              <v:group w14:anchorId="27E8EC1A" id="グループ化 171" o:spid="_x0000_s1103" style="width:408.05pt;height:151pt;mso-position-horizontal-relative:char;mso-position-vertical-relative:line" coordsize="51822,191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">
                <v:shape id="テキスト ボックス 1" o:spid="_x0000_s1104" type="#_x0000_t202" style="position:absolute;left:127;top:16891;width:5169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" stroked="f">
                  <v:textbox style="mso-fit-shape-to-text:t" inset="0,0,0,0">
                    <w:txbxContent>
                      <w:p w14:paraId="1C6D406C" w14:textId="77777777" w:rsidR="008E6674" w:rsidRPr="00CC3931" w:rsidRDefault="008E6674" w:rsidP="008E6674">
                        <w:pPr>
                          <w:pStyle w:val="ab"/>
                          <w:rPr>
                            <w:noProof/>
                            <w:szCs w:val="22"/>
                          </w:rPr>
                        </w:pPr>
                        <w:bookmarkStart w:id="249" w:name="_Ref191926045"/>
                        <w:r>
                          <w:t xml:space="preserve">図 </w:t>
                        </w:r>
                        <w:r>
                          <w:fldChar w:fldCharType="begin"/>
                        </w:r>
                        <w:r>
                          <w:instrText xml:space="preserve"> SEQ 図 \* ARABIC </w:instrText>
                        </w:r>
                        <w:r>
                          <w:fldChar w:fldCharType="separate"/>
                        </w:r>
                        <w:r w:rsidR="00D1780D">
                          <w:rPr>
                            <w:noProof/>
                          </w:rPr>
                          <w:t>25</w:t>
                        </w:r>
                        <w:r>
                          <w:fldChar w:fldCharType="end"/>
                        </w:r>
                        <w:r>
                          <w:rPr>
                            <w:rFonts w:hint="eastAsia"/>
                          </w:rPr>
                          <w:t xml:space="preserve"> 2回目以降の競技</w:t>
                        </w:r>
                        <w:bookmarkEnd w:id="249"/>
                      </w:p>
                    </w:txbxContent>
                  </v:textbox>
                </v:shape>
                <v:shape id="図 170" o:spid="_x0000_s1105" type="#_x0000_t75" style="position:absolute;width:51695;height:16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">
                  <v:imagedata r:id="rId57" o:title=""/>
                </v:shape>
                <w10:anchorlock/>
              </v:group>
            </w:pict>
          </mc:Fallback>
        </mc:AlternateContent>
      </w:r>
    </w:p>
    <w:p w14:paraId="4FE625BB" w14:textId="77777777" w:rsidR="001D7A98" w:rsidRPr="0010732E" w:rsidRDefault="0010732E" w:rsidP="0021558B">
      <w:pPr>
        <w:pStyle w:val="3"/>
      </w:pPr>
      <w:r>
        <w:rPr>
          <w:rFonts w:hint="eastAsia"/>
        </w:rPr>
        <w:t>ここで</w:t>
      </w:r>
      <w:r w:rsidR="00A4713F" w:rsidRPr="005400E3">
        <w:rPr>
          <w:rFonts w:hint="eastAsia"/>
          <w:b/>
          <w:bCs/>
          <w:color w:val="ED0000"/>
        </w:rPr>
        <w:t>②</w:t>
      </w:r>
      <w:r w:rsidR="00A4713F">
        <w:rPr>
          <w:rFonts w:hint="eastAsia"/>
        </w:rPr>
        <w:t>の「</w:t>
      </w:r>
      <w:r>
        <w:rPr>
          <w:rFonts w:hint="eastAsia"/>
        </w:rPr>
        <w:t>試合打切」が前回の試合回数と異なる場合は数字を変更してください</w:t>
      </w:r>
      <w:r w:rsidRPr="0010732E">
        <w:rPr>
          <w:rFonts w:hint="eastAsia"/>
        </w:rPr>
        <w:t>。</w:t>
      </w:r>
    </w:p>
    <w:p w14:paraId="4B425019" w14:textId="77777777" w:rsidR="00EC3C48" w:rsidRPr="00D03215" w:rsidRDefault="00A4713F" w:rsidP="0021558B">
      <w:pPr>
        <w:pStyle w:val="3"/>
      </w:pPr>
      <w:r w:rsidRPr="005400E3">
        <w:rPr>
          <w:rFonts w:hint="eastAsia"/>
          <w:b/>
          <w:bCs/>
          <w:color w:val="ED0000"/>
        </w:rPr>
        <w:t>③</w:t>
      </w:r>
      <w:r w:rsidR="001D7A98" w:rsidRPr="00D03215">
        <w:rPr>
          <w:rFonts w:hint="eastAsia"/>
        </w:rPr>
        <w:t>の＜保存＞を押してください</w:t>
      </w:r>
      <w:r w:rsidR="00B61952" w:rsidRPr="00D03215">
        <w:rPr>
          <w:rFonts w:hint="eastAsia"/>
        </w:rPr>
        <w:t>。</w:t>
      </w:r>
    </w:p>
    <w:p w14:paraId="4A07AEC4" w14:textId="77777777" w:rsidR="00EC3C48" w:rsidRPr="00D03215" w:rsidRDefault="00EC3C48" w:rsidP="0021558B">
      <w:pPr>
        <w:pStyle w:val="3"/>
      </w:pPr>
      <w:r w:rsidRPr="00D03215">
        <w:rPr>
          <w:rFonts w:hint="eastAsia"/>
        </w:rPr>
        <w:t>同図の右側の図が表示するので</w:t>
      </w:r>
      <w:r w:rsidR="00A4713F" w:rsidRPr="00A4713F">
        <w:rPr>
          <w:rFonts w:hint="eastAsia"/>
          <w:b/>
          <w:bCs/>
          <w:color w:val="FF0000"/>
        </w:rPr>
        <w:t>④</w:t>
      </w:r>
      <w:r w:rsidRPr="00D03215">
        <w:rPr>
          <w:rFonts w:hint="eastAsia"/>
        </w:rPr>
        <w:t>の「</w:t>
      </w:r>
      <w:r w:rsidR="00663447" w:rsidRPr="00D03215">
        <w:rPr>
          <w:rFonts w:hint="eastAsia"/>
        </w:rPr>
        <w:t>2020</w:t>
      </w:r>
      <w:r w:rsidRPr="00D03215">
        <w:rPr>
          <w:rFonts w:hint="eastAsia"/>
        </w:rPr>
        <w:t>/04/09」を確認し＜OK＞を押します。</w:t>
      </w:r>
      <w:r w:rsidR="00934DA9">
        <w:rPr>
          <w:rFonts w:hint="eastAsia"/>
        </w:rPr>
        <w:t>「毎回入力データ」シートを含めそれより右のシートはすべてタイトル行だけになります。</w:t>
      </w:r>
    </w:p>
    <w:p w14:paraId="23C86D52" w14:textId="5A93C1AE" w:rsidR="00EC3C48" w:rsidRPr="00D03215" w:rsidRDefault="009C2D02" w:rsidP="0021558B">
      <w:pPr>
        <w:pStyle w:val="3"/>
      </w:pPr>
      <w:r w:rsidRPr="005F63B9">
        <w:rPr>
          <w:rFonts w:hint="eastAsia"/>
          <w:color w:val="0070C0"/>
        </w:rPr>
        <w:t>「</w:t>
      </w:r>
      <w:r w:rsidR="004210C9" w:rsidRPr="00577CA1">
        <w:rPr>
          <w:color w:val="0070C0"/>
        </w:rPr>
        <w:fldChar w:fldCharType="begin"/>
      </w:r>
      <w:r w:rsidR="004210C9" w:rsidRPr="00577CA1">
        <w:rPr>
          <w:color w:val="0070C0"/>
        </w:rPr>
        <w:instrText xml:space="preserve"> </w:instrText>
      </w:r>
      <w:r w:rsidR="004210C9" w:rsidRPr="00577CA1">
        <w:rPr>
          <w:rFonts w:hint="eastAsia"/>
          <w:color w:val="0070C0"/>
        </w:rPr>
        <w:instrText>REF _Ref191914620 \h</w:instrText>
      </w:r>
      <w:r w:rsidR="004210C9" w:rsidRPr="00577CA1">
        <w:rPr>
          <w:color w:val="0070C0"/>
        </w:rPr>
        <w:instrText xml:space="preserve"> </w:instrText>
      </w:r>
      <w:r w:rsidR="004210C9" w:rsidRPr="00577CA1">
        <w:rPr>
          <w:color w:val="0070C0"/>
        </w:rPr>
      </w:r>
      <w:r w:rsidR="004210C9" w:rsidRPr="00577CA1">
        <w:rPr>
          <w:color w:val="0070C0"/>
        </w:rPr>
        <w:fldChar w:fldCharType="separate"/>
      </w:r>
      <w:r w:rsidR="00577CA1" w:rsidRPr="00577CA1">
        <w:rPr>
          <w:color w:val="0070C0"/>
        </w:rPr>
        <w:t xml:space="preserve">図 </w:t>
      </w:r>
      <w:r w:rsidR="00577CA1" w:rsidRPr="00577CA1">
        <w:rPr>
          <w:noProof/>
          <w:color w:val="0070C0"/>
        </w:rPr>
        <w:t>26</w:t>
      </w:r>
      <w:r w:rsidR="00577CA1" w:rsidRPr="00577CA1">
        <w:rPr>
          <w:rFonts w:hint="eastAsia"/>
          <w:color w:val="0070C0"/>
        </w:rPr>
        <w:t xml:space="preserve"> 2回目競技集計用ファイル追加</w:t>
      </w:r>
      <w:r w:rsidR="004210C9" w:rsidRPr="00577CA1">
        <w:rPr>
          <w:color w:val="0070C0"/>
        </w:rPr>
        <w:fldChar w:fldCharType="end"/>
      </w:r>
      <w:r w:rsidR="00EC3C48" w:rsidRPr="00D03215">
        <w:rPr>
          <w:rFonts w:hint="eastAsia"/>
        </w:rPr>
        <w:t>」の図のように「￥ドキュメント￥元気GG同好会￥元気GG</w:t>
      </w:r>
      <w:r w:rsidR="00663447" w:rsidRPr="00D03215">
        <w:rPr>
          <w:rFonts w:hint="eastAsia"/>
        </w:rPr>
        <w:t>2020</w:t>
      </w:r>
      <w:r w:rsidR="00EC3C48" w:rsidRPr="00D03215">
        <w:rPr>
          <w:rFonts w:hint="eastAsia"/>
        </w:rPr>
        <w:t>」フォルダ内に</w:t>
      </w:r>
      <w:r w:rsidR="001C0706" w:rsidRPr="00D03215">
        <w:rPr>
          <w:rFonts w:hint="eastAsia"/>
        </w:rPr>
        <w:t>赤枠内</w:t>
      </w:r>
      <w:r w:rsidR="003E10F8" w:rsidRPr="00D03215">
        <w:rPr>
          <w:rFonts w:hint="eastAsia"/>
        </w:rPr>
        <w:t>で示す</w:t>
      </w:r>
      <w:r w:rsidR="00EC3C48" w:rsidRPr="00D03215">
        <w:rPr>
          <w:rFonts w:hint="eastAsia"/>
        </w:rPr>
        <w:t>「XL_4R_GG_同好会_</w:t>
      </w:r>
      <w:r w:rsidR="00663447" w:rsidRPr="00D03215">
        <w:rPr>
          <w:rFonts w:hint="eastAsia"/>
        </w:rPr>
        <w:t>2020</w:t>
      </w:r>
      <w:r w:rsidR="00EC3C48" w:rsidRPr="00D03215">
        <w:rPr>
          <w:rFonts w:hint="eastAsia"/>
        </w:rPr>
        <w:t xml:space="preserve"> 04 09.xlsx」ファイルが追加されました。</w:t>
      </w:r>
    </w:p>
    <w:bookmarkStart w:id="216" w:name="_Ref191932064"/>
    <w:p w14:paraId="5B16ADA4" w14:textId="307C35B1" w:rsidR="00EC3C48" w:rsidRPr="00D03215" w:rsidRDefault="0021558B" w:rsidP="0021558B">
      <w:pPr>
        <w:pStyle w:val="3"/>
      </w:pPr>
      <w:r>
        <w:rPr>
          <w:rFonts w:hint="eastAsia"/>
          <w:noProof/>
          <w:lang w:val="ja-JP"/>
        </w:rPr>
        <mc:AlternateContent>
          <mc:Choice Requires="wpg">
            <w:drawing>
              <wp:anchor distT="0" distB="0" distL="114300" distR="114300" simplePos="0" relativeHeight="251990016" behindDoc="0" locked="0" layoutInCell="1" allowOverlap="1" wp14:anchorId="49C1B26E" wp14:editId="669E949F">
                <wp:simplePos x="0" y="0"/>
                <wp:positionH relativeFrom="margin">
                  <wp:align>right</wp:align>
                </wp:positionH>
                <wp:positionV relativeFrom="paragraph">
                  <wp:posOffset>-403860</wp:posOffset>
                </wp:positionV>
                <wp:extent cx="2376170" cy="1339850"/>
                <wp:effectExtent l="0" t="0" r="5080" b="0"/>
                <wp:wrapSquare wrapText="bothSides"/>
                <wp:docPr id="1571424275" name="グループ化 197"/>
                <wp:cNvGraphicFramePr/>
                <a:graphic xmlns:a="http://schemas.openxmlformats.org/drawingml/2006/main">
                  <a:graphicData uri="http://schemas.microsoft.com/office/word/2010/wordprocessingGroup">
                    <wpg:wgp>
                      <wpg:cNvGrpSpPr/>
                      <wpg:grpSpPr>
                        <a:xfrm>
                          <a:off x="0" y="0"/>
                          <a:ext cx="2376170" cy="1339850"/>
                          <a:chOff x="0" y="0"/>
                          <a:chExt cx="2376170" cy="1353820"/>
                        </a:xfrm>
                      </wpg:grpSpPr>
                      <pic:pic xmlns:pic="http://schemas.openxmlformats.org/drawingml/2006/picture">
                        <pic:nvPicPr>
                          <pic:cNvPr id="1531609786" name="図 138"/>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2376170" cy="1125220"/>
                          </a:xfrm>
                          <a:prstGeom prst="rect">
                            <a:avLst/>
                          </a:prstGeom>
                        </pic:spPr>
                      </pic:pic>
                      <wps:wsp>
                        <wps:cNvPr id="610151813" name="テキスト ボックス 1"/>
                        <wps:cNvSpPr txBox="1"/>
                        <wps:spPr>
                          <a:xfrm>
                            <a:off x="0" y="1125220"/>
                            <a:ext cx="2376170" cy="228600"/>
                          </a:xfrm>
                          <a:prstGeom prst="rect">
                            <a:avLst/>
                          </a:prstGeom>
                          <a:solidFill>
                            <a:prstClr val="white"/>
                          </a:solidFill>
                          <a:ln>
                            <a:noFill/>
                          </a:ln>
                        </wps:spPr>
                        <wps:txbx>
                          <w:txbxContent>
                            <w:p w14:paraId="7C2A6464" w14:textId="77777777" w:rsidR="004210C9" w:rsidRPr="00E13B93" w:rsidRDefault="004210C9" w:rsidP="004210C9">
                              <w:pPr>
                                <w:pStyle w:val="ab"/>
                                <w:rPr>
                                  <w:rFonts w:eastAsia="ＭＳ 明朝"/>
                                  <w:noProof/>
                                  <w:szCs w:val="22"/>
                                </w:rPr>
                              </w:pPr>
                              <w:bookmarkStart w:id="217" w:name="_Ref191914620"/>
                              <w:r>
                                <w:t xml:space="preserve">図 </w:t>
                              </w:r>
                              <w:r>
                                <w:fldChar w:fldCharType="begin"/>
                              </w:r>
                              <w:r>
                                <w:instrText xml:space="preserve"> SEQ 図 \* ARABIC </w:instrText>
                              </w:r>
                              <w:r>
                                <w:fldChar w:fldCharType="separate"/>
                              </w:r>
                              <w:r w:rsidR="00D1780D">
                                <w:rPr>
                                  <w:noProof/>
                                </w:rPr>
                                <w:t>26</w:t>
                              </w:r>
                              <w:r>
                                <w:fldChar w:fldCharType="end"/>
                              </w:r>
                              <w:r>
                                <w:rPr>
                                  <w:rFonts w:hint="eastAsia"/>
                                </w:rPr>
                                <w:t xml:space="preserve"> </w:t>
                              </w:r>
                              <w:r w:rsidRPr="00D03215">
                                <w:rPr>
                                  <w:rFonts w:hint="eastAsia"/>
                                </w:rPr>
                                <w:t>2回目競技集計用ファイル追加</w:t>
                              </w:r>
                              <w:bookmarkEnd w:id="21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9C1B26E" id="グループ化 197" o:spid="_x0000_s1106" style="position:absolute;left:0;text-align:left;margin-left:135.9pt;margin-top:-31.8pt;width:187.1pt;height:105.5pt;z-index:251990016;mso-position-horizontal:right;mso-position-horizontal-relative:margin;mso-position-vertical-relative:text;mso-height-relative:margin" coordsize="23761,1353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">
                <v:shape id="図 138" o:spid="_x0000_s1107" type="#_x0000_t75" style="position:absolute;width:23761;height:11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">
                  <v:imagedata r:id="rId59" o:title=""/>
                </v:shape>
                <v:shape id="テキスト ボックス 1" o:spid="_x0000_s1108" type="#_x0000_t202" style="position:absolute;top:11252;width:2376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" stroked="f">
                  <v:textbox inset="0,0,0,0">
                    <w:txbxContent>
                      <w:p w14:paraId="7C2A6464" w14:textId="77777777" w:rsidR="004210C9" w:rsidRPr="00E13B93" w:rsidRDefault="004210C9" w:rsidP="004210C9">
                        <w:pPr>
                          <w:pStyle w:val="ab"/>
                          <w:rPr>
                            <w:rFonts w:eastAsia="ＭＳ 明朝"/>
                            <w:noProof/>
                            <w:szCs w:val="22"/>
                          </w:rPr>
                        </w:pPr>
                        <w:bookmarkStart w:id="252" w:name="_Ref191914620"/>
                        <w:r>
                          <w:t xml:space="preserve">図 </w:t>
                        </w:r>
                        <w:r>
                          <w:fldChar w:fldCharType="begin"/>
                        </w:r>
                        <w:r>
                          <w:instrText xml:space="preserve"> SEQ 図 \* ARABIC </w:instrText>
                        </w:r>
                        <w:r>
                          <w:fldChar w:fldCharType="separate"/>
                        </w:r>
                        <w:r w:rsidR="00D1780D">
                          <w:rPr>
                            <w:noProof/>
                          </w:rPr>
                          <w:t>26</w:t>
                        </w:r>
                        <w:r>
                          <w:fldChar w:fldCharType="end"/>
                        </w:r>
                        <w:r>
                          <w:rPr>
                            <w:rFonts w:hint="eastAsia"/>
                          </w:rPr>
                          <w:t xml:space="preserve"> </w:t>
                        </w:r>
                        <w:r w:rsidRPr="00D03215">
                          <w:rPr>
                            <w:rFonts w:hint="eastAsia"/>
                          </w:rPr>
                          <w:t>2回目競技集計用ファイル追加</w:t>
                        </w:r>
                        <w:bookmarkEnd w:id="252"/>
                      </w:p>
                    </w:txbxContent>
                  </v:textbox>
                </v:shape>
                <w10:wrap type="square" anchorx="margin"/>
              </v:group>
            </w:pict>
          </mc:Fallback>
        </mc:AlternateContent>
      </w:r>
      <w:r w:rsidR="00B73D6A" w:rsidRPr="005F63B9">
        <w:rPr>
          <w:rFonts w:hint="eastAsia"/>
          <w:color w:val="0070C0"/>
        </w:rPr>
        <w:t>「</w:t>
      </w:r>
      <w:r w:rsidR="00B73D6A" w:rsidRPr="00577CA1">
        <w:rPr>
          <w:color w:val="0070C0"/>
        </w:rPr>
        <w:fldChar w:fldCharType="begin"/>
      </w:r>
      <w:r w:rsidR="00B73D6A" w:rsidRPr="00577CA1">
        <w:rPr>
          <w:color w:val="0070C0"/>
        </w:rPr>
        <w:instrText xml:space="preserve"> </w:instrText>
      </w:r>
      <w:r w:rsidR="00B73D6A" w:rsidRPr="00577CA1">
        <w:rPr>
          <w:rFonts w:hint="eastAsia"/>
          <w:color w:val="0070C0"/>
        </w:rPr>
        <w:instrText>REF _Ref191926045 \h</w:instrText>
      </w:r>
      <w:r w:rsidR="00B73D6A" w:rsidRPr="00577CA1">
        <w:rPr>
          <w:color w:val="0070C0"/>
        </w:rPr>
        <w:instrText xml:space="preserve"> </w:instrText>
      </w:r>
      <w:r w:rsidR="00B73D6A" w:rsidRPr="00577CA1">
        <w:rPr>
          <w:color w:val="0070C0"/>
        </w:rPr>
      </w:r>
      <w:r w:rsidR="00B73D6A" w:rsidRPr="00577CA1">
        <w:rPr>
          <w:color w:val="0070C0"/>
        </w:rPr>
        <w:fldChar w:fldCharType="separate"/>
      </w:r>
      <w:r w:rsidR="00577CA1" w:rsidRPr="00577CA1">
        <w:rPr>
          <w:color w:val="0070C0"/>
        </w:rPr>
        <w:t xml:space="preserve">図 </w:t>
      </w:r>
      <w:r w:rsidR="00577CA1" w:rsidRPr="00577CA1">
        <w:rPr>
          <w:noProof/>
          <w:color w:val="0070C0"/>
        </w:rPr>
        <w:t>25</w:t>
      </w:r>
      <w:r w:rsidR="00577CA1" w:rsidRPr="00577CA1">
        <w:rPr>
          <w:rFonts w:hint="eastAsia"/>
          <w:color w:val="0070C0"/>
        </w:rPr>
        <w:t xml:space="preserve"> 2回目以降の競技</w:t>
      </w:r>
      <w:r w:rsidR="00B73D6A" w:rsidRPr="00577CA1">
        <w:rPr>
          <w:color w:val="0070C0"/>
        </w:rPr>
        <w:fldChar w:fldCharType="end"/>
      </w:r>
      <w:r w:rsidR="00B73D6A">
        <w:rPr>
          <w:rFonts w:hint="eastAsia"/>
        </w:rPr>
        <w:t>」</w:t>
      </w:r>
      <w:r w:rsidR="00EC3C48" w:rsidRPr="00D03215">
        <w:rPr>
          <w:rFonts w:hint="eastAsia"/>
        </w:rPr>
        <w:t>の図の右側が表示する理由はこのように前記</w:t>
      </w:r>
      <w:r w:rsidR="00EC3C48" w:rsidRPr="005F63B9">
        <w:rPr>
          <w:rFonts w:hint="eastAsia"/>
          <w:color w:val="0070C0"/>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_Ref445388737 \r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color w:val="0070C0"/>
        </w:rPr>
        <w:t>5)</w:t>
      </w:r>
      <w:r w:rsidR="00EC3C48" w:rsidRPr="00577CA1">
        <w:rPr>
          <w:color w:val="0070C0"/>
        </w:rPr>
        <w:fldChar w:fldCharType="end"/>
      </w:r>
      <w:r w:rsidR="00EC3C48" w:rsidRPr="00D03215">
        <w:rPr>
          <w:rFonts w:hint="eastAsia"/>
        </w:rPr>
        <w:t>」項で「西暦年月日」のボックスに「</w:t>
      </w:r>
      <w:r w:rsidR="00663447" w:rsidRPr="00D03215">
        <w:rPr>
          <w:rFonts w:hint="eastAsia"/>
        </w:rPr>
        <w:t>2020</w:t>
      </w:r>
      <w:r w:rsidR="00EC3C48" w:rsidRPr="00D03215">
        <w:rPr>
          <w:rFonts w:hint="eastAsia"/>
        </w:rPr>
        <w:t>/04/09」を入</w:t>
      </w:r>
      <w:r w:rsidR="00EC3C48" w:rsidRPr="00D03215">
        <w:rPr>
          <w:rFonts w:hint="eastAsia"/>
        </w:rPr>
        <w:lastRenderedPageBreak/>
        <w:t>力しますが、この日付はパソコンで本日の日付を</w:t>
      </w:r>
      <w:r w:rsidR="00E5174A" w:rsidRPr="00E5174A">
        <w:rPr>
          <w:rFonts w:hint="eastAsia"/>
          <w:b/>
          <w:bCs/>
          <w:color w:val="FF0000"/>
        </w:rPr>
        <w:t>①</w:t>
      </w:r>
      <w:r w:rsidR="00E5174A">
        <w:rPr>
          <w:rFonts w:hint="eastAsia"/>
        </w:rPr>
        <w:t>の「</w:t>
      </w:r>
      <w:r w:rsidR="00984E2D">
        <w:rPr>
          <w:rFonts w:hint="eastAsia"/>
        </w:rPr>
        <w:t>試合日</w:t>
      </w:r>
      <w:r w:rsidR="00E5174A">
        <w:rPr>
          <w:rFonts w:hint="eastAsia"/>
        </w:rPr>
        <w:t>」に自動入力するので</w:t>
      </w:r>
      <w:r w:rsidR="00984E2D">
        <w:rPr>
          <w:rFonts w:hint="eastAsia"/>
        </w:rPr>
        <w:t>集計日が異なる場合にうっかり</w:t>
      </w:r>
      <w:r w:rsidR="00EC3C48" w:rsidRPr="00D03215">
        <w:rPr>
          <w:rFonts w:hint="eastAsia"/>
        </w:rPr>
        <w:t>日付を</w:t>
      </w:r>
      <w:r w:rsidR="006D74C7">
        <w:rPr>
          <w:rFonts w:hint="eastAsia"/>
        </w:rPr>
        <w:t>見落として</w:t>
      </w:r>
      <w:r w:rsidR="00EC3C48" w:rsidRPr="00D03215">
        <w:rPr>
          <w:rFonts w:hint="eastAsia"/>
        </w:rPr>
        <w:t>＜</w:t>
      </w:r>
      <w:r w:rsidR="001C0706" w:rsidRPr="00D03215">
        <w:rPr>
          <w:rFonts w:hint="eastAsia"/>
        </w:rPr>
        <w:t>保存</w:t>
      </w:r>
      <w:r w:rsidR="00EC3C48" w:rsidRPr="00D03215">
        <w:rPr>
          <w:rFonts w:hint="eastAsia"/>
        </w:rPr>
        <w:t>＞を押す</w:t>
      </w:r>
      <w:r w:rsidR="006D74C7">
        <w:rPr>
          <w:rFonts w:hint="eastAsia"/>
        </w:rPr>
        <w:t>と</w:t>
      </w:r>
      <w:r w:rsidR="00EC3C48" w:rsidRPr="00D03215">
        <w:rPr>
          <w:rFonts w:hint="eastAsia"/>
        </w:rPr>
        <w:t>競技集計用ファイルが出来てしまいます。</w:t>
      </w:r>
      <w:r w:rsidR="00DC2BB8" w:rsidRPr="00D03215">
        <w:rPr>
          <w:rFonts w:hint="eastAsia"/>
        </w:rPr>
        <w:t>その場合は再度</w:t>
      </w:r>
      <w:r w:rsidR="00DC2BB8" w:rsidRPr="005400E3">
        <w:rPr>
          <w:rFonts w:hint="eastAsia"/>
          <w:b/>
          <w:bCs/>
          <w:color w:val="ED0000"/>
        </w:rPr>
        <w:t>①</w:t>
      </w:r>
      <w:r w:rsidR="00DC2BB8" w:rsidRPr="00D03215">
        <w:rPr>
          <w:rFonts w:hint="eastAsia"/>
        </w:rPr>
        <w:t>の</w:t>
      </w:r>
      <w:r w:rsidR="00EC3C48" w:rsidRPr="00D03215">
        <w:rPr>
          <w:rFonts w:hint="eastAsia"/>
        </w:rPr>
        <w:t>日付</w:t>
      </w:r>
      <w:r w:rsidR="00DC2BB8" w:rsidRPr="00D03215">
        <w:rPr>
          <w:rFonts w:hint="eastAsia"/>
        </w:rPr>
        <w:t>を正しい日付に修正して＜</w:t>
      </w:r>
      <w:r w:rsidR="001C0706" w:rsidRPr="00D03215">
        <w:rPr>
          <w:rFonts w:hint="eastAsia"/>
        </w:rPr>
        <w:t>保存</w:t>
      </w:r>
      <w:r w:rsidR="00DC2BB8" w:rsidRPr="00D03215">
        <w:rPr>
          <w:rFonts w:hint="eastAsia"/>
        </w:rPr>
        <w:t>＞を押してください。</w:t>
      </w:r>
      <w:r w:rsidR="00BF5242" w:rsidRPr="005F63B9">
        <w:rPr>
          <w:rFonts w:hint="eastAsia"/>
          <w:color w:val="0070C0"/>
        </w:rPr>
        <w:t>「</w:t>
      </w:r>
      <w:r w:rsidR="00B73D6A" w:rsidRPr="00577CA1">
        <w:rPr>
          <w:color w:val="0070C0"/>
        </w:rPr>
        <w:fldChar w:fldCharType="begin"/>
      </w:r>
      <w:r w:rsidR="00B73D6A" w:rsidRPr="00577CA1">
        <w:rPr>
          <w:color w:val="0070C0"/>
        </w:rPr>
        <w:instrText xml:space="preserve"> </w:instrText>
      </w:r>
      <w:r w:rsidR="00B73D6A" w:rsidRPr="00577CA1">
        <w:rPr>
          <w:rFonts w:hint="eastAsia"/>
          <w:color w:val="0070C0"/>
        </w:rPr>
        <w:instrText>REF _Ref191927183 \r \h</w:instrText>
      </w:r>
      <w:r w:rsidR="00B73D6A" w:rsidRPr="00577CA1">
        <w:rPr>
          <w:color w:val="0070C0"/>
        </w:rPr>
        <w:instrText xml:space="preserve"> </w:instrText>
      </w:r>
      <w:r w:rsidR="00B73D6A" w:rsidRPr="00577CA1">
        <w:rPr>
          <w:color w:val="0070C0"/>
        </w:rPr>
      </w:r>
      <w:r w:rsidR="00B73D6A" w:rsidRPr="00577CA1">
        <w:rPr>
          <w:color w:val="0070C0"/>
        </w:rPr>
        <w:fldChar w:fldCharType="separate"/>
      </w:r>
      <w:r w:rsidR="00577CA1" w:rsidRPr="00577CA1">
        <w:rPr>
          <w:color w:val="0070C0"/>
        </w:rPr>
        <w:t>(2)12)</w:t>
      </w:r>
      <w:r w:rsidR="00B73D6A" w:rsidRPr="00577CA1">
        <w:rPr>
          <w:color w:val="0070C0"/>
        </w:rPr>
        <w:fldChar w:fldCharType="end"/>
      </w:r>
      <w:r w:rsidR="00BF5242" w:rsidRPr="00D03215">
        <w:rPr>
          <w:rFonts w:hint="eastAsia"/>
        </w:rPr>
        <w:t>」</w:t>
      </w:r>
      <w:r w:rsidR="00984E2D">
        <w:rPr>
          <w:rFonts w:hint="eastAsia"/>
        </w:rPr>
        <w:t>と</w:t>
      </w:r>
      <w:r w:rsidR="00984E2D" w:rsidRPr="005F63B9">
        <w:rPr>
          <w:rFonts w:hint="eastAsia"/>
          <w:color w:val="0070C0"/>
        </w:rPr>
        <w:t>「</w:t>
      </w:r>
      <w:r w:rsidR="00984E2D" w:rsidRPr="00577CA1">
        <w:rPr>
          <w:color w:val="0070C0"/>
        </w:rPr>
        <w:fldChar w:fldCharType="begin"/>
      </w:r>
      <w:r w:rsidR="00984E2D" w:rsidRPr="00577CA1">
        <w:rPr>
          <w:color w:val="0070C0"/>
        </w:rPr>
        <w:instrText xml:space="preserve"> </w:instrText>
      </w:r>
      <w:r w:rsidR="00984E2D" w:rsidRPr="00577CA1">
        <w:rPr>
          <w:rFonts w:hint="eastAsia"/>
          <w:color w:val="0070C0"/>
        </w:rPr>
        <w:instrText>REF _Ref191927354 \r \h</w:instrText>
      </w:r>
      <w:r w:rsidR="00984E2D" w:rsidRPr="00577CA1">
        <w:rPr>
          <w:color w:val="0070C0"/>
        </w:rPr>
        <w:instrText xml:space="preserve"> </w:instrText>
      </w:r>
      <w:r w:rsidR="00984E2D" w:rsidRPr="00577CA1">
        <w:rPr>
          <w:color w:val="0070C0"/>
        </w:rPr>
      </w:r>
      <w:r w:rsidR="00984E2D" w:rsidRPr="00577CA1">
        <w:rPr>
          <w:color w:val="0070C0"/>
        </w:rPr>
        <w:fldChar w:fldCharType="separate"/>
      </w:r>
      <w:r w:rsidR="00577CA1" w:rsidRPr="00577CA1">
        <w:rPr>
          <w:color w:val="0070C0"/>
        </w:rPr>
        <w:t>(2)13)</w:t>
      </w:r>
      <w:r w:rsidR="00984E2D" w:rsidRPr="00577CA1">
        <w:rPr>
          <w:color w:val="0070C0"/>
        </w:rPr>
        <w:fldChar w:fldCharType="end"/>
      </w:r>
      <w:r w:rsidR="00984E2D">
        <w:rPr>
          <w:rFonts w:hint="eastAsia"/>
        </w:rPr>
        <w:t>」</w:t>
      </w:r>
      <w:r w:rsidR="00BF5242" w:rsidRPr="00D03215">
        <w:rPr>
          <w:rFonts w:hint="eastAsia"/>
        </w:rPr>
        <w:t>項で記述したように</w:t>
      </w:r>
      <w:r w:rsidR="00DC2BB8" w:rsidRPr="00D03215">
        <w:rPr>
          <w:rFonts w:hint="eastAsia"/>
        </w:rPr>
        <w:t>＜</w:t>
      </w:r>
      <w:r w:rsidR="00B73D6A">
        <w:rPr>
          <w:rFonts w:hint="eastAsia"/>
        </w:rPr>
        <w:t>参照</w:t>
      </w:r>
      <w:r w:rsidR="00DC2BB8" w:rsidRPr="00D03215">
        <w:rPr>
          <w:rFonts w:hint="eastAsia"/>
        </w:rPr>
        <w:t>＞をクリックすると「元気GG2020」フォルダ内に</w:t>
      </w:r>
      <w:r w:rsidR="00BF5242" w:rsidRPr="00D03215">
        <w:rPr>
          <w:rFonts w:hint="eastAsia"/>
        </w:rPr>
        <w:t>誤って</w:t>
      </w:r>
      <w:r w:rsidR="00DC2BB8" w:rsidRPr="00D03215">
        <w:rPr>
          <w:rFonts w:hint="eastAsia"/>
        </w:rPr>
        <w:t>作った日付のデータ</w:t>
      </w:r>
      <w:r w:rsidR="00EC3C48" w:rsidRPr="00D03215">
        <w:rPr>
          <w:rFonts w:hint="eastAsia"/>
        </w:rPr>
        <w:t>ファイル</w:t>
      </w:r>
      <w:r w:rsidR="00DC2BB8" w:rsidRPr="00D03215">
        <w:rPr>
          <w:rFonts w:hint="eastAsia"/>
        </w:rPr>
        <w:t>があるので同ファイルの上で右クリックして＜削除(D)＞をクリックして削除してください。</w:t>
      </w:r>
      <w:bookmarkEnd w:id="216"/>
    </w:p>
    <w:p w14:paraId="10105807" w14:textId="7CDD3E41" w:rsidR="00EC3C48" w:rsidRDefault="00EC3C48" w:rsidP="003725D4">
      <w:pPr>
        <w:ind w:leftChars="68" w:left="567" w:hangingChars="202" w:hanging="424"/>
      </w:pPr>
      <w:r w:rsidRPr="00D03215">
        <w:rPr>
          <w:rFonts w:hint="eastAsia"/>
        </w:rPr>
        <w:t>参考：　同好会などで繰り返し試合をする場合は「</w:t>
      </w:r>
      <w:r w:rsidRPr="00D03215">
        <w:rPr>
          <w:rFonts w:hint="eastAsia"/>
          <w:u w:val="double"/>
        </w:rPr>
        <w:t>￥</w:t>
      </w:r>
      <w:r w:rsidR="0001793F" w:rsidRPr="00D03215">
        <w:rPr>
          <w:rFonts w:hint="eastAsia"/>
          <w:u w:val="double"/>
        </w:rPr>
        <w:t>ドキ</w:t>
      </w:r>
      <w:r w:rsidRPr="00D03215">
        <w:rPr>
          <w:rFonts w:hint="eastAsia"/>
          <w:u w:val="double"/>
        </w:rPr>
        <w:t>ュメント￥元気GG同好会￥元気GG</w:t>
      </w:r>
      <w:r w:rsidR="00663447" w:rsidRPr="00D03215">
        <w:rPr>
          <w:rFonts w:hint="eastAsia"/>
          <w:u w:val="double"/>
        </w:rPr>
        <w:t>2020</w:t>
      </w:r>
      <w:r w:rsidRPr="00D03215">
        <w:rPr>
          <w:rFonts w:hint="eastAsia"/>
        </w:rPr>
        <w:t xml:space="preserve">」フォルダの中に試合で集計した「XL_4R元気GG_yyyy mm dd.xlsx」ファイル (yyyy mm ddは試合日) を </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_Ref430940696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 xml:space="preserve">27 </w:t>
      </w:r>
      <w:r w:rsidR="00577CA1" w:rsidRPr="00577CA1">
        <w:rPr>
          <w:rFonts w:hint="eastAsia"/>
          <w:color w:val="0070C0"/>
        </w:rPr>
        <w:t>GG同好会全試合データ2014フォルダの中</w:t>
      </w:r>
      <w:r w:rsidRPr="00577CA1">
        <w:rPr>
          <w:color w:val="0070C0"/>
        </w:rPr>
        <w:fldChar w:fldCharType="end"/>
      </w:r>
      <w:r w:rsidRPr="00D03215">
        <w:rPr>
          <w:rFonts w:hint="eastAsia"/>
          <w:color w:val="0000FF"/>
        </w:rPr>
        <w:t>」</w:t>
      </w:r>
      <w:r w:rsidRPr="00D03215">
        <w:rPr>
          <w:rFonts w:hint="eastAsia"/>
        </w:rPr>
        <w:t>の図のようにまとめて保存し</w:t>
      </w:r>
      <w:r w:rsidR="00D035F0">
        <w:rPr>
          <w:rFonts w:hint="eastAsia"/>
        </w:rPr>
        <w:t>、</w:t>
      </w:r>
      <w:r w:rsidR="004C48F0" w:rsidRPr="005F63B9">
        <w:rPr>
          <w:rFonts w:hint="eastAsia"/>
          <w:color w:val="0070C0"/>
        </w:rPr>
        <w:t>「</w:t>
      </w:r>
      <w:r w:rsidR="004C48F0" w:rsidRPr="00577CA1">
        <w:rPr>
          <w:color w:val="0070C0"/>
        </w:rPr>
        <w:fldChar w:fldCharType="begin"/>
      </w:r>
      <w:r w:rsidR="004C48F0" w:rsidRPr="00577CA1">
        <w:rPr>
          <w:color w:val="0070C0"/>
        </w:rPr>
        <w:instrText xml:space="preserve"> </w:instrText>
      </w:r>
      <w:r w:rsidR="004C48F0" w:rsidRPr="00577CA1">
        <w:rPr>
          <w:rFonts w:hint="eastAsia"/>
          <w:color w:val="0070C0"/>
        </w:rPr>
        <w:instrText>REF _Ref430768946 \h</w:instrText>
      </w:r>
      <w:r w:rsidR="004C48F0" w:rsidRPr="00577CA1">
        <w:rPr>
          <w:color w:val="0070C0"/>
        </w:rPr>
        <w:instrText xml:space="preserve"> </w:instrText>
      </w:r>
      <w:r w:rsidR="004C48F0" w:rsidRPr="00577CA1">
        <w:rPr>
          <w:color w:val="0070C0"/>
        </w:rPr>
      </w:r>
      <w:r w:rsidR="004C48F0" w:rsidRPr="00577CA1">
        <w:rPr>
          <w:color w:val="0070C0"/>
        </w:rPr>
        <w:fldChar w:fldCharType="separate"/>
      </w:r>
      <w:r w:rsidR="00577CA1" w:rsidRPr="00577CA1">
        <w:rPr>
          <w:rFonts w:hint="eastAsia"/>
          <w:color w:val="0070C0"/>
        </w:rPr>
        <w:t xml:space="preserve">図 </w:t>
      </w:r>
      <w:r w:rsidR="00577CA1" w:rsidRPr="00577CA1">
        <w:rPr>
          <w:noProof/>
          <w:color w:val="0070C0"/>
        </w:rPr>
        <w:t>8</w:t>
      </w:r>
      <w:r w:rsidR="00577CA1" w:rsidRPr="00577CA1">
        <w:rPr>
          <w:rFonts w:hint="eastAsia"/>
          <w:color w:val="0070C0"/>
        </w:rPr>
        <w:t xml:space="preserve">　配布ファイルの内容</w:t>
      </w:r>
      <w:r w:rsidR="004C48F0" w:rsidRPr="00577CA1">
        <w:rPr>
          <w:color w:val="0070C0"/>
        </w:rPr>
        <w:fldChar w:fldCharType="end"/>
      </w:r>
      <w:r w:rsidR="004C48F0">
        <w:rPr>
          <w:rFonts w:hint="eastAsia"/>
        </w:rPr>
        <w:t>」の</w:t>
      </w:r>
      <w:r w:rsidR="004C48F0" w:rsidRPr="005F63B9">
        <w:rPr>
          <w:rFonts w:hint="eastAsia"/>
          <w:color w:val="0070C0"/>
        </w:rPr>
        <w:t>「</w:t>
      </w:r>
      <w:r w:rsidR="004C48F0" w:rsidRPr="00577CA1">
        <w:rPr>
          <w:color w:val="0070C0"/>
        </w:rPr>
        <w:fldChar w:fldCharType="begin"/>
      </w:r>
      <w:r w:rsidR="004C48F0" w:rsidRPr="00577CA1">
        <w:rPr>
          <w:color w:val="0070C0"/>
        </w:rPr>
        <w:instrText xml:space="preserve"> </w:instrText>
      </w:r>
      <w:r w:rsidR="004C48F0" w:rsidRPr="00577CA1">
        <w:rPr>
          <w:rFonts w:hint="eastAsia"/>
          <w:color w:val="0070C0"/>
        </w:rPr>
        <w:instrText>REF ※3 \h</w:instrText>
      </w:r>
      <w:r w:rsidR="004C48F0" w:rsidRPr="00577CA1">
        <w:rPr>
          <w:color w:val="0070C0"/>
        </w:rPr>
        <w:instrText xml:space="preserve"> </w:instrText>
      </w:r>
      <w:r w:rsidR="004C48F0" w:rsidRPr="00577CA1">
        <w:rPr>
          <w:color w:val="0070C0"/>
        </w:rPr>
      </w:r>
      <w:r w:rsidR="004C48F0" w:rsidRPr="00577CA1">
        <w:rPr>
          <w:color w:val="0070C0"/>
        </w:rPr>
        <w:fldChar w:fldCharType="separate"/>
      </w:r>
      <w:r w:rsidR="00577CA1" w:rsidRPr="00577CA1">
        <w:rPr>
          <w:rFonts w:hint="eastAsia"/>
          <w:b/>
          <w:bCs/>
          <w:color w:val="0070C0"/>
        </w:rPr>
        <w:t>※3</w:t>
      </w:r>
      <w:r w:rsidR="004C48F0" w:rsidRPr="00577CA1">
        <w:rPr>
          <w:color w:val="0070C0"/>
        </w:rPr>
        <w:fldChar w:fldCharType="end"/>
      </w:r>
      <w:r w:rsidR="004C48F0">
        <w:rPr>
          <w:rFonts w:hint="eastAsia"/>
        </w:rPr>
        <w:t>」で示す、</w:t>
      </w:r>
      <w:r w:rsidR="00EC22A2" w:rsidRPr="00EC22A2">
        <w:t>GG同好会全試</w:t>
      </w:r>
      <w:r w:rsidR="00EC22A2" w:rsidRPr="004C48F0">
        <w:t>合データ2014</w:t>
      </w:r>
      <w:r w:rsidR="00EC22A2" w:rsidRPr="004C48F0">
        <w:rPr>
          <w:rFonts w:hint="eastAsia"/>
        </w:rPr>
        <w:t>フォルダの中には</w:t>
      </w:r>
      <w:r w:rsidR="004C48F0" w:rsidRPr="004C48F0">
        <w:rPr>
          <w:rFonts w:hint="eastAsia"/>
        </w:rPr>
        <w:t>「</w:t>
      </w:r>
      <w:r w:rsidR="004C48F0" w:rsidRPr="004C48F0">
        <w:rPr>
          <w:rFonts w:hint="eastAsia"/>
          <w:sz w:val="20"/>
          <w:szCs w:val="20"/>
        </w:rPr>
        <w:t>\XL_4R_GG_同好会_2015 03 29.xlsx」の</w:t>
      </w:r>
      <w:r w:rsidR="00D035F0">
        <w:rPr>
          <w:rFonts w:hint="eastAsia"/>
          <w:sz w:val="20"/>
          <w:szCs w:val="20"/>
        </w:rPr>
        <w:t>外に</w:t>
      </w:r>
      <w:r w:rsidR="004C48F0" w:rsidRPr="004C48F0">
        <w:rPr>
          <w:rFonts w:hint="eastAsia"/>
          <w:sz w:val="20"/>
          <w:szCs w:val="20"/>
        </w:rPr>
        <w:t>69の</w:t>
      </w:r>
      <w:r w:rsidR="00EC22A2" w:rsidRPr="004C48F0">
        <w:rPr>
          <w:rFonts w:hint="eastAsia"/>
        </w:rPr>
        <w:t>試合ファイル</w:t>
      </w:r>
      <w:r w:rsidR="004C48F0" w:rsidRPr="004C48F0">
        <w:rPr>
          <w:rFonts w:hint="eastAsia"/>
        </w:rPr>
        <w:t>ファイルが保存されていますが容量の関係で</w:t>
      </w:r>
      <w:r w:rsidR="00D035F0">
        <w:rPr>
          <w:rFonts w:hint="eastAsia"/>
        </w:rPr>
        <w:t>添付のフォルダ内には保存していません</w:t>
      </w:r>
      <w:r w:rsidR="00EC22A2" w:rsidRPr="004C48F0">
        <w:rPr>
          <w:rFonts w:hint="eastAsia"/>
        </w:rPr>
        <w:t>）</w:t>
      </w:r>
    </w:p>
    <w:bookmarkStart w:id="218" w:name="_Toc220058831"/>
    <w:p w14:paraId="5E0DCA26" w14:textId="77777777" w:rsidR="00932EE7" w:rsidRDefault="00E23327" w:rsidP="00C928CA">
      <w:pPr>
        <w:pStyle w:val="2"/>
      </w:pPr>
      <w:r>
        <w:rPr>
          <w:rFonts w:hint="eastAsia"/>
          <w:noProof/>
          <w:lang w:val="ja-JP"/>
        </w:rPr>
        <mc:AlternateContent>
          <mc:Choice Requires="wpg">
            <w:drawing>
              <wp:anchor distT="0" distB="0" distL="114300" distR="114300" simplePos="0" relativeHeight="252093440" behindDoc="0" locked="0" layoutInCell="1" allowOverlap="1" wp14:anchorId="049D27EB" wp14:editId="1C111E77">
                <wp:simplePos x="0" y="0"/>
                <wp:positionH relativeFrom="column">
                  <wp:posOffset>3809365</wp:posOffset>
                </wp:positionH>
                <wp:positionV relativeFrom="paragraph">
                  <wp:posOffset>0</wp:posOffset>
                </wp:positionV>
                <wp:extent cx="2071370" cy="2559050"/>
                <wp:effectExtent l="0" t="0" r="5080" b="0"/>
                <wp:wrapSquare wrapText="bothSides"/>
                <wp:docPr id="479726288" name="グループ化 182"/>
                <wp:cNvGraphicFramePr/>
                <a:graphic xmlns:a="http://schemas.openxmlformats.org/drawingml/2006/main">
                  <a:graphicData uri="http://schemas.microsoft.com/office/word/2010/wordprocessingGroup">
                    <wpg:wgp>
                      <wpg:cNvGrpSpPr/>
                      <wpg:grpSpPr>
                        <a:xfrm>
                          <a:off x="0" y="0"/>
                          <a:ext cx="2071370" cy="2559050"/>
                          <a:chOff x="0" y="0"/>
                          <a:chExt cx="2071370" cy="2559050"/>
                        </a:xfrm>
                      </wpg:grpSpPr>
                      <wps:wsp>
                        <wps:cNvPr id="1190918671" name="テキスト ボックス 82"/>
                        <wps:cNvSpPr txBox="1"/>
                        <wps:spPr>
                          <a:xfrm>
                            <a:off x="31750" y="2247900"/>
                            <a:ext cx="1933575" cy="311150"/>
                          </a:xfrm>
                          <a:prstGeom prst="rect">
                            <a:avLst/>
                          </a:prstGeom>
                          <a:solidFill>
                            <a:prstClr val="white"/>
                          </a:solidFill>
                          <a:ln>
                            <a:noFill/>
                          </a:ln>
                          <a:effectLst/>
                        </wps:spPr>
                        <wps:txbx>
                          <w:txbxContent>
                            <w:p w14:paraId="02711054" w14:textId="77777777" w:rsidR="0033563C" w:rsidRPr="00D03215" w:rsidRDefault="0033563C" w:rsidP="00E23327">
                              <w:pPr>
                                <w:pStyle w:val="ab"/>
                                <w:spacing w:line="240" w:lineRule="exact"/>
                                <w:rPr>
                                  <w:rFonts w:eastAsia="ＭＳ 明朝"/>
                                </w:rPr>
                              </w:pPr>
                              <w:bookmarkStart w:id="219" w:name="_Ref430940203"/>
                              <w:bookmarkStart w:id="220" w:name="_Ref43094069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27</w:t>
                              </w:r>
                              <w:r w:rsidRPr="00D03215">
                                <w:fldChar w:fldCharType="end"/>
                              </w:r>
                              <w:r w:rsidRPr="00D03215">
                                <w:t xml:space="preserve"> </w:t>
                              </w:r>
                              <w:r w:rsidRPr="00D03215">
                                <w:rPr>
                                  <w:rFonts w:hint="eastAsia"/>
                                </w:rPr>
                                <w:t>GG同好会全試合データ2014フォルダ</w:t>
                              </w:r>
                              <w:bookmarkEnd w:id="219"/>
                              <w:r w:rsidRPr="00D03215">
                                <w:rPr>
                                  <w:rFonts w:hint="eastAsia"/>
                                </w:rPr>
                                <w:t>の中</w:t>
                              </w:r>
                              <w:bookmarkEnd w:id="22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77506212" name="図 181"/>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2071370" cy="2240915"/>
                          </a:xfrm>
                          <a:prstGeom prst="rect">
                            <a:avLst/>
                          </a:prstGeom>
                        </pic:spPr>
                      </pic:pic>
                    </wpg:wgp>
                  </a:graphicData>
                </a:graphic>
              </wp:anchor>
            </w:drawing>
          </mc:Choice>
          <mc:Fallback>
            <w:pict>
              <v:group w14:anchorId="049D27EB" id="_x0000_s1109" style="position:absolute;left:0;text-align:left;margin-left:299.95pt;margin-top:0;width:163.1pt;height:201.5pt;z-index:252093440;mso-position-horizontal-relative:text;mso-position-vertical-relative:text" coordsize="20713,25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">
                <v:shape id="テキスト ボックス 82" o:spid="_x0000_s1110" type="#_x0000_t202" style="position:absolute;left:317;top:22479;width:193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" stroked="f">
                  <v:textbox inset="0,0,0,0">
                    <w:txbxContent>
                      <w:p w14:paraId="02711054" w14:textId="77777777" w:rsidR="0033563C" w:rsidRPr="00D03215" w:rsidRDefault="0033563C" w:rsidP="00E23327">
                        <w:pPr>
                          <w:pStyle w:val="ab"/>
                          <w:spacing w:line="240" w:lineRule="exact"/>
                          <w:rPr>
                            <w:rFonts w:eastAsia="ＭＳ 明朝"/>
                          </w:rPr>
                        </w:pPr>
                        <w:bookmarkStart w:id="256" w:name="_Ref430940203"/>
                        <w:bookmarkStart w:id="257" w:name="_Ref43094069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27</w:t>
                        </w:r>
                        <w:r w:rsidRPr="00D03215">
                          <w:fldChar w:fldCharType="end"/>
                        </w:r>
                        <w:r w:rsidRPr="00D03215">
                          <w:t xml:space="preserve"> </w:t>
                        </w:r>
                        <w:r w:rsidRPr="00D03215">
                          <w:rPr>
                            <w:rFonts w:hint="eastAsia"/>
                          </w:rPr>
                          <w:t>GG同好会全試合データ2014フォルダ</w:t>
                        </w:r>
                        <w:bookmarkEnd w:id="256"/>
                        <w:r w:rsidRPr="00D03215">
                          <w:rPr>
                            <w:rFonts w:hint="eastAsia"/>
                          </w:rPr>
                          <w:t>の中</w:t>
                        </w:r>
                        <w:bookmarkEnd w:id="257"/>
                      </w:p>
                    </w:txbxContent>
                  </v:textbox>
                </v:shape>
                <v:shape id="図 181" o:spid="_x0000_s1111" type="#_x0000_t75" style="position:absolute;width:20713;height:22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">
                  <v:imagedata r:id="rId61" o:title=""/>
                </v:shape>
                <w10:wrap type="square"/>
              </v:group>
            </w:pict>
          </mc:Fallback>
        </mc:AlternateContent>
      </w:r>
      <w:r w:rsidR="00CE4EE0" w:rsidRPr="00D03215">
        <w:rPr>
          <w:rFonts w:hint="eastAsia"/>
        </w:rPr>
        <w:t>年度更新</w:t>
      </w:r>
      <w:r w:rsidR="00CE4EE0">
        <w:rPr>
          <w:rFonts w:hint="eastAsia"/>
        </w:rPr>
        <w:t>をする</w:t>
      </w:r>
      <w:r w:rsidR="00CE4EE0" w:rsidRPr="00D03215">
        <w:rPr>
          <w:rFonts w:hint="eastAsia"/>
        </w:rPr>
        <w:t>場合</w:t>
      </w:r>
      <w:bookmarkEnd w:id="218"/>
    </w:p>
    <w:p w14:paraId="52110A31" w14:textId="61FC2D15" w:rsidR="00E90765" w:rsidRDefault="00CE4EE0" w:rsidP="0021558B">
      <w:pPr>
        <w:pStyle w:val="3"/>
      </w:pPr>
      <w:r w:rsidRPr="00D03215">
        <w:rPr>
          <w:rFonts w:hint="eastAsia"/>
        </w:rPr>
        <w:t>年度更新の場合は</w:t>
      </w:r>
      <w:r w:rsidR="00895586" w:rsidRPr="005F63B9">
        <w:rPr>
          <w:rFonts w:hint="eastAsia"/>
        </w:rPr>
        <w:t>「</w:t>
      </w:r>
      <w:r w:rsidR="00895586" w:rsidRPr="00577CA1">
        <w:rPr>
          <w:color w:val="0070C0"/>
        </w:rPr>
        <w:fldChar w:fldCharType="begin"/>
      </w:r>
      <w:r w:rsidR="00895586" w:rsidRPr="00577CA1">
        <w:rPr>
          <w:color w:val="0070C0"/>
        </w:rPr>
        <w:instrText xml:space="preserve"> </w:instrText>
      </w:r>
      <w:r w:rsidR="00895586" w:rsidRPr="00577CA1">
        <w:rPr>
          <w:rFonts w:hint="eastAsia"/>
          <w:color w:val="0070C0"/>
        </w:rPr>
        <w:instrText>REF _Ref59359828 \h</w:instrText>
      </w:r>
      <w:r w:rsidR="00895586" w:rsidRPr="00577CA1">
        <w:rPr>
          <w:color w:val="0070C0"/>
        </w:rPr>
        <w:instrText xml:space="preserve"> </w:instrText>
      </w:r>
      <w:r w:rsidR="00895586" w:rsidRPr="00577CA1">
        <w:rPr>
          <w:color w:val="0070C0"/>
        </w:rPr>
      </w:r>
      <w:r w:rsidR="00895586" w:rsidRPr="00577CA1">
        <w:rPr>
          <w:color w:val="0070C0"/>
        </w:rPr>
        <w:fldChar w:fldCharType="separate"/>
      </w:r>
      <w:r w:rsidR="00577CA1" w:rsidRPr="00577CA1">
        <w:rPr>
          <w:color w:val="0070C0"/>
        </w:rPr>
        <w:t xml:space="preserve">図 </w:t>
      </w:r>
      <w:r w:rsidR="00577CA1" w:rsidRPr="00577CA1">
        <w:rPr>
          <w:noProof/>
          <w:color w:val="0070C0"/>
        </w:rPr>
        <w:t>19</w:t>
      </w:r>
      <w:r w:rsidR="00577CA1" w:rsidRPr="00577CA1">
        <w:rPr>
          <w:color w:val="0070C0"/>
        </w:rPr>
        <w:t xml:space="preserve"> </w:t>
      </w:r>
      <w:r w:rsidR="00577CA1" w:rsidRPr="00577CA1">
        <w:rPr>
          <w:rFonts w:hint="eastAsia"/>
          <w:color w:val="0070C0"/>
        </w:rPr>
        <w:t>ユーザー用フォルダ構成</w:t>
      </w:r>
      <w:r w:rsidR="00895586" w:rsidRPr="00577CA1">
        <w:rPr>
          <w:color w:val="0070C0"/>
        </w:rPr>
        <w:fldChar w:fldCharType="end"/>
      </w:r>
      <w:r w:rsidR="00895586" w:rsidRPr="00D03215">
        <w:rPr>
          <w:rFonts w:hint="eastAsia"/>
        </w:rPr>
        <w:t>」</w:t>
      </w:r>
      <w:r w:rsidR="00895586">
        <w:rPr>
          <w:rFonts w:hint="eastAsia"/>
        </w:rPr>
        <w:t>の図を参考に</w:t>
      </w:r>
      <w:r w:rsidRPr="00D03215">
        <w:rPr>
          <w:rFonts w:hint="eastAsia"/>
        </w:rPr>
        <w:t>前年度のフォルダを丸ごと</w:t>
      </w:r>
      <w:r>
        <w:rPr>
          <w:rFonts w:hint="eastAsia"/>
        </w:rPr>
        <w:t>「コピー＆ペースト」</w:t>
      </w:r>
      <w:r w:rsidRPr="00D03215">
        <w:rPr>
          <w:rFonts w:hint="eastAsia"/>
        </w:rPr>
        <w:t>して新年度の名前に修正しフォルダの中の最後の試合データを1個だけ残して他の試合日は削除し、</w:t>
      </w:r>
      <w:r w:rsidR="00895586" w:rsidRPr="005F63B9">
        <w:rPr>
          <w:rFonts w:hint="eastAsia"/>
        </w:rPr>
        <w:t>「</w:t>
      </w:r>
      <w:r w:rsidR="00E90765" w:rsidRPr="00577CA1">
        <w:rPr>
          <w:color w:val="0070C0"/>
        </w:rPr>
        <w:fldChar w:fldCharType="begin"/>
      </w:r>
      <w:r w:rsidR="00E90765" w:rsidRPr="00577CA1">
        <w:rPr>
          <w:color w:val="0070C0"/>
        </w:rPr>
        <w:instrText xml:space="preserve"> </w:instrText>
      </w:r>
      <w:r w:rsidR="00E90765" w:rsidRPr="00577CA1">
        <w:rPr>
          <w:rFonts w:hint="eastAsia"/>
          <w:color w:val="0070C0"/>
        </w:rPr>
        <w:instrText>REF _Ref430945437 \r \h</w:instrText>
      </w:r>
      <w:r w:rsidR="00E90765" w:rsidRPr="00577CA1">
        <w:rPr>
          <w:color w:val="0070C0"/>
        </w:rPr>
        <w:instrText xml:space="preserve"> </w:instrText>
      </w:r>
      <w:r w:rsidR="00E90765" w:rsidRPr="00577CA1">
        <w:rPr>
          <w:color w:val="0070C0"/>
        </w:rPr>
      </w:r>
      <w:r w:rsidR="00E90765" w:rsidRPr="00577CA1">
        <w:rPr>
          <w:color w:val="0070C0"/>
        </w:rPr>
        <w:fldChar w:fldCharType="separate"/>
      </w:r>
      <w:r w:rsidR="00577CA1" w:rsidRPr="00577CA1">
        <w:rPr>
          <w:color w:val="0070C0"/>
        </w:rPr>
        <w:t>(2)</w:t>
      </w:r>
      <w:r w:rsidR="00E90765" w:rsidRPr="00577CA1">
        <w:rPr>
          <w:color w:val="0070C0"/>
        </w:rPr>
        <w:fldChar w:fldCharType="end"/>
      </w:r>
      <w:r w:rsidR="00E90765" w:rsidRPr="00577CA1">
        <w:rPr>
          <w:color w:val="0070C0"/>
        </w:rPr>
        <w:fldChar w:fldCharType="begin"/>
      </w:r>
      <w:r w:rsidR="00E90765" w:rsidRPr="00577CA1">
        <w:rPr>
          <w:color w:val="0070C0"/>
        </w:rPr>
        <w:instrText xml:space="preserve"> REF _Ref430945437 \h </w:instrText>
      </w:r>
      <w:r w:rsidR="00E90765" w:rsidRPr="00577CA1">
        <w:rPr>
          <w:color w:val="0070C0"/>
        </w:rPr>
      </w:r>
      <w:r w:rsidR="00E90765" w:rsidRPr="00577CA1">
        <w:rPr>
          <w:color w:val="0070C0"/>
        </w:rPr>
        <w:fldChar w:fldCharType="separate"/>
      </w:r>
      <w:r w:rsidR="00577CA1" w:rsidRPr="00577CA1">
        <w:rPr>
          <w:rFonts w:hint="eastAsia"/>
          <w:color w:val="0070C0"/>
        </w:rPr>
        <w:t>ユーザー用第１回目の競技集計用ファイルを作る</w:t>
      </w:r>
      <w:r w:rsidR="00E90765" w:rsidRPr="00577CA1">
        <w:rPr>
          <w:color w:val="0070C0"/>
        </w:rPr>
        <w:fldChar w:fldCharType="end"/>
      </w:r>
      <w:r w:rsidR="00895586">
        <w:rPr>
          <w:rFonts w:hint="eastAsia"/>
        </w:rPr>
        <w:t>」と同じように</w:t>
      </w:r>
      <w:r w:rsidRPr="00D03215">
        <w:rPr>
          <w:rFonts w:hint="eastAsia"/>
        </w:rPr>
        <w:t>新年度</w:t>
      </w:r>
      <w:r w:rsidR="00E90765">
        <w:rPr>
          <w:rFonts w:hint="eastAsia"/>
        </w:rPr>
        <w:t>ファイル</w:t>
      </w:r>
      <w:r w:rsidRPr="00D03215">
        <w:rPr>
          <w:rFonts w:hint="eastAsia"/>
        </w:rPr>
        <w:t>に修正</w:t>
      </w:r>
      <w:r w:rsidR="004F3CA7">
        <w:rPr>
          <w:rFonts w:hint="eastAsia"/>
        </w:rPr>
        <w:t>しま</w:t>
      </w:r>
      <w:r w:rsidRPr="00D03215">
        <w:rPr>
          <w:rFonts w:hint="eastAsia"/>
        </w:rPr>
        <w:t>す。</w:t>
      </w:r>
    </w:p>
    <w:p w14:paraId="72C0D356" w14:textId="6E49E75F" w:rsidR="00CE4EE0" w:rsidRPr="00D03215" w:rsidRDefault="00E90765" w:rsidP="0021558B">
      <w:pPr>
        <w:pStyle w:val="3"/>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_Ref59359828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19</w:t>
      </w:r>
      <w:r w:rsidR="00577CA1" w:rsidRPr="00577CA1">
        <w:rPr>
          <w:color w:val="0070C0"/>
        </w:rPr>
        <w:t xml:space="preserve"> </w:t>
      </w:r>
      <w:r w:rsidR="00577CA1" w:rsidRPr="00577CA1">
        <w:rPr>
          <w:rFonts w:hint="eastAsia"/>
          <w:color w:val="0070C0"/>
        </w:rPr>
        <w:t>ユーザー用フォルダ構成</w:t>
      </w:r>
      <w:r w:rsidRPr="00577CA1">
        <w:rPr>
          <w:color w:val="0070C0"/>
        </w:rPr>
        <w:fldChar w:fldCharType="end"/>
      </w:r>
      <w:r w:rsidRPr="00D03215">
        <w:rPr>
          <w:rFonts w:hint="eastAsia"/>
        </w:rPr>
        <w:t>」</w:t>
      </w:r>
      <w:r>
        <w:rPr>
          <w:rFonts w:hint="eastAsia"/>
        </w:rPr>
        <w:t>図の</w:t>
      </w:r>
      <w:r w:rsidR="00CE4EE0" w:rsidRPr="005400E3">
        <w:rPr>
          <w:rFonts w:hint="eastAsia"/>
          <w:b/>
          <w:bCs/>
          <w:color w:val="ED0000"/>
        </w:rPr>
        <w:t>⑥</w:t>
      </w:r>
      <w:r w:rsidR="00CE4EE0" w:rsidRPr="00D03215">
        <w:rPr>
          <w:rFonts w:hint="eastAsia"/>
        </w:rPr>
        <w:t>の「全試合スコア集計」フォルダの中の</w:t>
      </w:r>
      <w:r w:rsidR="00CE4EE0" w:rsidRPr="005400E3">
        <w:rPr>
          <w:rFonts w:hint="eastAsia"/>
          <w:b/>
          <w:bCs/>
          <w:color w:val="ED0000"/>
        </w:rPr>
        <w:t>⑨</w:t>
      </w:r>
      <w:r w:rsidR="00CE4EE0" w:rsidRPr="00D03215">
        <w:rPr>
          <w:rFonts w:hint="eastAsia"/>
        </w:rPr>
        <w:t>の「XL_Z4_AR全試合スコア集計2020.xls」データは新年度にファイル名を変えるだけです。他に「メンバー」フォルダ内の「同好会用メンバー.xlsx」、「大大会用メンバー.xlsx」、スコアカードフォルダ内の「ABC地区対抗GGスコアカード.xlsm」ファイルのデータも</w:t>
      </w:r>
      <w:r w:rsidR="00CE4EE0" w:rsidRPr="005F63B9">
        <w:rPr>
          <w:rFonts w:hint="eastAsia"/>
          <w:color w:val="0070C0"/>
        </w:rPr>
        <w:t>「</w:t>
      </w:r>
      <w:r w:rsidR="00CE4EE0" w:rsidRPr="00577CA1">
        <w:rPr>
          <w:color w:val="0070C0"/>
        </w:rPr>
        <w:fldChar w:fldCharType="begin"/>
      </w:r>
      <w:r w:rsidR="00CE4EE0" w:rsidRPr="00577CA1">
        <w:rPr>
          <w:color w:val="0070C0"/>
        </w:rPr>
        <w:instrText xml:space="preserve"> REF _Ref59304982 \h </w:instrText>
      </w:r>
      <w:r w:rsidR="00CE4EE0" w:rsidRPr="00577CA1">
        <w:rPr>
          <w:color w:val="0070C0"/>
        </w:rPr>
      </w:r>
      <w:r w:rsidR="00CE4EE0" w:rsidRPr="00577CA1">
        <w:rPr>
          <w:color w:val="0070C0"/>
        </w:rPr>
        <w:fldChar w:fldCharType="separate"/>
      </w:r>
      <w:r w:rsidR="00577CA1" w:rsidRPr="00577CA1">
        <w:rPr>
          <w:rFonts w:hint="eastAsia"/>
          <w:b/>
          <w:bCs/>
          <w:color w:val="0070C0"/>
        </w:rPr>
        <w:t>スコアカードの利用方法</w:t>
      </w:r>
      <w:r w:rsidR="00CE4EE0" w:rsidRPr="00577CA1">
        <w:rPr>
          <w:color w:val="0070C0"/>
        </w:rPr>
        <w:fldChar w:fldCharType="end"/>
      </w:r>
      <w:r w:rsidR="00CE4EE0" w:rsidRPr="00D03215">
        <w:rPr>
          <w:rFonts w:hint="eastAsia"/>
        </w:rPr>
        <w:t>」項で使い方の説明をしています。</w:t>
      </w:r>
    </w:p>
    <w:p w14:paraId="6A788CC4" w14:textId="77777777" w:rsidR="00EC3C48" w:rsidRPr="00D03215" w:rsidRDefault="00EC3C48" w:rsidP="00C928CA">
      <w:pPr>
        <w:pStyle w:val="2"/>
      </w:pPr>
      <w:bookmarkStart w:id="221" w:name="_Ref421258950"/>
      <w:bookmarkStart w:id="222" w:name="_Ref421258960"/>
      <w:bookmarkStart w:id="223" w:name="_Ref421262796"/>
      <w:bookmarkStart w:id="224" w:name="_Ref421262807"/>
      <w:bookmarkStart w:id="225" w:name="_Ref445581437"/>
      <w:bookmarkStart w:id="226" w:name="_Toc56535383"/>
      <w:bookmarkStart w:id="227" w:name="_Toc220058832"/>
      <w:r w:rsidRPr="00D03215">
        <w:rPr>
          <w:rFonts w:hint="eastAsia"/>
        </w:rPr>
        <w:t>「毎回入力データ」または「集計入力データ」シートへ氏名</w:t>
      </w:r>
      <w:bookmarkEnd w:id="221"/>
      <w:bookmarkEnd w:id="222"/>
      <w:bookmarkEnd w:id="223"/>
      <w:bookmarkEnd w:id="224"/>
      <w:r w:rsidRPr="00D03215">
        <w:rPr>
          <w:rFonts w:hint="eastAsia"/>
        </w:rPr>
        <w:t>などを取り込む</w:t>
      </w:r>
      <w:bookmarkEnd w:id="225"/>
      <w:bookmarkEnd w:id="226"/>
      <w:bookmarkEnd w:id="227"/>
    </w:p>
    <w:p w14:paraId="2DBD253A" w14:textId="6BB19765" w:rsidR="00EC3C48" w:rsidRPr="00D03215" w:rsidRDefault="0021558B" w:rsidP="00707C18">
      <w:pPr>
        <w:ind w:leftChars="270" w:left="567"/>
      </w:pPr>
      <w:r>
        <w:rPr>
          <w:rFonts w:hint="eastAsia"/>
          <w:noProof/>
          <w:lang w:val="ja-JP"/>
        </w:rPr>
        <mc:AlternateContent>
          <mc:Choice Requires="wpg">
            <w:drawing>
              <wp:anchor distT="0" distB="0" distL="114300" distR="114300" simplePos="0" relativeHeight="252095488" behindDoc="0" locked="0" layoutInCell="1" allowOverlap="1" wp14:anchorId="57CA88A1" wp14:editId="765B3D87">
                <wp:simplePos x="0" y="0"/>
                <wp:positionH relativeFrom="column">
                  <wp:posOffset>3921125</wp:posOffset>
                </wp:positionH>
                <wp:positionV relativeFrom="paragraph">
                  <wp:posOffset>669290</wp:posOffset>
                </wp:positionV>
                <wp:extent cx="1800225" cy="1555750"/>
                <wp:effectExtent l="0" t="0" r="9525" b="6350"/>
                <wp:wrapSquare wrapText="bothSides"/>
                <wp:docPr id="1587331367" name="グループ化 184"/>
                <wp:cNvGraphicFramePr/>
                <a:graphic xmlns:a="http://schemas.openxmlformats.org/drawingml/2006/main">
                  <a:graphicData uri="http://schemas.microsoft.com/office/word/2010/wordprocessingGroup">
                    <wpg:wgp>
                      <wpg:cNvGrpSpPr/>
                      <wpg:grpSpPr>
                        <a:xfrm>
                          <a:off x="0" y="0"/>
                          <a:ext cx="1800225" cy="1555750"/>
                          <a:chOff x="0" y="0"/>
                          <a:chExt cx="1800225" cy="1555750"/>
                        </a:xfrm>
                      </wpg:grpSpPr>
                      <wps:wsp>
                        <wps:cNvPr id="1895788537" name="テキスト ボックス 271"/>
                        <wps:cNvSpPr txBox="1"/>
                        <wps:spPr>
                          <a:xfrm>
                            <a:off x="6350" y="1327150"/>
                            <a:ext cx="1793875" cy="228600"/>
                          </a:xfrm>
                          <a:prstGeom prst="rect">
                            <a:avLst/>
                          </a:prstGeom>
                          <a:solidFill>
                            <a:prstClr val="white"/>
                          </a:solidFill>
                          <a:ln>
                            <a:noFill/>
                          </a:ln>
                          <a:effectLst/>
                        </wps:spPr>
                        <wps:txbx>
                          <w:txbxContent>
                            <w:p w14:paraId="0A2C8729" w14:textId="77777777" w:rsidR="0033563C" w:rsidRPr="00D03215" w:rsidRDefault="0033563C" w:rsidP="00AC71EA">
                              <w:pPr>
                                <w:pStyle w:val="ab"/>
                                <w:rPr>
                                  <w:rFonts w:ascii="ＭＳ 明朝" w:eastAsia="ＭＳ 明朝"/>
                                </w:rPr>
                              </w:pPr>
                              <w:bookmarkStart w:id="228" w:name="_Ref44545215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28</w:t>
                              </w:r>
                              <w:r w:rsidRPr="00D03215">
                                <w:fldChar w:fldCharType="end"/>
                              </w:r>
                              <w:r w:rsidRPr="00D03215">
                                <w:rPr>
                                  <w:rFonts w:hint="eastAsia"/>
                                </w:rPr>
                                <w:t xml:space="preserve">　メンバー取り込み</w:t>
                              </w:r>
                              <w:bookmarkEnd w:id="2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58070710" name="図 183"/>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795145" cy="1311275"/>
                          </a:xfrm>
                          <a:prstGeom prst="rect">
                            <a:avLst/>
                          </a:prstGeom>
                        </pic:spPr>
                      </pic:pic>
                    </wpg:wgp>
                  </a:graphicData>
                </a:graphic>
              </wp:anchor>
            </w:drawing>
          </mc:Choice>
          <mc:Fallback>
            <w:pict>
              <v:group w14:anchorId="57CA88A1" id="グループ化 184" o:spid="_x0000_s1112" style="position:absolute;left:0;text-align:left;margin-left:308.75pt;margin-top:52.7pt;width:141.75pt;height:122.5pt;z-index:252095488;mso-position-horizontal-relative:text;mso-position-vertical-relative:text" coordsize="18002,1555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">
                <v:shape id="テキスト ボックス 271" o:spid="_x0000_s1113" type="#_x0000_t202" style="position:absolute;left:63;top:13271;width:179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" stroked="f">
                  <v:textbox style="mso-fit-shape-to-text:t" inset="0,0,0,0">
                    <w:txbxContent>
                      <w:p w14:paraId="0A2C8729" w14:textId="77777777" w:rsidR="0033563C" w:rsidRPr="00D03215" w:rsidRDefault="0033563C" w:rsidP="00AC71EA">
                        <w:pPr>
                          <w:pStyle w:val="ab"/>
                          <w:rPr>
                            <w:rFonts w:ascii="ＭＳ 明朝" w:eastAsia="ＭＳ 明朝"/>
                          </w:rPr>
                        </w:pPr>
                        <w:bookmarkStart w:id="266" w:name="_Ref44545215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28</w:t>
                        </w:r>
                        <w:r w:rsidRPr="00D03215">
                          <w:fldChar w:fldCharType="end"/>
                        </w:r>
                        <w:r w:rsidRPr="00D03215">
                          <w:rPr>
                            <w:rFonts w:hint="eastAsia"/>
                          </w:rPr>
                          <w:t xml:space="preserve">　メンバー取り込み</w:t>
                        </w:r>
                        <w:bookmarkEnd w:id="266"/>
                      </w:p>
                    </w:txbxContent>
                  </v:textbox>
                </v:shape>
                <v:shape id="図 183" o:spid="_x0000_s1114" type="#_x0000_t75" style="position:absolute;width:17951;height:13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">
                  <v:imagedata r:id="rId63" o:title=""/>
                </v:shape>
                <w10:wrap type="square"/>
              </v:group>
            </w:pict>
          </mc:Fallback>
        </mc:AlternateContent>
      </w:r>
      <w:r w:rsidR="00EC3C48" w:rsidRPr="00D03215">
        <w:rPr>
          <w:rFonts w:hint="eastAsia"/>
        </w:rPr>
        <w:t>実際の操作の順番は</w:t>
      </w:r>
      <w:r w:rsidR="00EC3C48" w:rsidRPr="005F63B9">
        <w:rPr>
          <w:rFonts w:hint="eastAsia"/>
          <w:color w:val="0070C0"/>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_Ref445631772 \r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color w:val="0070C0"/>
        </w:rPr>
        <w:t>(6)</w:t>
      </w:r>
      <w:r w:rsidR="00EC3C48" w:rsidRPr="00577CA1">
        <w:rPr>
          <w:color w:val="0070C0"/>
        </w:rPr>
        <w:fldChar w:fldCharType="end"/>
      </w:r>
      <w:r w:rsidR="00EC3C48" w:rsidRPr="00577CA1">
        <w:rPr>
          <w:color w:val="0070C0"/>
        </w:rPr>
        <w:fldChar w:fldCharType="begin"/>
      </w:r>
      <w:r w:rsidR="00EC3C48" w:rsidRPr="00577CA1">
        <w:rPr>
          <w:color w:val="0070C0"/>
        </w:rPr>
        <w:instrText xml:space="preserve"> REF _Ref445631772 \h  \* MERGEFORMAT </w:instrText>
      </w:r>
      <w:r w:rsidR="00EC3C48" w:rsidRPr="00577CA1">
        <w:rPr>
          <w:color w:val="0070C0"/>
        </w:rPr>
      </w:r>
      <w:r w:rsidR="00EC3C48" w:rsidRPr="00577CA1">
        <w:rPr>
          <w:color w:val="0070C0"/>
        </w:rPr>
        <w:fldChar w:fldCharType="separate"/>
      </w:r>
      <w:r w:rsidR="00577CA1" w:rsidRPr="00577CA1">
        <w:rPr>
          <w:rFonts w:hint="eastAsia"/>
          <w:color w:val="0070C0"/>
        </w:rPr>
        <w:t>「メンバー編集」シート</w:t>
      </w:r>
      <w:r w:rsidR="00EC3C48" w:rsidRPr="00577CA1">
        <w:rPr>
          <w:color w:val="0070C0"/>
        </w:rPr>
        <w:fldChar w:fldCharType="end"/>
      </w:r>
      <w:r w:rsidR="00EC3C48" w:rsidRPr="00D03215">
        <w:rPr>
          <w:rFonts w:hint="eastAsia"/>
        </w:rPr>
        <w:t>」の項</w:t>
      </w:r>
      <w:r w:rsidR="00B51E68">
        <w:rPr>
          <w:rFonts w:hint="eastAsia"/>
        </w:rPr>
        <w:t>を</w:t>
      </w:r>
      <w:r w:rsidR="00EC3C48" w:rsidRPr="00D03215">
        <w:rPr>
          <w:rFonts w:hint="eastAsia"/>
        </w:rPr>
        <w:t>先</w:t>
      </w:r>
      <w:r w:rsidR="00A2182B">
        <w:rPr>
          <w:rFonts w:hint="eastAsia"/>
        </w:rPr>
        <w:t>に</w:t>
      </w:r>
      <w:r w:rsidR="00663B80">
        <w:rPr>
          <w:rFonts w:hint="eastAsia"/>
        </w:rPr>
        <w:t>実行する説明順なのですが</w:t>
      </w:r>
      <w:r w:rsidR="00EC3C48" w:rsidRPr="00D03215">
        <w:rPr>
          <w:rFonts w:hint="eastAsia"/>
        </w:rPr>
        <w:t>、</w:t>
      </w:r>
      <w:r w:rsidR="00061CE5">
        <w:rPr>
          <w:rFonts w:hint="eastAsia"/>
        </w:rPr>
        <w:t>結果を</w:t>
      </w:r>
      <w:r w:rsidR="003B4601" w:rsidRPr="00D03215">
        <w:rPr>
          <w:rFonts w:hint="eastAsia"/>
        </w:rPr>
        <w:t>わかり易く</w:t>
      </w:r>
      <w:r w:rsidR="00EC3C48" w:rsidRPr="00D03215">
        <w:rPr>
          <w:rFonts w:hint="eastAsia"/>
        </w:rPr>
        <w:t>するために本項</w:t>
      </w:r>
      <w:r w:rsidR="00061CE5">
        <w:rPr>
          <w:rFonts w:hint="eastAsia"/>
        </w:rPr>
        <w:t>で既に「メンバーの組み合わせ」が完成したものを取り込んでみる</w:t>
      </w:r>
      <w:r w:rsidR="00EC3C48" w:rsidRPr="00D03215">
        <w:rPr>
          <w:rFonts w:hint="eastAsia"/>
        </w:rPr>
        <w:t>説明をします。</w:t>
      </w:r>
    </w:p>
    <w:p w14:paraId="4C49FCBC" w14:textId="73614A39" w:rsidR="00EC3C48" w:rsidRPr="00D03215" w:rsidRDefault="002D5F32" w:rsidP="0021558B">
      <w:pPr>
        <w:pStyle w:val="3"/>
      </w:pPr>
      <w:r w:rsidRPr="005F63B9">
        <w:rPr>
          <w:rFonts w:hint="eastAsia"/>
        </w:rPr>
        <w:t>「</w:t>
      </w:r>
      <w:r w:rsidR="004857BA" w:rsidRPr="00577CA1">
        <w:rPr>
          <w:color w:val="0070C0"/>
        </w:rPr>
        <w:fldChar w:fldCharType="begin"/>
      </w:r>
      <w:r w:rsidR="004857BA" w:rsidRPr="00577CA1">
        <w:rPr>
          <w:color w:val="0070C0"/>
        </w:rPr>
        <w:instrText xml:space="preserve"> </w:instrText>
      </w:r>
      <w:r w:rsidR="004857BA" w:rsidRPr="00577CA1">
        <w:rPr>
          <w:rFonts w:hint="eastAsia"/>
          <w:color w:val="0070C0"/>
        </w:rPr>
        <w:instrText>REF _Ref219292546 \r \h</w:instrText>
      </w:r>
      <w:r w:rsidR="004857BA" w:rsidRPr="00577CA1">
        <w:rPr>
          <w:color w:val="0070C0"/>
        </w:rPr>
        <w:instrText xml:space="preserve"> </w:instrText>
      </w:r>
      <w:r w:rsidR="004857BA" w:rsidRPr="00577CA1">
        <w:rPr>
          <w:color w:val="0070C0"/>
        </w:rPr>
      </w:r>
      <w:r w:rsidR="004857BA" w:rsidRPr="00577CA1">
        <w:rPr>
          <w:color w:val="0070C0"/>
        </w:rPr>
        <w:fldChar w:fldCharType="separate"/>
      </w:r>
      <w:r w:rsidR="00577CA1" w:rsidRPr="00577CA1">
        <w:rPr>
          <w:color w:val="0070C0"/>
        </w:rPr>
        <w:t>(2)6)</w:t>
      </w:r>
      <w:r w:rsidR="004857BA" w:rsidRPr="00577CA1">
        <w:rPr>
          <w:color w:val="0070C0"/>
        </w:rPr>
        <w:fldChar w:fldCharType="end"/>
      </w:r>
      <w:r>
        <w:rPr>
          <w:rFonts w:hint="eastAsia"/>
        </w:rPr>
        <w:t>」または</w:t>
      </w:r>
      <w:r w:rsidRPr="005F63B9">
        <w:rPr>
          <w:rFonts w:hint="eastAsia"/>
        </w:rPr>
        <w:t>「</w:t>
      </w:r>
      <w:r w:rsidR="009E7898" w:rsidRPr="00577CA1">
        <w:rPr>
          <w:color w:val="0070C0"/>
        </w:rPr>
        <w:fldChar w:fldCharType="begin"/>
      </w:r>
      <w:r w:rsidR="009E7898" w:rsidRPr="00577CA1">
        <w:rPr>
          <w:color w:val="0070C0"/>
        </w:rPr>
        <w:instrText xml:space="preserve"> </w:instrText>
      </w:r>
      <w:r w:rsidR="009E7898" w:rsidRPr="00577CA1">
        <w:rPr>
          <w:rFonts w:hint="eastAsia"/>
          <w:color w:val="0070C0"/>
        </w:rPr>
        <w:instrText>REF _Ref219292935 \r \h</w:instrText>
      </w:r>
      <w:r w:rsidR="009E7898" w:rsidRPr="00577CA1">
        <w:rPr>
          <w:color w:val="0070C0"/>
        </w:rPr>
        <w:instrText xml:space="preserve"> </w:instrText>
      </w:r>
      <w:r w:rsidR="009E7898" w:rsidRPr="00577CA1">
        <w:rPr>
          <w:color w:val="0070C0"/>
        </w:rPr>
      </w:r>
      <w:r w:rsidR="009E7898" w:rsidRPr="00577CA1">
        <w:rPr>
          <w:color w:val="0070C0"/>
        </w:rPr>
        <w:fldChar w:fldCharType="separate"/>
      </w:r>
      <w:r w:rsidR="00577CA1" w:rsidRPr="00577CA1">
        <w:rPr>
          <w:color w:val="0070C0"/>
        </w:rPr>
        <w:t>(2)10)</w:t>
      </w:r>
      <w:r w:rsidR="009E7898" w:rsidRPr="00577CA1">
        <w:rPr>
          <w:color w:val="0070C0"/>
        </w:rPr>
        <w:fldChar w:fldCharType="end"/>
      </w:r>
      <w:r>
        <w:rPr>
          <w:rFonts w:hint="eastAsia"/>
        </w:rPr>
        <w:t>」項で作った</w:t>
      </w:r>
      <w:r w:rsidR="00DD07EC">
        <w:rPr>
          <w:rFonts w:hint="eastAsia"/>
        </w:rPr>
        <w:t>「</w:t>
      </w:r>
      <w:r w:rsidR="009E7898" w:rsidRPr="00145504">
        <w:t>XL_4R_GG_同好会_2020 04 07.xlsx</w:t>
      </w:r>
      <w:r w:rsidR="00EC3C48" w:rsidRPr="00D03215">
        <w:rPr>
          <w:rFonts w:hint="eastAsia"/>
        </w:rPr>
        <w:t>」ファイルを開いてください。</w:t>
      </w:r>
    </w:p>
    <w:p w14:paraId="4D7189E5" w14:textId="7B1B6840" w:rsidR="00EC3C48" w:rsidRPr="00D03215" w:rsidRDefault="00D07E6E" w:rsidP="0021558B">
      <w:pPr>
        <w:pStyle w:val="3"/>
      </w:pPr>
      <w:bookmarkStart w:id="229" w:name="_Ref445452861"/>
      <w:r w:rsidRPr="00D03215">
        <w:rPr>
          <w:rFonts w:hint="eastAsia"/>
        </w:rPr>
        <w:t>「毎回入力データ」シートが表示するので＜氏名の取込＞をクリックします。</w:t>
      </w:r>
      <w:bookmarkEnd w:id="229"/>
    </w:p>
    <w:p w14:paraId="17C3E89E" w14:textId="4081B83B" w:rsidR="00EC3C48" w:rsidRPr="00D03215" w:rsidRDefault="00EC3C48" w:rsidP="0021558B">
      <w:pPr>
        <w:pStyle w:val="3"/>
      </w:pPr>
      <w:bookmarkStart w:id="230" w:name="_Ref55051877"/>
      <w:r w:rsidRPr="00D03215">
        <w:rPr>
          <w:rFonts w:hint="eastAsia"/>
        </w:rPr>
        <w:t>「メンバー編集」シートに</w:t>
      </w:r>
      <w:r w:rsidR="00B06B57" w:rsidRPr="00D03215">
        <w:rPr>
          <w:rFonts w:hint="eastAsia"/>
        </w:rPr>
        <w:t>自動的に</w:t>
      </w:r>
      <w:r w:rsidRPr="00D03215">
        <w:rPr>
          <w:rFonts w:hint="eastAsia"/>
        </w:rPr>
        <w:t>移動</w:t>
      </w:r>
      <w:r w:rsidR="00B06B57" w:rsidRPr="00D03215">
        <w:rPr>
          <w:rFonts w:hint="eastAsia"/>
        </w:rPr>
        <w:t>するので</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_Ref445452151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28</w:t>
      </w:r>
      <w:r w:rsidR="00577CA1" w:rsidRPr="00577CA1">
        <w:rPr>
          <w:rFonts w:hint="eastAsia"/>
          <w:color w:val="0070C0"/>
        </w:rPr>
        <w:t xml:space="preserve">　メンバー取り込み</w:t>
      </w:r>
      <w:r w:rsidRPr="00577CA1">
        <w:rPr>
          <w:color w:val="0070C0"/>
        </w:rPr>
        <w:fldChar w:fldCharType="end"/>
      </w:r>
      <w:r w:rsidRPr="00D03215">
        <w:rPr>
          <w:rFonts w:hint="eastAsia"/>
        </w:rPr>
        <w:t>」の図が表示します。</w:t>
      </w:r>
      <w:bookmarkEnd w:id="230"/>
    </w:p>
    <w:p w14:paraId="51BFA161" w14:textId="1E2C5A20" w:rsidR="00EC3C48" w:rsidRPr="00D03215" w:rsidRDefault="005B4500" w:rsidP="0021558B">
      <w:pPr>
        <w:pStyle w:val="3"/>
      </w:pPr>
      <w:bookmarkStart w:id="231" w:name="_Ref55051880"/>
      <w:r w:rsidRPr="005B4500">
        <w:rPr>
          <w:rFonts w:hint="eastAsia"/>
          <w:color w:val="EE0000"/>
        </w:rPr>
        <w:t>①</w:t>
      </w:r>
      <w:r>
        <w:rPr>
          <w:rFonts w:hint="eastAsia"/>
        </w:rPr>
        <w:t>の</w:t>
      </w:r>
      <w:r w:rsidRPr="00D03215">
        <w:rPr>
          <w:rFonts w:hint="eastAsia"/>
        </w:rPr>
        <w:t>「全行取り込み」コマンドボタンを選択して</w:t>
      </w:r>
      <w:r w:rsidRPr="005B4500">
        <w:rPr>
          <w:rFonts w:hint="eastAsia"/>
          <w:color w:val="EE0000"/>
        </w:rPr>
        <w:t>②</w:t>
      </w:r>
      <w:r>
        <w:rPr>
          <w:rFonts w:hint="eastAsia"/>
        </w:rPr>
        <w:t>の</w:t>
      </w:r>
      <w:r w:rsidRPr="00D03215">
        <w:rPr>
          <w:rFonts w:hint="eastAsia"/>
        </w:rPr>
        <w:lastRenderedPageBreak/>
        <w:t>＜取り込み＞を押すと「メンバー編集」シートのデータ「A1:D30」の</w:t>
      </w:r>
      <w:bookmarkEnd w:id="231"/>
      <w:r w:rsidR="00934DA9">
        <w:rPr>
          <w:rFonts w:hint="eastAsia"/>
        </w:rPr>
        <w:t>各行に</w:t>
      </w:r>
      <w:r w:rsidR="004E6B66">
        <w:rPr>
          <w:rFonts w:hint="eastAsia"/>
        </w:rPr>
        <w:t>「No」「GN」「</w:t>
      </w:r>
      <w:r w:rsidR="004E6B66" w:rsidRPr="004E6B66">
        <w:t>Start</w:t>
      </w:r>
      <w:r w:rsidR="004E6B66">
        <w:rPr>
          <w:rFonts w:hint="eastAsia"/>
        </w:rPr>
        <w:t xml:space="preserve"> Hole」</w:t>
      </w:r>
      <w:r w:rsidR="00934DA9">
        <w:rPr>
          <w:rFonts w:hint="eastAsia"/>
        </w:rPr>
        <w:t>「</w:t>
      </w:r>
      <w:r>
        <w:rPr>
          <w:rFonts w:hint="eastAsia"/>
        </w:rPr>
        <w:t>氏名</w:t>
      </w:r>
      <w:r w:rsidR="00934DA9">
        <w:rPr>
          <w:rFonts w:hint="eastAsia"/>
        </w:rPr>
        <w:t>」</w:t>
      </w:r>
      <w:r w:rsidR="004E6B66">
        <w:rPr>
          <w:rFonts w:hint="eastAsia"/>
        </w:rPr>
        <w:t>などの</w:t>
      </w:r>
      <w:r w:rsidR="004E6B66" w:rsidRPr="00D03215">
        <w:rPr>
          <w:rFonts w:hint="eastAsia"/>
        </w:rPr>
        <w:t>データを取り込み</w:t>
      </w:r>
      <w:r w:rsidR="004E6B66">
        <w:rPr>
          <w:rFonts w:hint="eastAsia"/>
        </w:rPr>
        <w:t>「</w:t>
      </w:r>
      <w:r w:rsidR="007172B7">
        <w:rPr>
          <w:rFonts w:hint="eastAsia"/>
        </w:rPr>
        <w:t>データ入力」ダイアログが表示して打数入力</w:t>
      </w:r>
      <w:r w:rsidR="004E6B66">
        <w:rPr>
          <w:rFonts w:hint="eastAsia"/>
        </w:rPr>
        <w:t>の準備が</w:t>
      </w:r>
      <w:r w:rsidR="007172B7">
        <w:rPr>
          <w:rFonts w:hint="eastAsia"/>
        </w:rPr>
        <w:t>可能になります。</w:t>
      </w:r>
    </w:p>
    <w:p w14:paraId="3F9EF7FB" w14:textId="77777777" w:rsidR="00EC3C48" w:rsidRPr="00D03215" w:rsidRDefault="00EC3C48" w:rsidP="00C867D9">
      <w:pPr>
        <w:pStyle w:val="4"/>
      </w:pPr>
      <w:bookmarkStart w:id="232" w:name="_Ref219290710"/>
      <w:r w:rsidRPr="00D03215">
        <w:rPr>
          <w:rFonts w:hint="eastAsia"/>
        </w:rPr>
        <w:t>「範囲指定取り込み」は「メンバー編集」シートの氏名の列を垂直にドラッグした分だけ取り込みます。</w:t>
      </w:r>
      <w:bookmarkEnd w:id="232"/>
    </w:p>
    <w:p w14:paraId="509C27AF" w14:textId="77777777" w:rsidR="00EC3C48" w:rsidRPr="00D03215" w:rsidRDefault="00EC3C48" w:rsidP="00C867D9">
      <w:pPr>
        <w:pStyle w:val="4"/>
      </w:pPr>
      <w:bookmarkStart w:id="233" w:name="_Ref219290853"/>
      <w:r w:rsidRPr="00D03215">
        <w:rPr>
          <w:rFonts w:hint="eastAsia"/>
        </w:rPr>
        <w:t>「行末へ取り込み」チェックが「OFF」の場合は取り込み</w:t>
      </w:r>
      <w:r w:rsidR="00F929B6">
        <w:rPr>
          <w:rFonts w:hint="eastAsia"/>
        </w:rPr>
        <w:t>先にあるデータ</w:t>
      </w:r>
      <w:r w:rsidRPr="00D03215">
        <w:rPr>
          <w:rFonts w:hint="eastAsia"/>
        </w:rPr>
        <w:t>シートをすべてクリアして取り込みます。（デフォルト</w:t>
      </w:r>
      <w:r w:rsidR="0004757E" w:rsidRPr="00D03215">
        <w:rPr>
          <w:rFonts w:hint="eastAsia"/>
        </w:rPr>
        <w:t>で</w:t>
      </w:r>
      <w:r w:rsidRPr="00D03215">
        <w:rPr>
          <w:rFonts w:hint="eastAsia"/>
        </w:rPr>
        <w:t>は「OFF」です）</w:t>
      </w:r>
      <w:bookmarkEnd w:id="233"/>
    </w:p>
    <w:p w14:paraId="11AB33B4" w14:textId="77777777" w:rsidR="00A26A57" w:rsidRDefault="00EC3C48" w:rsidP="00C867D9">
      <w:pPr>
        <w:pStyle w:val="4"/>
      </w:pPr>
      <w:r w:rsidRPr="00D03215">
        <w:rPr>
          <w:rFonts w:hint="eastAsia"/>
        </w:rPr>
        <w:t>「行末へ取り込み」チェック「ON」の場合はデータ取り込み</w:t>
      </w:r>
      <w:r w:rsidR="00F929B6">
        <w:rPr>
          <w:rFonts w:hint="eastAsia"/>
        </w:rPr>
        <w:t>先にあるデータ</w:t>
      </w:r>
      <w:r w:rsidRPr="00D03215">
        <w:rPr>
          <w:rFonts w:hint="eastAsia"/>
        </w:rPr>
        <w:t>シートをクリアしないで行末へ追加取込します。</w:t>
      </w:r>
      <w:r w:rsidR="0098759B">
        <w:rPr>
          <w:rFonts w:hint="eastAsia"/>
        </w:rPr>
        <w:t>（使用することはほとんどありません）</w:t>
      </w:r>
    </w:p>
    <w:p w14:paraId="6FEB2CAC" w14:textId="075F34E6" w:rsidR="00EC3C48" w:rsidRPr="00D03215" w:rsidRDefault="00A26A57" w:rsidP="00A26A57">
      <w:pPr>
        <w:ind w:left="708" w:hangingChars="337" w:hanging="708"/>
      </w:pPr>
      <w:r>
        <w:rPr>
          <w:rFonts w:hint="eastAsia"/>
        </w:rPr>
        <w:t>参考：</w:t>
      </w:r>
      <w:r w:rsidRPr="00D03215">
        <w:rPr>
          <w:rFonts w:hint="eastAsia"/>
        </w:rPr>
        <w:t>「毎回入力データ」シートまたは「集計入力データ」シート</w:t>
      </w:r>
      <w:r>
        <w:rPr>
          <w:rFonts w:hint="eastAsia"/>
        </w:rPr>
        <w:t>にあるリボンのコマンドで「</w:t>
      </w:r>
      <w:r w:rsidRPr="00A26A57">
        <w:rPr>
          <w:rFonts w:hint="eastAsia"/>
        </w:rPr>
        <w:t>新規開始／追加／変更</w:t>
      </w:r>
      <w:r>
        <w:rPr>
          <w:rFonts w:hint="eastAsia"/>
        </w:rPr>
        <w:t>」は「</w:t>
      </w:r>
      <w:r w:rsidRPr="00A26A57">
        <w:rPr>
          <w:rFonts w:hint="eastAsia"/>
          <w:color w:val="EE0000"/>
          <w:sz w:val="24"/>
          <w:szCs w:val="24"/>
        </w:rPr>
        <w:t>現在のバージョンでは使う必要</w:t>
      </w:r>
      <w:r>
        <w:rPr>
          <w:rFonts w:hint="eastAsia"/>
          <w:color w:val="EE0000"/>
          <w:sz w:val="24"/>
          <w:szCs w:val="24"/>
        </w:rPr>
        <w:t>はありません</w:t>
      </w:r>
      <w:r>
        <w:rPr>
          <w:rFonts w:hint="eastAsia"/>
        </w:rPr>
        <w:t>」この機能は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_Ref421382128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５</w:t>
      </w:r>
      <w:r w:rsidR="00577CA1" w:rsidRPr="00577CA1">
        <w:rPr>
          <w:color w:val="0070C0"/>
        </w:rPr>
        <w:t>(1)</w:t>
      </w:r>
      <w:r w:rsidRPr="00577CA1">
        <w:rPr>
          <w:color w:val="0070C0"/>
        </w:rPr>
        <w:fldChar w:fldCharType="end"/>
      </w:r>
      <w:r w:rsidRPr="00577CA1">
        <w:rPr>
          <w:color w:val="0070C0"/>
        </w:rPr>
        <w:fldChar w:fldCharType="begin"/>
      </w:r>
      <w:r w:rsidRPr="00577CA1">
        <w:rPr>
          <w:color w:val="0070C0"/>
        </w:rPr>
        <w:instrText xml:space="preserve"> REF _Ref421382128 \h  \* MERGEFORMAT </w:instrText>
      </w:r>
      <w:r w:rsidRPr="00577CA1">
        <w:rPr>
          <w:color w:val="0070C0"/>
        </w:rPr>
      </w:r>
      <w:r w:rsidRPr="00577CA1">
        <w:rPr>
          <w:color w:val="0070C0"/>
        </w:rPr>
        <w:fldChar w:fldCharType="separate"/>
      </w:r>
      <w:r w:rsidR="00577CA1" w:rsidRPr="00577CA1">
        <w:rPr>
          <w:rFonts w:hint="eastAsia"/>
          <w:color w:val="0070C0"/>
        </w:rPr>
        <w:t>新規開始／追加／変更</w:t>
      </w:r>
      <w:r w:rsidRPr="00577CA1">
        <w:rPr>
          <w:color w:val="0070C0"/>
        </w:rPr>
        <w:fldChar w:fldCharType="end"/>
      </w:r>
      <w:r>
        <w:rPr>
          <w:rFonts w:hint="eastAsia"/>
        </w:rPr>
        <w:t>」</w:t>
      </w:r>
      <w:r w:rsidR="00E0252F">
        <w:rPr>
          <w:rFonts w:hint="eastAsia"/>
        </w:rPr>
        <w:t>で説明しているように</w:t>
      </w:r>
      <w:r>
        <w:rPr>
          <w:rFonts w:hint="eastAsia"/>
        </w:rPr>
        <w:t>「新規」に</w:t>
      </w:r>
      <w:r w:rsidRPr="00D03215">
        <w:rPr>
          <w:rFonts w:hint="eastAsia"/>
        </w:rPr>
        <w:t>「No」、「GN」、「Start Hole」、「氏名」</w:t>
      </w:r>
      <w:r>
        <w:rPr>
          <w:rFonts w:hint="eastAsia"/>
        </w:rPr>
        <w:t>のデータ</w:t>
      </w:r>
      <w:r w:rsidR="00E0252F">
        <w:rPr>
          <w:rFonts w:hint="eastAsia"/>
        </w:rPr>
        <w:t>を</w:t>
      </w:r>
      <w:r>
        <w:rPr>
          <w:rFonts w:hint="eastAsia"/>
        </w:rPr>
        <w:t>作ること</w:t>
      </w:r>
      <w:r w:rsidR="00E0252F">
        <w:rPr>
          <w:rFonts w:hint="eastAsia"/>
        </w:rPr>
        <w:t>が</w:t>
      </w:r>
      <w:r>
        <w:rPr>
          <w:rFonts w:hint="eastAsia"/>
        </w:rPr>
        <w:t>できますが、</w:t>
      </w:r>
      <w:r w:rsidRPr="00580378">
        <w:rPr>
          <w:rFonts w:hint="eastAsia"/>
          <w:u w:val="wave"/>
        </w:rPr>
        <w:t>次の行に記載の方法で</w:t>
      </w:r>
      <w:r w:rsidR="00E0252F" w:rsidRPr="00E0252F">
        <w:rPr>
          <w:rFonts w:hint="eastAsia"/>
          <w:u w:val="wave"/>
        </w:rPr>
        <w:t>もっと簡単に</w:t>
      </w:r>
      <w:r w:rsidRPr="00580378">
        <w:rPr>
          <w:rFonts w:hint="eastAsia"/>
          <w:u w:val="wave"/>
        </w:rPr>
        <w:t>「メンバー編集」をします。</w:t>
      </w:r>
    </w:p>
    <w:p w14:paraId="2C1DA9BD" w14:textId="77777777" w:rsidR="00EC3C48" w:rsidRPr="00D03215" w:rsidRDefault="00EC3C48" w:rsidP="00C928CA">
      <w:pPr>
        <w:pStyle w:val="2"/>
      </w:pPr>
      <w:bookmarkStart w:id="234" w:name="_Ref432256546"/>
      <w:bookmarkStart w:id="235" w:name="_Ref445478004"/>
      <w:bookmarkStart w:id="236" w:name="_Ref445631772"/>
      <w:bookmarkStart w:id="237" w:name="_Toc56535384"/>
      <w:bookmarkStart w:id="238" w:name="_Ref168843861"/>
      <w:bookmarkStart w:id="239" w:name="_Ref168843866"/>
      <w:bookmarkStart w:id="240" w:name="_Ref219300384"/>
      <w:bookmarkStart w:id="241" w:name="_Ref219300388"/>
      <w:bookmarkStart w:id="242" w:name="_Toc220058833"/>
      <w:r w:rsidRPr="00D03215">
        <w:rPr>
          <w:rFonts w:hint="eastAsia"/>
        </w:rPr>
        <w:t>「メンバー編集」シート</w:t>
      </w:r>
      <w:bookmarkEnd w:id="234"/>
      <w:bookmarkEnd w:id="235"/>
      <w:bookmarkEnd w:id="236"/>
      <w:bookmarkEnd w:id="237"/>
      <w:bookmarkEnd w:id="238"/>
      <w:bookmarkEnd w:id="239"/>
      <w:bookmarkEnd w:id="240"/>
      <w:bookmarkEnd w:id="241"/>
      <w:r w:rsidR="003D5CDE">
        <w:rPr>
          <w:rFonts w:hint="eastAsia"/>
        </w:rPr>
        <w:t>の</w:t>
      </w:r>
      <w:r w:rsidR="003D5CDE" w:rsidRPr="00A204FE">
        <w:rPr>
          <w:rStyle w:val="30"/>
          <w:rFonts w:hint="eastAsia"/>
        </w:rPr>
        <w:t>概要説明</w:t>
      </w:r>
      <w:bookmarkEnd w:id="242"/>
    </w:p>
    <w:p w14:paraId="090576D4" w14:textId="77777777" w:rsidR="00A204FE" w:rsidRPr="003D5CDE" w:rsidRDefault="00A204FE" w:rsidP="0021558B">
      <w:pPr>
        <w:pStyle w:val="3"/>
      </w:pPr>
      <w:r w:rsidRPr="003D5CDE">
        <w:rPr>
          <w:rStyle w:val="30"/>
          <w:rFonts w:hint="eastAsia"/>
        </w:rPr>
        <w:t>操作の前に概要説明をします。</w:t>
      </w:r>
      <w:r w:rsidR="00D92128" w:rsidRPr="003D5CDE">
        <w:rPr>
          <w:rFonts w:hint="eastAsia"/>
        </w:rPr>
        <w:t>「メンバー編集」シートを開いてください。</w:t>
      </w:r>
    </w:p>
    <w:p w14:paraId="31AC5B37" w14:textId="77777777" w:rsidR="00A204FE" w:rsidRPr="003D5CDE" w:rsidRDefault="00D92128" w:rsidP="0021558B">
      <w:pPr>
        <w:pStyle w:val="3"/>
      </w:pPr>
      <w:r w:rsidRPr="003D5CDE">
        <w:rPr>
          <w:rStyle w:val="30"/>
          <w:rFonts w:hint="eastAsia"/>
        </w:rPr>
        <w:t>このシートではA～D列にタイトルがありません。</w:t>
      </w:r>
      <w:r w:rsidRPr="003D5CDE">
        <w:rPr>
          <w:rStyle w:val="30"/>
        </w:rPr>
        <w:br/>
      </w:r>
      <w:r w:rsidRPr="003D5CDE">
        <w:rPr>
          <w:rFonts w:hint="eastAsia"/>
        </w:rPr>
        <w:t>セル</w:t>
      </w:r>
      <w:r w:rsidR="00945F1B" w:rsidRPr="003D5CDE">
        <w:rPr>
          <w:rFonts w:hint="eastAsia"/>
        </w:rPr>
        <w:t>A列はNo、B列はGN（プレーするグループ）、C列はSt</w:t>
      </w:r>
      <w:r w:rsidR="00945F1B" w:rsidRPr="003D5CDE">
        <w:t>art</w:t>
      </w:r>
      <w:r w:rsidR="00945F1B" w:rsidRPr="003D5CDE">
        <w:rPr>
          <w:rFonts w:hint="eastAsia"/>
        </w:rPr>
        <w:t xml:space="preserve"> Hole（スタートするホール番号）</w:t>
      </w:r>
      <w:r w:rsidR="00945F1B" w:rsidRPr="00D03215">
        <w:rPr>
          <w:rFonts w:hint="eastAsia"/>
        </w:rPr>
        <w:t>、D列「氏名」</w:t>
      </w:r>
      <w:r w:rsidR="00945F1B" w:rsidRPr="003D5CDE">
        <w:rPr>
          <w:rFonts w:hint="eastAsia"/>
        </w:rPr>
        <w:t>です。（「毎回入力データ」シートのタイトルと同じ順）</w:t>
      </w:r>
    </w:p>
    <w:p w14:paraId="3C34094C" w14:textId="77777777" w:rsidR="00D92128" w:rsidRPr="003D5CDE" w:rsidRDefault="003D5CDE" w:rsidP="0021558B">
      <w:pPr>
        <w:pStyle w:val="3"/>
      </w:pPr>
      <w:r w:rsidRPr="003D5CDE">
        <w:rPr>
          <w:rFonts w:hint="eastAsia"/>
        </w:rPr>
        <w:t>「</w:t>
      </w:r>
      <w:r w:rsidR="00D92128" w:rsidRPr="003D5CDE">
        <w:rPr>
          <w:rFonts w:hint="eastAsia"/>
        </w:rPr>
        <w:t>毎回入力データ」シートや「集計入力データ」シートにメンバー構成を取り込む場合は「メンバー編集」シートのA～Dの4列の内容を</w:t>
      </w:r>
      <w:r w:rsidR="00DB6D69" w:rsidRPr="003D5CDE">
        <w:rPr>
          <w:rFonts w:hint="eastAsia"/>
        </w:rPr>
        <w:t>すべて</w:t>
      </w:r>
      <w:r w:rsidR="00D92128" w:rsidRPr="003D5CDE">
        <w:rPr>
          <w:rFonts w:hint="eastAsia"/>
        </w:rPr>
        <w:t>取り込みます。但し、「集計入力データ」シートに取り込む場合は「Start Hole」の列は不要なので空白としてください。</w:t>
      </w:r>
    </w:p>
    <w:p w14:paraId="33558AEB" w14:textId="77777777" w:rsidR="00A204FE" w:rsidRPr="003D5CDE" w:rsidRDefault="00D92128" w:rsidP="0021558B">
      <w:pPr>
        <w:pStyle w:val="3"/>
      </w:pPr>
      <w:r w:rsidRPr="003D5CDE">
        <w:rPr>
          <w:rFonts w:hint="eastAsia"/>
        </w:rPr>
        <w:t>試合入力のメンバー編集では「A:D」の列番号を選択して「Delete」キーを押し、列の文字をすべて消去して</w:t>
      </w:r>
      <w:r w:rsidR="00C24BB7" w:rsidRPr="003D5CDE">
        <w:rPr>
          <w:rFonts w:hint="eastAsia"/>
        </w:rPr>
        <w:t>（今は消去しないでください）</w:t>
      </w:r>
      <w:r w:rsidR="00A204FE" w:rsidRPr="003D5CDE">
        <w:rPr>
          <w:rFonts w:hint="eastAsia"/>
        </w:rPr>
        <w:t>、「No」「GN」「No」「Start Hole」</w:t>
      </w:r>
      <w:r w:rsidR="00C24BB7" w:rsidRPr="003D5CDE">
        <w:rPr>
          <w:rFonts w:hint="eastAsia"/>
        </w:rPr>
        <w:t>の設定を先に行ってから氏名の入力をします。ここでは説明の都合上氏名の入力方法を先に説明をします。</w:t>
      </w:r>
    </w:p>
    <w:p w14:paraId="73BF18D5" w14:textId="37FE280B" w:rsidR="004404E1" w:rsidRPr="003D5CDE" w:rsidRDefault="00EC3C48" w:rsidP="0021558B">
      <w:pPr>
        <w:pStyle w:val="3"/>
      </w:pPr>
      <w:r w:rsidRPr="003D5CDE">
        <w:rPr>
          <w:rFonts w:hint="eastAsia"/>
        </w:rPr>
        <w:t>同好会のメンバーは決まっているのですから一度だけ</w:t>
      </w:r>
      <w:r w:rsidR="00F045D9" w:rsidRPr="003D5CDE">
        <w:rPr>
          <w:rFonts w:hint="eastAsia"/>
        </w:rPr>
        <w:t>全員の</w:t>
      </w:r>
      <w:r w:rsidRPr="003D5CDE">
        <w:rPr>
          <w:rFonts w:hint="eastAsia"/>
        </w:rPr>
        <w:t>氏名を入力すればメンバー</w:t>
      </w:r>
      <w:r w:rsidR="00E96600" w:rsidRPr="003D5CDE">
        <w:rPr>
          <w:rFonts w:hint="eastAsia"/>
        </w:rPr>
        <w:t>の</w:t>
      </w:r>
      <w:r w:rsidR="00177801" w:rsidRPr="003D5CDE">
        <w:rPr>
          <w:rFonts w:hint="eastAsia"/>
        </w:rPr>
        <w:t>増減</w:t>
      </w:r>
      <w:r w:rsidRPr="003D5CDE">
        <w:rPr>
          <w:rFonts w:hint="eastAsia"/>
        </w:rPr>
        <w:t>だけ</w:t>
      </w:r>
      <w:r w:rsidR="00E96600" w:rsidRPr="003D5CDE">
        <w:rPr>
          <w:rFonts w:hint="eastAsia"/>
        </w:rPr>
        <w:t>を</w:t>
      </w:r>
      <w:r w:rsidRPr="003D5CDE">
        <w:rPr>
          <w:rFonts w:hint="eastAsia"/>
        </w:rPr>
        <w:t>更新して</w:t>
      </w:r>
      <w:r w:rsidR="0004757E" w:rsidRPr="003D5CDE">
        <w:rPr>
          <w:rFonts w:hint="eastAsia"/>
        </w:rPr>
        <w:t>いつ</w:t>
      </w:r>
      <w:r w:rsidRPr="003D5CDE">
        <w:rPr>
          <w:rFonts w:hint="eastAsia"/>
        </w:rPr>
        <w:t>までも使うことができます。</w:t>
      </w:r>
      <w:r w:rsidR="00DB6D69" w:rsidRPr="003D5CDE">
        <w:br/>
      </w:r>
      <w:r w:rsidR="00E47834" w:rsidRPr="003D5CDE">
        <w:rPr>
          <w:rFonts w:hint="eastAsia"/>
        </w:rPr>
        <w:t>（</w:t>
      </w:r>
      <w:r w:rsidR="00684FF5" w:rsidRPr="003D5CDE">
        <w:rPr>
          <w:rFonts w:hint="eastAsia"/>
        </w:rPr>
        <w:t>但し、</w:t>
      </w:r>
      <w:r w:rsidR="00E47834" w:rsidRPr="003D5CDE">
        <w:rPr>
          <w:rFonts w:hint="eastAsia"/>
        </w:rPr>
        <w:t>同好会以外</w:t>
      </w:r>
      <w:r w:rsidR="00684FF5" w:rsidRPr="003D5CDE">
        <w:rPr>
          <w:rFonts w:hint="eastAsia"/>
        </w:rPr>
        <w:t>の</w:t>
      </w:r>
      <w:r w:rsidR="00177801" w:rsidRPr="003D5CDE">
        <w:rPr>
          <w:rFonts w:hint="eastAsia"/>
        </w:rPr>
        <w:t>、</w:t>
      </w:r>
      <w:r w:rsidR="00684FF5" w:rsidRPr="003D5CDE">
        <w:rPr>
          <w:rFonts w:hint="eastAsia"/>
        </w:rPr>
        <w:t>グラウンドゴルフの</w:t>
      </w:r>
      <w:r w:rsidR="00E47834" w:rsidRPr="003D5CDE">
        <w:rPr>
          <w:rFonts w:hint="eastAsia"/>
        </w:rPr>
        <w:t>大会の場合</w:t>
      </w:r>
      <w:r w:rsidR="00684FF5" w:rsidRPr="003D5CDE">
        <w:rPr>
          <w:rFonts w:hint="eastAsia"/>
        </w:rPr>
        <w:t>で</w:t>
      </w:r>
      <w:r w:rsidR="00233902" w:rsidRPr="003D5CDE">
        <w:rPr>
          <w:rFonts w:hint="eastAsia"/>
        </w:rPr>
        <w:t>は</w:t>
      </w:r>
      <w:r w:rsidR="004404E1" w:rsidRPr="003D5CDE">
        <w:rPr>
          <w:rFonts w:hint="eastAsia"/>
        </w:rPr>
        <w:t>リボンのコマンドアイコン</w:t>
      </w:r>
      <w:r w:rsidR="00F324E5" w:rsidRPr="003D5CDE">
        <w:rPr>
          <w:rFonts w:hint="eastAsia"/>
        </w:rPr>
        <w:t>「スコアカードへ転記」</w:t>
      </w:r>
      <w:r w:rsidR="00E47834" w:rsidRPr="003D5CDE">
        <w:rPr>
          <w:rFonts w:hint="eastAsia"/>
        </w:rPr>
        <w:t>を使用</w:t>
      </w:r>
      <w:r w:rsidR="00F324E5" w:rsidRPr="003D5CDE">
        <w:rPr>
          <w:rFonts w:hint="eastAsia"/>
        </w:rPr>
        <w:t>して</w:t>
      </w:r>
      <w:r w:rsidR="00684FF5" w:rsidRPr="003D5CDE">
        <w:rPr>
          <w:rFonts w:hint="eastAsia"/>
        </w:rPr>
        <w:t>「</w:t>
      </w:r>
      <w:r w:rsidR="00684FF5" w:rsidRPr="003D5CDE">
        <w:t>ABC地区対抗GGスコアカード.xlsm</w:t>
      </w:r>
      <w:r w:rsidR="00684FF5" w:rsidRPr="003D5CDE">
        <w:rPr>
          <w:rFonts w:hint="eastAsia"/>
        </w:rPr>
        <w:t>」</w:t>
      </w:r>
      <w:r w:rsidR="00233902" w:rsidRPr="003D5CDE">
        <w:rPr>
          <w:rFonts w:hint="eastAsia"/>
        </w:rPr>
        <w:t>を利用し、</w:t>
      </w:r>
      <w:r w:rsidR="00F324E5" w:rsidRPr="003D5CDE">
        <w:rPr>
          <w:rFonts w:hint="eastAsia"/>
        </w:rPr>
        <w:t>自動で</w:t>
      </w:r>
      <w:r w:rsidR="00233902" w:rsidRPr="003D5CDE">
        <w:rPr>
          <w:rFonts w:hint="eastAsia"/>
        </w:rPr>
        <w:t>大会用の</w:t>
      </w:r>
      <w:r w:rsidR="00BF1C5E" w:rsidRPr="003D5CDE">
        <w:rPr>
          <w:rFonts w:hint="eastAsia"/>
        </w:rPr>
        <w:t>スコアカードを作る</w:t>
      </w:r>
      <w:r w:rsidR="00684FF5" w:rsidRPr="003D5CDE">
        <w:rPr>
          <w:rFonts w:hint="eastAsia"/>
        </w:rPr>
        <w:t>こと</w:t>
      </w:r>
      <w:r w:rsidR="004404E1" w:rsidRPr="003D5CDE">
        <w:rPr>
          <w:rFonts w:hint="eastAsia"/>
        </w:rPr>
        <w:t>が</w:t>
      </w:r>
      <w:r w:rsidR="00684FF5" w:rsidRPr="003D5CDE">
        <w:rPr>
          <w:rFonts w:hint="eastAsia"/>
        </w:rPr>
        <w:t>でき</w:t>
      </w:r>
      <w:r w:rsidR="00BF1C5E" w:rsidRPr="003D5CDE">
        <w:rPr>
          <w:rFonts w:hint="eastAsia"/>
        </w:rPr>
        <w:t>非常に</w:t>
      </w:r>
      <w:r w:rsidR="00684FF5" w:rsidRPr="003D5CDE">
        <w:rPr>
          <w:rFonts w:hint="eastAsia"/>
        </w:rPr>
        <w:t>便利です</w:t>
      </w:r>
      <w:r w:rsidR="00FE1109" w:rsidRPr="003D5CDE">
        <w:rPr>
          <w:rFonts w:hint="eastAsia"/>
        </w:rPr>
        <w:t>。</w:t>
      </w:r>
      <w:r w:rsidR="004404E1" w:rsidRPr="003D5CDE">
        <w:rPr>
          <w:rFonts w:hint="eastAsia"/>
        </w:rPr>
        <w:t>その説明は</w:t>
      </w:r>
      <w:r w:rsidR="004404E1" w:rsidRPr="005F63B9">
        <w:rPr>
          <w:rFonts w:hint="eastAsia"/>
          <w:color w:val="0070C0"/>
        </w:rPr>
        <w:t>「</w:t>
      </w:r>
      <w:r w:rsidR="004404E1" w:rsidRPr="00577CA1">
        <w:rPr>
          <w:color w:val="0070C0"/>
        </w:rPr>
        <w:fldChar w:fldCharType="begin"/>
      </w:r>
      <w:r w:rsidR="004404E1" w:rsidRPr="00577CA1">
        <w:rPr>
          <w:color w:val="0070C0"/>
        </w:rPr>
        <w:instrText xml:space="preserve"> </w:instrText>
      </w:r>
      <w:r w:rsidR="004404E1" w:rsidRPr="00577CA1">
        <w:rPr>
          <w:rFonts w:hint="eastAsia"/>
          <w:color w:val="0070C0"/>
        </w:rPr>
        <w:instrText>REF _Ref219318808 \r \h</w:instrText>
      </w:r>
      <w:r w:rsidR="004404E1" w:rsidRPr="00577CA1">
        <w:rPr>
          <w:color w:val="0070C0"/>
        </w:rPr>
        <w:instrText xml:space="preserve"> </w:instrText>
      </w:r>
      <w:r w:rsidR="00A204FE" w:rsidRPr="00577CA1">
        <w:rPr>
          <w:color w:val="0070C0"/>
        </w:rPr>
        <w:instrText xml:space="preserve"> \* MERGEFORMAT </w:instrText>
      </w:r>
      <w:r w:rsidR="004404E1" w:rsidRPr="00577CA1">
        <w:rPr>
          <w:color w:val="0070C0"/>
        </w:rPr>
      </w:r>
      <w:r w:rsidR="004404E1" w:rsidRPr="00577CA1">
        <w:rPr>
          <w:color w:val="0070C0"/>
        </w:rPr>
        <w:fldChar w:fldCharType="separate"/>
      </w:r>
      <w:r w:rsidR="00577CA1" w:rsidRPr="00577CA1">
        <w:rPr>
          <w:color w:val="0070C0"/>
        </w:rPr>
        <w:t>(15)</w:t>
      </w:r>
      <w:r w:rsidR="004404E1" w:rsidRPr="00577CA1">
        <w:rPr>
          <w:color w:val="0070C0"/>
        </w:rPr>
        <w:fldChar w:fldCharType="end"/>
      </w:r>
      <w:r w:rsidR="004404E1" w:rsidRPr="00577CA1">
        <w:rPr>
          <w:color w:val="0070C0"/>
        </w:rPr>
        <w:fldChar w:fldCharType="begin"/>
      </w:r>
      <w:r w:rsidR="004404E1" w:rsidRPr="00577CA1">
        <w:rPr>
          <w:color w:val="0070C0"/>
        </w:rPr>
        <w:instrText xml:space="preserve"> REF _Ref219318808 \h </w:instrText>
      </w:r>
      <w:r w:rsidR="00A204FE" w:rsidRPr="00577CA1">
        <w:rPr>
          <w:color w:val="0070C0"/>
        </w:rPr>
        <w:instrText xml:space="preserve"> \* MERGEFORMAT </w:instrText>
      </w:r>
      <w:r w:rsidR="004404E1" w:rsidRPr="00577CA1">
        <w:rPr>
          <w:color w:val="0070C0"/>
        </w:rPr>
      </w:r>
      <w:r w:rsidR="004404E1" w:rsidRPr="00577CA1">
        <w:rPr>
          <w:color w:val="0070C0"/>
        </w:rPr>
        <w:fldChar w:fldCharType="separate"/>
      </w:r>
      <w:r w:rsidR="00577CA1" w:rsidRPr="00577CA1">
        <w:rPr>
          <w:rFonts w:hint="eastAsia"/>
          <w:color w:val="0070C0"/>
        </w:rPr>
        <w:t>「メンバー編集」 スコアカードへ転記</w:t>
      </w:r>
      <w:r w:rsidR="004404E1" w:rsidRPr="00577CA1">
        <w:rPr>
          <w:color w:val="0070C0"/>
        </w:rPr>
        <w:fldChar w:fldCharType="end"/>
      </w:r>
      <w:r w:rsidR="004404E1" w:rsidRPr="003D5CDE">
        <w:rPr>
          <w:rFonts w:hint="eastAsia"/>
        </w:rPr>
        <w:t>」で説明しています。</w:t>
      </w:r>
      <w:r w:rsidR="00E47834" w:rsidRPr="003D5CDE">
        <w:rPr>
          <w:rFonts w:hint="eastAsia"/>
        </w:rPr>
        <w:t>）</w:t>
      </w:r>
    </w:p>
    <w:p w14:paraId="05289DD1" w14:textId="77777777" w:rsidR="00C24BB7" w:rsidRPr="00D03215" w:rsidRDefault="00C24BB7" w:rsidP="00C24BB7">
      <w:pPr>
        <w:pStyle w:val="2"/>
      </w:pPr>
      <w:bookmarkStart w:id="243" w:name="_Toc220058834"/>
      <w:r w:rsidRPr="00D03215">
        <w:rPr>
          <w:rFonts w:hint="eastAsia"/>
        </w:rPr>
        <w:t>「メンバー編集」シートで競技者順位を編集</w:t>
      </w:r>
      <w:bookmarkEnd w:id="243"/>
    </w:p>
    <w:p w14:paraId="023B06EA" w14:textId="77777777" w:rsidR="004404E1" w:rsidRPr="00667F20" w:rsidRDefault="004404E1" w:rsidP="003D5CDE">
      <w:pPr>
        <w:ind w:leftChars="337" w:left="708"/>
        <w:rPr>
          <w:u w:val="double"/>
        </w:rPr>
      </w:pPr>
      <w:r w:rsidRPr="00667F20">
        <w:rPr>
          <w:rFonts w:hint="eastAsia"/>
          <w:u w:val="double"/>
        </w:rPr>
        <w:t>以下は本題の「メンバー編集」シートで競技者順位を編集</w:t>
      </w:r>
      <w:r w:rsidR="00233902">
        <w:rPr>
          <w:rFonts w:hint="eastAsia"/>
          <w:u w:val="double"/>
        </w:rPr>
        <w:t>する</w:t>
      </w:r>
      <w:r w:rsidRPr="00667F20">
        <w:rPr>
          <w:rFonts w:hint="eastAsia"/>
          <w:u w:val="double"/>
        </w:rPr>
        <w:t>説明になります。</w:t>
      </w:r>
    </w:p>
    <w:p w14:paraId="2D84E406" w14:textId="32F4CD1A" w:rsidR="003D5CDE" w:rsidRDefault="00AF1CCA"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_Ref219292546 \r \h</w:instrText>
      </w:r>
      <w:r w:rsidRPr="00577CA1">
        <w:rPr>
          <w:color w:val="0070C0"/>
        </w:rPr>
        <w:instrText xml:space="preserve"> </w:instrText>
      </w:r>
      <w:r w:rsidR="003D5CDE"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(2)6)</w:t>
      </w:r>
      <w:r w:rsidRPr="00577CA1">
        <w:rPr>
          <w:color w:val="0070C0"/>
        </w:rPr>
        <w:fldChar w:fldCharType="end"/>
      </w:r>
      <w:r>
        <w:rPr>
          <w:rFonts w:hint="eastAsia"/>
        </w:rPr>
        <w:t>」または</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_Ref219292935 \r \h</w:instrText>
      </w:r>
      <w:r w:rsidRPr="00577CA1">
        <w:rPr>
          <w:color w:val="0070C0"/>
        </w:rPr>
        <w:instrText xml:space="preserve"> </w:instrText>
      </w:r>
      <w:r w:rsidR="003D5CDE"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(2)10)</w:t>
      </w:r>
      <w:r w:rsidRPr="00577CA1">
        <w:rPr>
          <w:color w:val="0070C0"/>
        </w:rPr>
        <w:fldChar w:fldCharType="end"/>
      </w:r>
      <w:r>
        <w:rPr>
          <w:rFonts w:hint="eastAsia"/>
        </w:rPr>
        <w:t>」項で作った</w:t>
      </w:r>
      <w:r w:rsidR="00DD07EC">
        <w:rPr>
          <w:rFonts w:hint="eastAsia"/>
        </w:rPr>
        <w:t>「</w:t>
      </w:r>
      <w:r w:rsidRPr="00145504">
        <w:t>XL_4R_GG_同好会_2020 04 07.xlsx</w:t>
      </w:r>
      <w:r w:rsidRPr="00D03215">
        <w:rPr>
          <w:rFonts w:hint="eastAsia"/>
        </w:rPr>
        <w:t>」</w:t>
      </w:r>
      <w:r>
        <w:rPr>
          <w:rFonts w:hint="eastAsia"/>
        </w:rPr>
        <w:t>を開き</w:t>
      </w:r>
      <w:r w:rsidR="00F045D9" w:rsidRPr="00D03215">
        <w:rPr>
          <w:rFonts w:hint="eastAsia"/>
        </w:rPr>
        <w:t>「メンバー編集」シートを表示してください。</w:t>
      </w:r>
      <w:bookmarkStart w:id="244" w:name="_Hlk56450541"/>
    </w:p>
    <w:p w14:paraId="5E2C89AE" w14:textId="16907B44" w:rsidR="003D5CDE" w:rsidRDefault="00BF60DB" w:rsidP="0021558B">
      <w:pPr>
        <w:pStyle w:val="3"/>
      </w:pPr>
      <w:r w:rsidRPr="00D03215">
        <w:rPr>
          <w:rFonts w:hint="eastAsia"/>
        </w:rPr>
        <w:t>「グラウンドゴルフ」タブの</w:t>
      </w:r>
      <w:r w:rsidR="006E7F2B">
        <w:rPr>
          <w:rFonts w:hint="eastAsia"/>
        </w:rPr>
        <w:t>コマンド</w:t>
      </w:r>
      <w:r w:rsidR="00F045D9" w:rsidRPr="00D03215">
        <w:rPr>
          <w:rFonts w:hint="eastAsia"/>
        </w:rPr>
        <w:t>「</w:t>
      </w:r>
      <w:r w:rsidR="00F045D9" w:rsidRPr="006361CC">
        <w:rPr>
          <w:rFonts w:hint="eastAsia"/>
          <w:b/>
          <w:bCs/>
        </w:rPr>
        <w:t>メンバー右クリック入力</w:t>
      </w:r>
      <w:r w:rsidR="00F045D9" w:rsidRPr="00D03215">
        <w:rPr>
          <w:rFonts w:hint="eastAsia"/>
        </w:rPr>
        <w:t>」をクリックすると</w:t>
      </w:r>
      <w:bookmarkStart w:id="245" w:name="_Hlk191992059"/>
      <w:r w:rsidR="00EC3C48" w:rsidRPr="005F63B9">
        <w:rPr>
          <w:rFonts w:hint="eastAsia"/>
        </w:rPr>
        <w:lastRenderedPageBreak/>
        <w:t>「</w:t>
      </w:r>
      <w:r w:rsidR="00502189" w:rsidRPr="00577CA1">
        <w:rPr>
          <w:color w:val="0070C0"/>
        </w:rPr>
        <w:fldChar w:fldCharType="begin"/>
      </w:r>
      <w:r w:rsidR="00502189" w:rsidRPr="00577CA1">
        <w:rPr>
          <w:color w:val="0070C0"/>
        </w:rPr>
        <w:instrText xml:space="preserve"> </w:instrText>
      </w:r>
      <w:r w:rsidR="00502189" w:rsidRPr="00577CA1">
        <w:rPr>
          <w:rFonts w:hint="eastAsia"/>
          <w:color w:val="0070C0"/>
        </w:rPr>
        <w:instrText>REF _Ref219376691 \h</w:instrText>
      </w:r>
      <w:r w:rsidR="00502189" w:rsidRPr="00577CA1">
        <w:rPr>
          <w:color w:val="0070C0"/>
        </w:rPr>
        <w:instrText xml:space="preserve"> </w:instrText>
      </w:r>
      <w:r w:rsidR="003D5CDE" w:rsidRPr="00577CA1">
        <w:rPr>
          <w:color w:val="0070C0"/>
        </w:rPr>
        <w:instrText xml:space="preserve"> \* MERGEFORMAT </w:instrText>
      </w:r>
      <w:r w:rsidR="00502189" w:rsidRPr="00577CA1">
        <w:rPr>
          <w:color w:val="0070C0"/>
        </w:rPr>
      </w:r>
      <w:r w:rsidR="00502189" w:rsidRPr="00577CA1">
        <w:rPr>
          <w:color w:val="0070C0"/>
        </w:rPr>
        <w:fldChar w:fldCharType="separate"/>
      </w:r>
      <w:bookmarkStart w:id="246" w:name="_Hlk219376825"/>
      <w:r w:rsidR="00577CA1" w:rsidRPr="00577CA1">
        <w:rPr>
          <w:color w:val="0070C0"/>
        </w:rPr>
        <w:t xml:space="preserve">図 </w:t>
      </w:r>
      <w:r w:rsidR="00577CA1" w:rsidRPr="00577CA1">
        <w:rPr>
          <w:noProof/>
          <w:color w:val="0070C0"/>
        </w:rPr>
        <w:t>29</w:t>
      </w:r>
      <w:r w:rsidR="00577CA1" w:rsidRPr="00577CA1">
        <w:rPr>
          <w:rFonts w:hint="eastAsia"/>
          <w:color w:val="0070C0"/>
        </w:rPr>
        <w:t xml:space="preserve"> メンバー右クリック入力</w:t>
      </w:r>
      <w:bookmarkEnd w:id="246"/>
      <w:r w:rsidR="00502189" w:rsidRPr="00577CA1">
        <w:rPr>
          <w:color w:val="0070C0"/>
        </w:rPr>
        <w:fldChar w:fldCharType="end"/>
      </w:r>
      <w:r w:rsidR="00EC3C48" w:rsidRPr="00D03215">
        <w:rPr>
          <w:rFonts w:hint="eastAsia"/>
        </w:rPr>
        <w:t>」</w:t>
      </w:r>
      <w:bookmarkStart w:id="247" w:name="_Hlk219377071"/>
      <w:bookmarkEnd w:id="245"/>
      <w:r w:rsidR="00502189">
        <w:rPr>
          <w:rFonts w:hint="eastAsia"/>
        </w:rPr>
        <w:t>図</w:t>
      </w:r>
      <w:r w:rsidR="00F045D9" w:rsidRPr="00D03215">
        <w:rPr>
          <w:rFonts w:hint="eastAsia"/>
        </w:rPr>
        <w:t>の</w:t>
      </w:r>
      <w:r w:rsidR="00502189">
        <w:rPr>
          <w:rFonts w:hint="eastAsia"/>
        </w:rPr>
        <w:t>ダイアログ</w:t>
      </w:r>
      <w:bookmarkEnd w:id="247"/>
      <w:r w:rsidR="00EC3C48" w:rsidRPr="00D03215">
        <w:rPr>
          <w:rFonts w:hint="eastAsia"/>
        </w:rPr>
        <w:t>を表示</w:t>
      </w:r>
      <w:r w:rsidR="00502189">
        <w:rPr>
          <w:rFonts w:hint="eastAsia"/>
        </w:rPr>
        <w:t>し</w:t>
      </w:r>
      <w:r w:rsidR="0035068A">
        <w:rPr>
          <w:rFonts w:hint="eastAsia"/>
        </w:rPr>
        <w:t>ます</w:t>
      </w:r>
      <w:r w:rsidR="00F045D9" w:rsidRPr="00D03215">
        <w:rPr>
          <w:rFonts w:hint="eastAsia"/>
        </w:rPr>
        <w:t>。</w:t>
      </w:r>
    </w:p>
    <w:p w14:paraId="6DAABE56" w14:textId="77777777" w:rsidR="003D5CDE" w:rsidRPr="003D5CDE" w:rsidRDefault="003D5CDE" w:rsidP="003D5CDE">
      <w:pPr>
        <w:ind w:leftChars="300" w:left="630"/>
      </w:pPr>
      <w:r>
        <w:rPr>
          <w:rFonts w:hint="eastAsia"/>
          <w:noProof/>
          <w:lang w:val="ja-JP"/>
        </w:rPr>
        <mc:AlternateContent>
          <mc:Choice Requires="wpg">
            <w:drawing>
              <wp:inline distT="0" distB="0" distL="0" distR="0" wp14:anchorId="64B73828" wp14:editId="63F2334A">
                <wp:extent cx="5429250" cy="2381250"/>
                <wp:effectExtent l="0" t="0" r="0" b="0"/>
                <wp:docPr id="1756545356" name="グループ化 185"/>
                <wp:cNvGraphicFramePr/>
                <a:graphic xmlns:a="http://schemas.openxmlformats.org/drawingml/2006/main">
                  <a:graphicData uri="http://schemas.microsoft.com/office/word/2010/wordprocessingGroup">
                    <wpg:wgp>
                      <wpg:cNvGrpSpPr/>
                      <wpg:grpSpPr>
                        <a:xfrm>
                          <a:off x="0" y="0"/>
                          <a:ext cx="5429250" cy="2381250"/>
                          <a:chOff x="0" y="0"/>
                          <a:chExt cx="5429250" cy="2381250"/>
                        </a:xfrm>
                      </wpg:grpSpPr>
                      <wps:wsp>
                        <wps:cNvPr id="602207414" name="テキスト ボックス 1"/>
                        <wps:cNvSpPr txBox="1"/>
                        <wps:spPr>
                          <a:xfrm>
                            <a:off x="6350" y="2152650"/>
                            <a:ext cx="5422900" cy="228600"/>
                          </a:xfrm>
                          <a:prstGeom prst="rect">
                            <a:avLst/>
                          </a:prstGeom>
                          <a:solidFill>
                            <a:prstClr val="white"/>
                          </a:solidFill>
                          <a:ln>
                            <a:noFill/>
                          </a:ln>
                        </wps:spPr>
                        <wps:txbx>
                          <w:txbxContent>
                            <w:p w14:paraId="533FBE33" w14:textId="77777777" w:rsidR="003D5CDE" w:rsidRPr="00633690" w:rsidRDefault="003D5CDE" w:rsidP="003D5CDE">
                              <w:pPr>
                                <w:pStyle w:val="ab"/>
                                <w:rPr>
                                  <w:noProof/>
                                  <w:szCs w:val="22"/>
                                </w:rPr>
                              </w:pPr>
                              <w:bookmarkStart w:id="248" w:name="_Ref219376494"/>
                              <w:bookmarkStart w:id="249" w:name="_Ref219376691"/>
                              <w:r>
                                <w:t xml:space="preserve">図 </w:t>
                              </w:r>
                              <w:r>
                                <w:fldChar w:fldCharType="begin"/>
                              </w:r>
                              <w:r>
                                <w:instrText xml:space="preserve"> SEQ 図 \* ARABIC </w:instrText>
                              </w:r>
                              <w:r>
                                <w:fldChar w:fldCharType="separate"/>
                              </w:r>
                              <w:r w:rsidR="00D1780D">
                                <w:rPr>
                                  <w:noProof/>
                                </w:rPr>
                                <w:t>29</w:t>
                              </w:r>
                              <w:r>
                                <w:fldChar w:fldCharType="end"/>
                              </w:r>
                              <w:r>
                                <w:rPr>
                                  <w:rFonts w:hint="eastAsia"/>
                                </w:rPr>
                                <w:t xml:space="preserve"> </w:t>
                              </w:r>
                              <w:bookmarkEnd w:id="248"/>
                              <w:r>
                                <w:rPr>
                                  <w:rFonts w:hint="eastAsia"/>
                                </w:rPr>
                                <w:t>メンバー右クリック入力</w:t>
                              </w:r>
                              <w:bookmarkEnd w:id="2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773997729" name="図 184"/>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5422900" cy="2145030"/>
                          </a:xfrm>
                          <a:prstGeom prst="rect">
                            <a:avLst/>
                          </a:prstGeom>
                        </pic:spPr>
                      </pic:pic>
                    </wpg:wgp>
                  </a:graphicData>
                </a:graphic>
              </wp:inline>
            </w:drawing>
          </mc:Choice>
          <mc:Fallback>
            <w:pict>
              <v:group w14:anchorId="64B73828" id="グループ化 185" o:spid="_x0000_s1115" style="width:427.5pt;height:187.5pt;mso-position-horizontal-relative:char;mso-position-vertical-relative:line" coordsize="54292,23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">
                <v:shape id="テキスト ボックス 1" o:spid="_x0000_s1116" type="#_x0000_t202" style="position:absolute;left:63;top:21526;width:5422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" stroked="f">
                  <v:textbox style="mso-fit-shape-to-text:t" inset="0,0,0,0">
                    <w:txbxContent>
                      <w:p w14:paraId="533FBE33" w14:textId="77777777" w:rsidR="003D5CDE" w:rsidRPr="00633690" w:rsidRDefault="003D5CDE" w:rsidP="003D5CDE">
                        <w:pPr>
                          <w:pStyle w:val="ab"/>
                          <w:rPr>
                            <w:noProof/>
                            <w:szCs w:val="22"/>
                          </w:rPr>
                        </w:pPr>
                        <w:bookmarkStart w:id="288" w:name="_Ref219376494"/>
                        <w:bookmarkStart w:id="289" w:name="_Ref219376691"/>
                        <w:r>
                          <w:t xml:space="preserve">図 </w:t>
                        </w:r>
                        <w:r>
                          <w:fldChar w:fldCharType="begin"/>
                        </w:r>
                        <w:r>
                          <w:instrText xml:space="preserve"> SEQ 図 \* ARABIC </w:instrText>
                        </w:r>
                        <w:r>
                          <w:fldChar w:fldCharType="separate"/>
                        </w:r>
                        <w:r w:rsidR="00D1780D">
                          <w:rPr>
                            <w:noProof/>
                          </w:rPr>
                          <w:t>29</w:t>
                        </w:r>
                        <w:r>
                          <w:fldChar w:fldCharType="end"/>
                        </w:r>
                        <w:r>
                          <w:rPr>
                            <w:rFonts w:hint="eastAsia"/>
                          </w:rPr>
                          <w:t xml:space="preserve"> </w:t>
                        </w:r>
                        <w:bookmarkEnd w:id="288"/>
                        <w:r>
                          <w:rPr>
                            <w:rFonts w:hint="eastAsia"/>
                          </w:rPr>
                          <w:t>メンバー右クリック入力</w:t>
                        </w:r>
                        <w:bookmarkEnd w:id="289"/>
                      </w:p>
                    </w:txbxContent>
                  </v:textbox>
                </v:shape>
                <v:shape id="図 184" o:spid="_x0000_s1117" type="#_x0000_t75" style="position:absolute;width:54229;height:2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">
                  <v:imagedata r:id="rId65" o:title=""/>
                </v:shape>
                <w10:anchorlock/>
              </v:group>
            </w:pict>
          </mc:Fallback>
        </mc:AlternateContent>
      </w:r>
    </w:p>
    <w:p w14:paraId="4A54D92F" w14:textId="77777777" w:rsidR="008419E3" w:rsidRPr="00D03215" w:rsidRDefault="008419E3" w:rsidP="0021558B">
      <w:pPr>
        <w:pStyle w:val="3"/>
      </w:pPr>
      <w:r w:rsidRPr="00D03215">
        <w:rPr>
          <w:rFonts w:hint="eastAsia"/>
        </w:rPr>
        <w:t>「A」列は「No」の列です。現在1～30まで記入してありますがデータを転送する場合の最終行計算は「氏名」の行で調査しますから大目に書いてあっても構いません。</w:t>
      </w:r>
    </w:p>
    <w:p w14:paraId="341CC84D" w14:textId="77777777" w:rsidR="008419E3" w:rsidRPr="00D03215" w:rsidRDefault="008419E3" w:rsidP="0021558B">
      <w:pPr>
        <w:pStyle w:val="3"/>
      </w:pPr>
      <w:r w:rsidRPr="00D03215">
        <w:rPr>
          <w:rFonts w:hint="eastAsia"/>
        </w:rPr>
        <w:t>「B」列は「GN」です。6人以下が1グループですがこの表では</w:t>
      </w:r>
      <w:r w:rsidR="00AD7898">
        <w:rPr>
          <w:rFonts w:hint="eastAsia"/>
        </w:rPr>
        <w:t>1グループを</w:t>
      </w:r>
      <w:r w:rsidRPr="00D03215">
        <w:rPr>
          <w:rFonts w:hint="eastAsia"/>
        </w:rPr>
        <w:t>番号で構成します。（地域名やアルファベット名などの場合はグループ名を番号に置き換え</w:t>
      </w:r>
      <w:r w:rsidR="00AD7898">
        <w:rPr>
          <w:rFonts w:hint="eastAsia"/>
        </w:rPr>
        <w:t>て解釈</w:t>
      </w:r>
      <w:r w:rsidRPr="00D03215">
        <w:rPr>
          <w:rFonts w:hint="eastAsia"/>
        </w:rPr>
        <w:t>）</w:t>
      </w:r>
    </w:p>
    <w:p w14:paraId="4F3CFED9" w14:textId="77777777" w:rsidR="008419E3" w:rsidRPr="00D03215" w:rsidRDefault="008419E3" w:rsidP="0021558B">
      <w:pPr>
        <w:pStyle w:val="3"/>
      </w:pPr>
      <w:r w:rsidRPr="00D03215">
        <w:rPr>
          <w:rFonts w:hint="eastAsia"/>
        </w:rPr>
        <w:t>「C」列は「Start Hole」（スタートホール）です。GNに合わせて「メンバー編集」シートの例のように1グループごとに1（ホール）から8までの番号を振ります。</w:t>
      </w:r>
      <w:r w:rsidRPr="00D03215">
        <w:br/>
      </w:r>
      <w:r w:rsidRPr="00D03215">
        <w:rPr>
          <w:rFonts w:hint="eastAsia"/>
        </w:rPr>
        <w:t>「集計入力データ」シートを使用して集計する場合は不要のため空列にしてください。</w:t>
      </w:r>
    </w:p>
    <w:p w14:paraId="7209B29B" w14:textId="77777777" w:rsidR="008419E3" w:rsidRPr="00D03215" w:rsidRDefault="008419E3" w:rsidP="0021558B">
      <w:pPr>
        <w:pStyle w:val="3"/>
      </w:pPr>
      <w:r w:rsidRPr="00D03215">
        <w:rPr>
          <w:rFonts w:hint="eastAsia"/>
        </w:rPr>
        <w:t>「D」列は「氏名」の列です。毎試合ごとの氏名は「姓」と「名」の間のスペースは全角、半角を混用しないで同じでなければ「XL_Z4_AR全試合スコア集計」にデータを渡す場合、月の中途で同じ氏名が複数できてしまいます。</w:t>
      </w:r>
    </w:p>
    <w:p w14:paraId="7915D419" w14:textId="34F4657A" w:rsidR="008419E3" w:rsidRPr="00D03215" w:rsidRDefault="008419E3" w:rsidP="0021558B">
      <w:pPr>
        <w:pStyle w:val="3"/>
      </w:pPr>
      <w:r w:rsidRPr="00D03215">
        <w:rPr>
          <w:rFonts w:hint="eastAsia"/>
        </w:rPr>
        <w:t>「F」列は基本とする氏名で、次の</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_Ref445630002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8)</w:t>
      </w:r>
      <w:r w:rsidRPr="00577CA1">
        <w:rPr>
          <w:color w:val="0070C0"/>
        </w:rPr>
        <w:fldChar w:fldCharType="end"/>
      </w:r>
      <w:r w:rsidRPr="00D03215">
        <w:rPr>
          <w:rFonts w:hint="eastAsia"/>
        </w:rPr>
        <w:t>」項の「I2」セルから「I」列末尾の行までドラッグして、選択範囲の枠を選択しCtrlキーを押しながら「F列」へ貼り付けます。</w:t>
      </w:r>
      <w:r w:rsidRPr="00D03215">
        <w:br/>
      </w:r>
      <w:r w:rsidRPr="00D03215">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_Ref219376691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29</w:t>
      </w:r>
      <w:r w:rsidR="00577CA1" w:rsidRPr="00577CA1">
        <w:rPr>
          <w:rFonts w:hint="eastAsia"/>
          <w:color w:val="0070C0"/>
        </w:rPr>
        <w:t xml:space="preserve"> メンバー右クリック入力</w:t>
      </w:r>
      <w:r w:rsidRPr="00577CA1">
        <w:rPr>
          <w:color w:val="0070C0"/>
        </w:rPr>
        <w:fldChar w:fldCharType="end"/>
      </w:r>
      <w:r w:rsidRPr="00D03215">
        <w:rPr>
          <w:rFonts w:hint="eastAsia"/>
        </w:rPr>
        <w:t>図のダイアログボックスが表示しているとコピ</w:t>
      </w:r>
      <w:r w:rsidR="007B72D9">
        <w:rPr>
          <w:rFonts w:hint="eastAsia"/>
        </w:rPr>
        <w:t>ー&amp;ペースト</w:t>
      </w:r>
      <w:r w:rsidRPr="00D03215">
        <w:rPr>
          <w:rFonts w:hint="eastAsia"/>
        </w:rPr>
        <w:t>するための右クリックが効きません。「メンバー右クリック入力」ダイアログを閉じれば右クリックで</w:t>
      </w:r>
      <w:r w:rsidR="003057B7" w:rsidRPr="00D03215">
        <w:rPr>
          <w:rFonts w:hint="eastAsia"/>
        </w:rPr>
        <w:t>コピ</w:t>
      </w:r>
      <w:r w:rsidR="003057B7">
        <w:rPr>
          <w:rFonts w:hint="eastAsia"/>
        </w:rPr>
        <w:t>ー&amp;ペースト</w:t>
      </w:r>
      <w:r w:rsidRPr="00D03215">
        <w:rPr>
          <w:rFonts w:hint="eastAsia"/>
        </w:rPr>
        <w:t>ができます）</w:t>
      </w:r>
    </w:p>
    <w:p w14:paraId="5576C395" w14:textId="77777777" w:rsidR="008419E3" w:rsidRDefault="008419E3" w:rsidP="0021558B">
      <w:pPr>
        <w:pStyle w:val="3"/>
      </w:pPr>
      <w:bookmarkStart w:id="250" w:name="_Ref445630002"/>
      <w:r w:rsidRPr="00D03215">
        <w:rPr>
          <w:rFonts w:hint="eastAsia"/>
        </w:rPr>
        <w:t>「H:I」列は</w:t>
      </w:r>
      <w:bookmarkEnd w:id="250"/>
      <w:r w:rsidRPr="00D03215">
        <w:rPr>
          <w:rFonts w:hint="eastAsia"/>
        </w:rPr>
        <w:t>このプログラムを使用開始する時に同好会のメンバーを全て記入して五十音順に並べ替えて置きメンバーに変更が有った場合に修正して並べ替えて置きます。</w:t>
      </w:r>
    </w:p>
    <w:p w14:paraId="483A18C0" w14:textId="77777777" w:rsidR="003D5CDE" w:rsidRDefault="009260A4" w:rsidP="0021558B">
      <w:pPr>
        <w:pStyle w:val="3"/>
      </w:pPr>
      <w:r>
        <w:rPr>
          <w:rFonts w:hint="eastAsia"/>
        </w:rPr>
        <w:t>試合</w:t>
      </w:r>
      <w:r w:rsidR="00377A2F">
        <w:rPr>
          <w:rFonts w:hint="eastAsia"/>
        </w:rPr>
        <w:t>集計</w:t>
      </w:r>
      <w:r>
        <w:rPr>
          <w:rFonts w:hint="eastAsia"/>
        </w:rPr>
        <w:t>の</w:t>
      </w:r>
      <w:r w:rsidR="00377A2F">
        <w:rPr>
          <w:rFonts w:hint="eastAsia"/>
        </w:rPr>
        <w:t>ときは</w:t>
      </w:r>
      <w:r>
        <w:rPr>
          <w:rFonts w:hint="eastAsia"/>
        </w:rPr>
        <w:t>事前に「メンバー編集」シートでI列をすべてF列にコピー&amp;ペーストして置きI列は常に全メンバーが記入されている状態</w:t>
      </w:r>
      <w:r w:rsidR="00377A2F">
        <w:rPr>
          <w:rFonts w:hint="eastAsia"/>
        </w:rPr>
        <w:t>に</w:t>
      </w:r>
      <w:r>
        <w:rPr>
          <w:rFonts w:hint="eastAsia"/>
        </w:rPr>
        <w:t>しておきます。</w:t>
      </w:r>
    </w:p>
    <w:p w14:paraId="77D44D9F" w14:textId="77777777" w:rsidR="003D5CDE" w:rsidRDefault="00F045D9" w:rsidP="0021558B">
      <w:pPr>
        <w:pStyle w:val="3"/>
      </w:pPr>
      <w:r w:rsidRPr="00D03215">
        <w:rPr>
          <w:rFonts w:hint="eastAsia"/>
        </w:rPr>
        <w:t>スコアカード</w:t>
      </w:r>
      <w:r w:rsidR="00806111">
        <w:rPr>
          <w:rFonts w:hint="eastAsia"/>
        </w:rPr>
        <w:t>の</w:t>
      </w:r>
      <w:r w:rsidR="00806111" w:rsidRPr="00D03215">
        <w:rPr>
          <w:rFonts w:hint="eastAsia"/>
        </w:rPr>
        <w:t>「No」、「GN」、「Start Hole」</w:t>
      </w:r>
      <w:r w:rsidR="00806111">
        <w:rPr>
          <w:rFonts w:hint="eastAsia"/>
        </w:rPr>
        <w:t>のトップに</w:t>
      </w:r>
      <w:r w:rsidRPr="00D03215">
        <w:rPr>
          <w:rFonts w:hint="eastAsia"/>
        </w:rPr>
        <w:t>記入されている氏名と</w:t>
      </w:r>
      <w:r w:rsidR="009260A4">
        <w:rPr>
          <w:rFonts w:hint="eastAsia"/>
        </w:rPr>
        <w:t>同じ氏名を</w:t>
      </w:r>
      <w:r w:rsidR="00806111">
        <w:rPr>
          <w:rFonts w:hint="eastAsia"/>
        </w:rPr>
        <w:t>同図の</w:t>
      </w:r>
      <w:r w:rsidR="009260A4">
        <w:rPr>
          <w:rFonts w:hint="eastAsia"/>
        </w:rPr>
        <w:t>F列で探し、そ</w:t>
      </w:r>
      <w:r w:rsidRPr="00D03215">
        <w:rPr>
          <w:rFonts w:hint="eastAsia"/>
        </w:rPr>
        <w:t>の上を右クリックする</w:t>
      </w:r>
      <w:r w:rsidR="009260A4">
        <w:rPr>
          <w:rFonts w:hint="eastAsia"/>
        </w:rPr>
        <w:t>とF列の氏名が空白になって</w:t>
      </w:r>
      <w:r w:rsidRPr="00D03215">
        <w:rPr>
          <w:rFonts w:hint="eastAsia"/>
        </w:rPr>
        <w:t>D列に</w:t>
      </w:r>
      <w:r w:rsidR="009260A4">
        <w:rPr>
          <w:rFonts w:hint="eastAsia"/>
        </w:rPr>
        <w:t>氏名が転送され</w:t>
      </w:r>
      <w:r w:rsidR="00806111">
        <w:rPr>
          <w:rFonts w:hint="eastAsia"/>
        </w:rPr>
        <w:t>、氏名を次々右クリックすると</w:t>
      </w:r>
      <w:r w:rsidR="009740AD">
        <w:rPr>
          <w:rFonts w:hint="eastAsia"/>
        </w:rPr>
        <w:t>クリックした</w:t>
      </w:r>
      <w:r w:rsidRPr="00D03215">
        <w:rPr>
          <w:rFonts w:hint="eastAsia"/>
        </w:rPr>
        <w:t>順番に</w:t>
      </w:r>
      <w:r w:rsidR="00806111">
        <w:rPr>
          <w:rFonts w:hint="eastAsia"/>
        </w:rPr>
        <w:t>氏名が</w:t>
      </w:r>
      <w:r w:rsidRPr="00D03215">
        <w:rPr>
          <w:rFonts w:hint="eastAsia"/>
        </w:rPr>
        <w:t>配列できます。</w:t>
      </w:r>
      <w:bookmarkEnd w:id="244"/>
    </w:p>
    <w:p w14:paraId="26B2BEBB" w14:textId="77777777" w:rsidR="00896420" w:rsidRDefault="00B259F3" w:rsidP="0021558B">
      <w:pPr>
        <w:pStyle w:val="3"/>
      </w:pPr>
      <w:r>
        <w:rPr>
          <w:rFonts w:hint="eastAsia"/>
        </w:rPr>
        <w:t>同図</w:t>
      </w:r>
      <w:r w:rsidRPr="00D03215">
        <w:rPr>
          <w:rFonts w:hint="eastAsia"/>
        </w:rPr>
        <w:t>の</w:t>
      </w:r>
      <w:r>
        <w:rPr>
          <w:rFonts w:hint="eastAsia"/>
        </w:rPr>
        <w:t>ダイアログ</w:t>
      </w:r>
      <w:r w:rsidRPr="00D03215">
        <w:rPr>
          <w:rFonts w:hint="eastAsia"/>
        </w:rPr>
        <w:t>で</w:t>
      </w:r>
      <w:r w:rsidR="004D1CB4">
        <w:rPr>
          <w:rFonts w:hint="eastAsia"/>
        </w:rPr>
        <w:t>、</w:t>
      </w:r>
      <w:r>
        <w:rPr>
          <w:rFonts w:hint="eastAsia"/>
        </w:rPr>
        <w:t>チェックボックスの</w:t>
      </w:r>
      <w:r w:rsidRPr="00D03215">
        <w:rPr>
          <w:rFonts w:hint="eastAsia"/>
        </w:rPr>
        <w:t>「書き出し後消去」チェック</w:t>
      </w:r>
      <w:r>
        <w:rPr>
          <w:rFonts w:hint="eastAsia"/>
        </w:rPr>
        <w:t>が</w:t>
      </w:r>
      <w:r w:rsidRPr="00D03215">
        <w:rPr>
          <w:rFonts w:hint="eastAsia"/>
        </w:rPr>
        <w:t>「OFF]</w:t>
      </w:r>
      <w:r>
        <w:rPr>
          <w:rFonts w:hint="eastAsia"/>
        </w:rPr>
        <w:t>の場合は</w:t>
      </w:r>
      <w:r w:rsidRPr="00D03215">
        <w:rPr>
          <w:rFonts w:hint="eastAsia"/>
        </w:rPr>
        <w:t>「F」列の氏名</w:t>
      </w:r>
      <w:r>
        <w:rPr>
          <w:rFonts w:hint="eastAsia"/>
        </w:rPr>
        <w:t>は空白にならないで氏名の文字を残します</w:t>
      </w:r>
      <w:r w:rsidRPr="00D03215">
        <w:rPr>
          <w:rFonts w:hint="eastAsia"/>
        </w:rPr>
        <w:t>。</w:t>
      </w:r>
    </w:p>
    <w:p w14:paraId="324BCA0D" w14:textId="77777777" w:rsidR="003D5CDE" w:rsidRDefault="00733C67" w:rsidP="0021558B">
      <w:pPr>
        <w:pStyle w:val="3"/>
      </w:pPr>
      <w:r w:rsidRPr="00D03215">
        <w:rPr>
          <w:rFonts w:hint="eastAsia"/>
        </w:rPr>
        <w:t>氏名の転送を</w:t>
      </w:r>
      <w:r w:rsidR="00F045D9" w:rsidRPr="00D03215">
        <w:rPr>
          <w:rFonts w:hint="eastAsia"/>
        </w:rPr>
        <w:t>実際に試</w:t>
      </w:r>
      <w:r w:rsidR="009260A4">
        <w:rPr>
          <w:rFonts w:hint="eastAsia"/>
        </w:rPr>
        <w:t>す</w:t>
      </w:r>
      <w:r w:rsidR="00F045D9" w:rsidRPr="00D03215">
        <w:rPr>
          <w:rFonts w:hint="eastAsia"/>
        </w:rPr>
        <w:t>場合は</w:t>
      </w:r>
      <w:r w:rsidR="00B259F3">
        <w:rPr>
          <w:rFonts w:hint="eastAsia"/>
        </w:rPr>
        <w:t>、</w:t>
      </w:r>
      <w:r w:rsidR="00A95A40" w:rsidRPr="00D03215">
        <w:rPr>
          <w:rFonts w:hint="eastAsia"/>
        </w:rPr>
        <w:t>すべてのメンバーを書き出して</w:t>
      </w:r>
      <w:r w:rsidR="00A95A40">
        <w:rPr>
          <w:rFonts w:hint="eastAsia"/>
        </w:rPr>
        <w:t>おり</w:t>
      </w:r>
      <w:r w:rsidR="00A95A40" w:rsidRPr="00D03215">
        <w:rPr>
          <w:rFonts w:hint="eastAsia"/>
        </w:rPr>
        <w:t>、</w:t>
      </w:r>
      <w:r w:rsidR="00896420">
        <w:rPr>
          <w:rFonts w:hint="eastAsia"/>
        </w:rPr>
        <w:t>お</w:t>
      </w:r>
      <w:r w:rsidR="00A95A40">
        <w:rPr>
          <w:rFonts w:hint="eastAsia"/>
        </w:rPr>
        <w:t>試しのため</w:t>
      </w:r>
      <w:r w:rsidR="00A95A40">
        <w:rPr>
          <w:rFonts w:hint="eastAsia"/>
        </w:rPr>
        <w:lastRenderedPageBreak/>
        <w:t>に</w:t>
      </w:r>
      <w:r w:rsidR="00A95A40" w:rsidRPr="00D03215">
        <w:rPr>
          <w:rFonts w:hint="eastAsia"/>
        </w:rPr>
        <w:t>「</w:t>
      </w:r>
      <w:r w:rsidR="00373CA9">
        <w:rPr>
          <w:rFonts w:hint="eastAsia"/>
        </w:rPr>
        <w:t>F列の氏名が残してあるので「</w:t>
      </w:r>
      <w:r w:rsidR="00B259F3">
        <w:rPr>
          <w:rFonts w:hint="eastAsia"/>
        </w:rPr>
        <w:t>D</w:t>
      </w:r>
      <w:r w:rsidR="00373CA9">
        <w:rPr>
          <w:rFonts w:hint="eastAsia"/>
        </w:rPr>
        <w:t>25:D30」セル範囲をドラッグし</w:t>
      </w:r>
      <w:r w:rsidR="00A95A40">
        <w:rPr>
          <w:rFonts w:hint="eastAsia"/>
        </w:rPr>
        <w:t>「</w:t>
      </w:r>
      <w:r w:rsidR="001802AD">
        <w:rPr>
          <w:rFonts w:hint="eastAsia"/>
        </w:rPr>
        <w:t>Delete</w:t>
      </w:r>
      <w:r w:rsidR="00A95A40">
        <w:rPr>
          <w:rFonts w:hint="eastAsia"/>
        </w:rPr>
        <w:t>」します。</w:t>
      </w:r>
    </w:p>
    <w:p w14:paraId="20931E74" w14:textId="77777777" w:rsidR="003D5CDE" w:rsidRDefault="00803AA1" w:rsidP="0021558B">
      <w:pPr>
        <w:pStyle w:val="3"/>
      </w:pPr>
      <w:r>
        <w:rPr>
          <w:rFonts w:hint="eastAsia"/>
        </w:rPr>
        <w:t>実際の入力</w:t>
      </w:r>
      <w:r w:rsidR="008419E3">
        <w:rPr>
          <w:rFonts w:hint="eastAsia"/>
        </w:rPr>
        <w:t>で</w:t>
      </w:r>
      <w:r>
        <w:rPr>
          <w:rFonts w:hint="eastAsia"/>
        </w:rPr>
        <w:t>は氏名</w:t>
      </w:r>
      <w:r w:rsidR="00896420">
        <w:rPr>
          <w:rFonts w:hint="eastAsia"/>
        </w:rPr>
        <w:t>はスコアカードの順番故に</w:t>
      </w:r>
      <w:r>
        <w:rPr>
          <w:rFonts w:hint="eastAsia"/>
        </w:rPr>
        <w:t>上下ランダム</w:t>
      </w:r>
      <w:r w:rsidR="00D52B3F">
        <w:rPr>
          <w:rFonts w:hint="eastAsia"/>
        </w:rPr>
        <w:t>に</w:t>
      </w:r>
      <w:r>
        <w:rPr>
          <w:rFonts w:hint="eastAsia"/>
        </w:rPr>
        <w:t>なりますが、ここでは上から下へ</w:t>
      </w:r>
      <w:r w:rsidR="00B15F70">
        <w:rPr>
          <w:rFonts w:hint="eastAsia"/>
        </w:rPr>
        <w:t>連続した順番</w:t>
      </w:r>
      <w:r>
        <w:rPr>
          <w:rFonts w:hint="eastAsia"/>
        </w:rPr>
        <w:t>にしてあり</w:t>
      </w:r>
      <w:r w:rsidR="002F306C">
        <w:rPr>
          <w:rFonts w:hint="eastAsia"/>
        </w:rPr>
        <w:t>最初に書き出しするD25セルを選択しておき次に</w:t>
      </w:r>
      <w:r w:rsidR="00A95A40">
        <w:rPr>
          <w:rFonts w:hint="eastAsia"/>
        </w:rPr>
        <w:t>F3セル「</w:t>
      </w:r>
      <w:r w:rsidR="00B15F70" w:rsidRPr="00B15F70">
        <w:rPr>
          <w:rFonts w:hint="eastAsia"/>
        </w:rPr>
        <w:t>淺岡　智宏</w:t>
      </w:r>
      <w:r w:rsidR="00A95A40">
        <w:rPr>
          <w:rFonts w:hint="eastAsia"/>
        </w:rPr>
        <w:t>」の上で右クリックするとD25セルに氏名を転送し順に下の</w:t>
      </w:r>
      <w:r w:rsidR="002F306C">
        <w:rPr>
          <w:rFonts w:hint="eastAsia"/>
        </w:rPr>
        <w:t>「</w:t>
      </w:r>
      <w:r w:rsidR="002F306C" w:rsidRPr="002F306C">
        <w:rPr>
          <w:rFonts w:hint="eastAsia"/>
        </w:rPr>
        <w:t>野山　孝一</w:t>
      </w:r>
      <w:r w:rsidR="002F306C">
        <w:rPr>
          <w:rFonts w:hint="eastAsia"/>
        </w:rPr>
        <w:t>」～</w:t>
      </w:r>
      <w:r w:rsidR="00B259F3">
        <w:rPr>
          <w:rFonts w:hint="eastAsia"/>
        </w:rPr>
        <w:t>「</w:t>
      </w:r>
      <w:r w:rsidR="00B15F70" w:rsidRPr="00B15F70">
        <w:rPr>
          <w:rFonts w:hint="eastAsia"/>
        </w:rPr>
        <w:t>吉岡　由加里</w:t>
      </w:r>
      <w:r w:rsidR="00B259F3">
        <w:rPr>
          <w:rFonts w:hint="eastAsia"/>
        </w:rPr>
        <w:t>」</w:t>
      </w:r>
      <w:r w:rsidR="00A95A40">
        <w:rPr>
          <w:rFonts w:hint="eastAsia"/>
        </w:rPr>
        <w:t>まで</w:t>
      </w:r>
      <w:r w:rsidR="00B259F3">
        <w:rPr>
          <w:rFonts w:hint="eastAsia"/>
        </w:rPr>
        <w:t>右クリック</w:t>
      </w:r>
      <w:r w:rsidR="0006165F">
        <w:rPr>
          <w:rFonts w:hint="eastAsia"/>
        </w:rPr>
        <w:t>すると氏名をD3</w:t>
      </w:r>
      <w:r w:rsidR="00A95A40">
        <w:rPr>
          <w:rFonts w:hint="eastAsia"/>
        </w:rPr>
        <w:t>0</w:t>
      </w:r>
      <w:r w:rsidR="0006165F">
        <w:rPr>
          <w:rFonts w:hint="eastAsia"/>
        </w:rPr>
        <w:t>セル</w:t>
      </w:r>
      <w:r w:rsidR="00A95A40">
        <w:rPr>
          <w:rFonts w:hint="eastAsia"/>
        </w:rPr>
        <w:t>まで</w:t>
      </w:r>
      <w:r w:rsidR="002F306C">
        <w:rPr>
          <w:rFonts w:hint="eastAsia"/>
        </w:rPr>
        <w:t>書き出</w:t>
      </w:r>
      <w:r w:rsidR="0006165F">
        <w:rPr>
          <w:rFonts w:hint="eastAsia"/>
        </w:rPr>
        <w:t>します</w:t>
      </w:r>
      <w:r w:rsidR="00B259F3">
        <w:rPr>
          <w:rFonts w:hint="eastAsia"/>
        </w:rPr>
        <w:t>。</w:t>
      </w:r>
    </w:p>
    <w:p w14:paraId="470417CA" w14:textId="77777777" w:rsidR="0011482D" w:rsidRDefault="0031781D" w:rsidP="0021558B">
      <w:pPr>
        <w:pStyle w:val="3"/>
      </w:pPr>
      <w:r w:rsidRPr="00D03215">
        <w:rPr>
          <w:rFonts w:hint="eastAsia"/>
        </w:rPr>
        <w:t>間違った場合は</w:t>
      </w:r>
      <w:r w:rsidR="0006165F">
        <w:rPr>
          <w:rFonts w:hint="eastAsia"/>
        </w:rPr>
        <w:t>メンバー右クリック入力ダイアログ</w:t>
      </w:r>
      <w:r>
        <w:rPr>
          <w:rFonts w:hint="eastAsia"/>
        </w:rPr>
        <w:t>の</w:t>
      </w:r>
      <w:r w:rsidR="00A95A40">
        <w:rPr>
          <w:rFonts w:hint="eastAsia"/>
        </w:rPr>
        <w:t>上中央 左側</w:t>
      </w:r>
      <w:r w:rsidR="00857F0E">
        <w:rPr>
          <w:rFonts w:hint="eastAsia"/>
        </w:rPr>
        <w:t>の</w:t>
      </w:r>
      <w:r w:rsidRPr="00D03215">
        <w:rPr>
          <w:rFonts w:hint="eastAsia"/>
        </w:rPr>
        <w:t>「元に戻す」コマンドボタンを押せば元の位置に戻ります。（「元に戻す」ボタンは氏名を右クリックした時点で表示します）</w:t>
      </w:r>
      <w:r w:rsidR="00A95A40">
        <w:rPr>
          <w:rFonts w:hint="eastAsia"/>
        </w:rPr>
        <w:t>右</w:t>
      </w:r>
      <w:r w:rsidR="008419E3">
        <w:rPr>
          <w:rFonts w:hint="eastAsia"/>
        </w:rPr>
        <w:t>側</w:t>
      </w:r>
      <w:r w:rsidR="00A95A40">
        <w:rPr>
          <w:rFonts w:hint="eastAsia"/>
        </w:rPr>
        <w:t>の「やり直し」で前位置に戻ります</w:t>
      </w:r>
      <w:r w:rsidR="00F045D9" w:rsidRPr="00D03215">
        <w:rPr>
          <w:rFonts w:hint="eastAsia"/>
        </w:rPr>
        <w:t>。</w:t>
      </w:r>
    </w:p>
    <w:p w14:paraId="03117D73" w14:textId="7E091264" w:rsidR="00D82BD3" w:rsidRDefault="00CA7C52" w:rsidP="0021558B">
      <w:pPr>
        <w:pStyle w:val="3"/>
      </w:pPr>
      <w:r w:rsidRPr="00D03215">
        <w:rPr>
          <w:rFonts w:hint="eastAsia"/>
        </w:rPr>
        <w:t>（</w:t>
      </w:r>
      <w:r w:rsidR="00EC3C48" w:rsidRPr="00D03215">
        <w:rPr>
          <w:rFonts w:hint="eastAsia"/>
        </w:rPr>
        <w:t>「メンバー編集」シートはパターンを自由に編集することができそのサンプル</w:t>
      </w:r>
      <w:r w:rsidR="007E265D" w:rsidRPr="00D03215">
        <w:rPr>
          <w:rFonts w:hint="eastAsia"/>
        </w:rPr>
        <w:t>は</w:t>
      </w:r>
      <w:r w:rsidR="00EC3C48" w:rsidRPr="00D03215">
        <w:rPr>
          <w:rFonts w:hint="eastAsia"/>
        </w:rPr>
        <w:t>次項の</w:t>
      </w:r>
      <w:r w:rsidR="00EC3C48" w:rsidRPr="005F63B9">
        <w:rPr>
          <w:rFonts w:hint="eastAsia"/>
          <w:color w:val="0070C0"/>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_Ref445575459 \r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color w:val="0070C0"/>
        </w:rPr>
        <w:t>(12)</w:t>
      </w:r>
      <w:r w:rsidR="00EC3C48" w:rsidRPr="00577CA1">
        <w:rPr>
          <w:color w:val="0070C0"/>
        </w:rPr>
        <w:fldChar w:fldCharType="end"/>
      </w:r>
      <w:r w:rsidR="00EC3C48" w:rsidRPr="00577CA1">
        <w:rPr>
          <w:color w:val="0070C0"/>
        </w:rPr>
        <w:fldChar w:fldCharType="begin"/>
      </w:r>
      <w:r w:rsidR="00EC3C48" w:rsidRPr="00577CA1">
        <w:rPr>
          <w:color w:val="0070C0"/>
        </w:rPr>
        <w:instrText xml:space="preserve"> REF _Ref445575459 \h  \* MERGEFORMAT </w:instrText>
      </w:r>
      <w:r w:rsidR="00EC3C48" w:rsidRPr="00577CA1">
        <w:rPr>
          <w:color w:val="0070C0"/>
        </w:rPr>
      </w:r>
      <w:r w:rsidR="00EC3C48" w:rsidRPr="00577CA1">
        <w:rPr>
          <w:color w:val="0070C0"/>
        </w:rPr>
        <w:fldChar w:fldCharType="separate"/>
      </w:r>
      <w:r w:rsidR="00577CA1" w:rsidRPr="00577CA1">
        <w:rPr>
          <w:rFonts w:hint="eastAsia"/>
          <w:color w:val="0070C0"/>
        </w:rPr>
        <w:t>「メンバー編集」シートの取り込み</w:t>
      </w:r>
      <w:r w:rsidR="00EC3C48" w:rsidRPr="00577CA1">
        <w:rPr>
          <w:color w:val="0070C0"/>
        </w:rPr>
        <w:fldChar w:fldCharType="end"/>
      </w:r>
      <w:r w:rsidR="00EC3C48" w:rsidRPr="00D03215">
        <w:rPr>
          <w:rFonts w:hint="eastAsia"/>
        </w:rPr>
        <w:t>」を実行すると「メンバー」フォルダから「大大会用メンバー.xlsx」</w:t>
      </w:r>
      <w:r w:rsidR="00605580" w:rsidRPr="00D03215">
        <w:rPr>
          <w:rFonts w:hint="eastAsia"/>
        </w:rPr>
        <w:t>「中大会用メンバー.xlsx」「同好会用メンバー30.xlsx」「同好会用メンバー15.xlsx」</w:t>
      </w:r>
      <w:r w:rsidR="00EC3C48" w:rsidRPr="00D03215">
        <w:rPr>
          <w:rFonts w:hint="eastAsia"/>
        </w:rPr>
        <w:t>などの「メンバー編集」シートを</w:t>
      </w:r>
      <w:r w:rsidR="0077546B" w:rsidRPr="00D03215">
        <w:rPr>
          <w:rFonts w:hint="eastAsia"/>
        </w:rPr>
        <w:t>「メンバー」フォルダから</w:t>
      </w:r>
      <w:r w:rsidR="00EC3C48" w:rsidRPr="00D03215">
        <w:rPr>
          <w:rFonts w:hint="eastAsia"/>
        </w:rPr>
        <w:t>取り込むこと</w:t>
      </w:r>
      <w:r w:rsidR="00A26EDB" w:rsidRPr="00D03215">
        <w:rPr>
          <w:rFonts w:hint="eastAsia"/>
        </w:rPr>
        <w:t>が</w:t>
      </w:r>
      <w:r w:rsidR="00EC3C48" w:rsidRPr="00D03215">
        <w:rPr>
          <w:rFonts w:hint="eastAsia"/>
        </w:rPr>
        <w:t>できます。</w:t>
      </w:r>
      <w:r w:rsidRPr="00D03215">
        <w:rPr>
          <w:rFonts w:hint="eastAsia"/>
        </w:rPr>
        <w:t>）</w:t>
      </w:r>
      <w:bookmarkStart w:id="251" w:name="_Ref56431634"/>
    </w:p>
    <w:bookmarkEnd w:id="251"/>
    <w:p w14:paraId="510648D1" w14:textId="77777777" w:rsidR="00EC3C48" w:rsidRPr="00D03215" w:rsidRDefault="00EC3C48" w:rsidP="0021558B">
      <w:pPr>
        <w:pStyle w:val="3"/>
      </w:pPr>
      <w:r w:rsidRPr="00D03215">
        <w:rPr>
          <w:rFonts w:hint="eastAsia"/>
        </w:rPr>
        <w:t>「書き出し後消去」のチェックボックスは「ON」で使うと「F」列で右クリックした場合に氏名が消去するので残りの氏名が少しずつ少なくなり</w:t>
      </w:r>
      <w:r w:rsidR="001B7E2E" w:rsidRPr="00D03215">
        <w:rPr>
          <w:rFonts w:hint="eastAsia"/>
        </w:rPr>
        <w:t>非常に</w:t>
      </w:r>
      <w:r w:rsidRPr="00D03215">
        <w:rPr>
          <w:rFonts w:hint="eastAsia"/>
        </w:rPr>
        <w:t>探し易くなります。</w:t>
      </w:r>
    </w:p>
    <w:p w14:paraId="792461ED" w14:textId="5984415D" w:rsidR="00E038AF" w:rsidRDefault="00EC3C48" w:rsidP="0021558B">
      <w:pPr>
        <w:pStyle w:val="3"/>
      </w:pPr>
      <w:r w:rsidRPr="00D03215">
        <w:rPr>
          <w:rFonts w:hint="eastAsia"/>
        </w:rPr>
        <w:t>次回の試合メンバーを構成する時は「I」列を「F」列に</w:t>
      </w:r>
      <w:r w:rsidR="00854575" w:rsidRPr="00D03215">
        <w:rPr>
          <w:rFonts w:hint="eastAsia"/>
        </w:rPr>
        <w:t>コピペす</w:t>
      </w:r>
      <w:r w:rsidRPr="00D03215">
        <w:rPr>
          <w:rFonts w:hint="eastAsia"/>
        </w:rPr>
        <w:t>るだけで済みます。右クリックして氏名を書き出す前にスコアカードを見て「B」列の「GN」、「C」列の「Start Hole」を先に入力しておきその後、D列に「氏名」を書き出す方が良いと思います</w:t>
      </w:r>
      <w:r w:rsidR="00E038AF" w:rsidRPr="00D03215">
        <w:rPr>
          <w:rFonts w:hint="eastAsia"/>
        </w:rPr>
        <w:t>。</w:t>
      </w:r>
      <w:r w:rsidR="00AB0A83" w:rsidRPr="00D03215">
        <w:br/>
      </w:r>
      <w:r w:rsidR="001B7E2E" w:rsidRPr="00D03215">
        <w:rPr>
          <w:rFonts w:hint="eastAsia"/>
        </w:rPr>
        <w:t>但しVer</w:t>
      </w:r>
      <w:r w:rsidR="00367901" w:rsidRPr="00D03215">
        <w:rPr>
          <w:rFonts w:hint="eastAsia"/>
        </w:rPr>
        <w:t>11.00</w:t>
      </w:r>
      <w:r w:rsidR="001B7E2E" w:rsidRPr="00D03215">
        <w:rPr>
          <w:rFonts w:hint="eastAsia"/>
        </w:rPr>
        <w:t>から「GN」、「Start Hole」を自動で書き出</w:t>
      </w:r>
      <w:r w:rsidR="00850196" w:rsidRPr="00D03215">
        <w:rPr>
          <w:rFonts w:hint="eastAsia"/>
        </w:rPr>
        <w:t>しする</w:t>
      </w:r>
      <w:r w:rsidR="001B7E2E" w:rsidRPr="00D03215">
        <w:rPr>
          <w:rFonts w:hint="eastAsia"/>
        </w:rPr>
        <w:t>ツールを</w:t>
      </w:r>
      <w:r w:rsidR="00D7459A" w:rsidRPr="00D03215">
        <w:rPr>
          <w:rFonts w:hint="eastAsia"/>
        </w:rPr>
        <w:t>作り</w:t>
      </w:r>
      <w:r w:rsidR="00654B93" w:rsidRPr="00D03215">
        <w:rPr>
          <w:rFonts w:hint="eastAsia"/>
        </w:rPr>
        <w:t>人数はグループごと</w:t>
      </w:r>
      <w:r w:rsidR="000244D2" w:rsidRPr="00D03215">
        <w:rPr>
          <w:rFonts w:hint="eastAsia"/>
        </w:rPr>
        <w:t>に</w:t>
      </w:r>
      <w:r w:rsidR="00654B93" w:rsidRPr="00D03215">
        <w:rPr>
          <w:rFonts w:hint="eastAsia"/>
        </w:rPr>
        <w:t>アンバランスでも編集</w:t>
      </w:r>
      <w:r w:rsidR="00850196" w:rsidRPr="00D03215">
        <w:rPr>
          <w:rFonts w:hint="eastAsia"/>
        </w:rPr>
        <w:t>でき</w:t>
      </w:r>
      <w:r w:rsidR="00850196" w:rsidRPr="00D42A01">
        <w:rPr>
          <w:rFonts w:hint="eastAsia"/>
        </w:rPr>
        <w:t>「</w:t>
      </w:r>
      <w:r w:rsidR="00D7459A" w:rsidRPr="00577CA1">
        <w:rPr>
          <w:color w:val="0070C0"/>
        </w:rPr>
        <w:fldChar w:fldCharType="begin"/>
      </w:r>
      <w:r w:rsidR="00D7459A" w:rsidRPr="00577CA1">
        <w:rPr>
          <w:color w:val="0070C0"/>
        </w:rPr>
        <w:instrText xml:space="preserve"> </w:instrText>
      </w:r>
      <w:r w:rsidR="00D7459A" w:rsidRPr="00577CA1">
        <w:rPr>
          <w:rFonts w:hint="eastAsia"/>
          <w:color w:val="0070C0"/>
        </w:rPr>
        <w:instrText>REF _Ref56506776 \r \h</w:instrText>
      </w:r>
      <w:r w:rsidR="00D7459A" w:rsidRPr="00577CA1">
        <w:rPr>
          <w:color w:val="0070C0"/>
        </w:rPr>
        <w:instrText xml:space="preserve"> </w:instrText>
      </w:r>
      <w:r w:rsidR="00D7459A" w:rsidRPr="00577CA1">
        <w:rPr>
          <w:color w:val="0070C0"/>
        </w:rPr>
      </w:r>
      <w:r w:rsidR="00D7459A" w:rsidRPr="00577CA1">
        <w:rPr>
          <w:color w:val="0070C0"/>
        </w:rPr>
        <w:fldChar w:fldCharType="separate"/>
      </w:r>
      <w:r w:rsidR="00577CA1" w:rsidRPr="00577CA1">
        <w:rPr>
          <w:color w:val="0070C0"/>
        </w:rPr>
        <w:t>(9)</w:t>
      </w:r>
      <w:r w:rsidR="00D7459A" w:rsidRPr="00577CA1">
        <w:rPr>
          <w:color w:val="0070C0"/>
        </w:rPr>
        <w:fldChar w:fldCharType="end"/>
      </w:r>
      <w:r w:rsidR="00D7459A" w:rsidRPr="00577CA1">
        <w:rPr>
          <w:color w:val="0070C0"/>
        </w:rPr>
        <w:fldChar w:fldCharType="begin"/>
      </w:r>
      <w:r w:rsidR="00D7459A" w:rsidRPr="00577CA1">
        <w:rPr>
          <w:color w:val="0070C0"/>
        </w:rPr>
        <w:instrText xml:space="preserve"> REF _Ref56506776 \h </w:instrText>
      </w:r>
      <w:r w:rsidR="00D7459A" w:rsidRPr="00577CA1">
        <w:rPr>
          <w:color w:val="0070C0"/>
        </w:rPr>
      </w:r>
      <w:r w:rsidR="00D7459A" w:rsidRPr="00577CA1">
        <w:rPr>
          <w:color w:val="0070C0"/>
        </w:rPr>
        <w:fldChar w:fldCharType="separate"/>
      </w:r>
      <w:r w:rsidR="00577CA1" w:rsidRPr="00577CA1">
        <w:rPr>
          <w:rFonts w:hint="eastAsia"/>
          <w:color w:val="0070C0"/>
        </w:rPr>
        <w:t>「メンバー編集」 グループSTH_氏名編集</w:t>
      </w:r>
      <w:r w:rsidR="00D7459A" w:rsidRPr="00577CA1">
        <w:rPr>
          <w:color w:val="0070C0"/>
        </w:rPr>
        <w:fldChar w:fldCharType="end"/>
      </w:r>
      <w:r w:rsidR="00D7459A" w:rsidRPr="00D03215">
        <w:rPr>
          <w:rFonts w:hint="eastAsia"/>
        </w:rPr>
        <w:t>」</w:t>
      </w:r>
      <w:r w:rsidR="00850196" w:rsidRPr="00D03215">
        <w:rPr>
          <w:rFonts w:hint="eastAsia"/>
        </w:rPr>
        <w:t>の</w:t>
      </w:r>
      <w:r w:rsidR="00D7459A" w:rsidRPr="00D03215">
        <w:rPr>
          <w:rFonts w:hint="eastAsia"/>
        </w:rPr>
        <w:t>項で説明して</w:t>
      </w:r>
      <w:r w:rsidR="00850196" w:rsidRPr="00D03215">
        <w:rPr>
          <w:rFonts w:hint="eastAsia"/>
        </w:rPr>
        <w:t>います。</w:t>
      </w:r>
      <w:bookmarkStart w:id="252" w:name="_Hlk59354027"/>
      <w:r w:rsidR="00D7459A" w:rsidRPr="005F63B9">
        <w:rPr>
          <w:rFonts w:hint="eastAsia"/>
          <w:color w:val="0070C0"/>
        </w:rPr>
        <w:t>「</w:t>
      </w:r>
      <w:r w:rsidR="00FB1082" w:rsidRPr="00577CA1">
        <w:rPr>
          <w:color w:val="0070C0"/>
        </w:rPr>
        <w:fldChar w:fldCharType="begin"/>
      </w:r>
      <w:r w:rsidR="00FB1082" w:rsidRPr="00577CA1">
        <w:rPr>
          <w:color w:val="0070C0"/>
        </w:rPr>
        <w:instrText xml:space="preserve"> </w:instrText>
      </w:r>
      <w:r w:rsidR="00FB1082" w:rsidRPr="00577CA1">
        <w:rPr>
          <w:rFonts w:hint="eastAsia"/>
          <w:color w:val="0070C0"/>
        </w:rPr>
        <w:instrText>REF _Ref59353937 \r \h</w:instrText>
      </w:r>
      <w:r w:rsidR="00FB1082" w:rsidRPr="00577CA1">
        <w:rPr>
          <w:color w:val="0070C0"/>
        </w:rPr>
        <w:instrText xml:space="preserve"> </w:instrText>
      </w:r>
      <w:r w:rsidR="00FB1082" w:rsidRPr="00577CA1">
        <w:rPr>
          <w:color w:val="0070C0"/>
        </w:rPr>
      </w:r>
      <w:r w:rsidR="00FB1082" w:rsidRPr="00577CA1">
        <w:rPr>
          <w:color w:val="0070C0"/>
        </w:rPr>
        <w:fldChar w:fldCharType="separate"/>
      </w:r>
      <w:r w:rsidR="00577CA1" w:rsidRPr="00577CA1">
        <w:rPr>
          <w:color w:val="0070C0"/>
        </w:rPr>
        <w:t>(11)</w:t>
      </w:r>
      <w:r w:rsidR="00FB1082" w:rsidRPr="00577CA1">
        <w:rPr>
          <w:color w:val="0070C0"/>
        </w:rPr>
        <w:fldChar w:fldCharType="end"/>
      </w:r>
      <w:r w:rsidR="00FB1082" w:rsidRPr="00577CA1">
        <w:rPr>
          <w:color w:val="0070C0"/>
        </w:rPr>
        <w:fldChar w:fldCharType="begin"/>
      </w:r>
      <w:r w:rsidR="00FB1082" w:rsidRPr="00577CA1">
        <w:rPr>
          <w:color w:val="0070C0"/>
        </w:rPr>
        <w:instrText xml:space="preserve"> REF _Ref59353941 \h </w:instrText>
      </w:r>
      <w:r w:rsidR="00FB1082" w:rsidRPr="00577CA1">
        <w:rPr>
          <w:color w:val="0070C0"/>
        </w:rPr>
      </w:r>
      <w:r w:rsidR="00FB1082" w:rsidRPr="00577CA1">
        <w:rPr>
          <w:color w:val="0070C0"/>
        </w:rPr>
        <w:fldChar w:fldCharType="separate"/>
      </w:r>
      <w:r w:rsidR="00577CA1" w:rsidRPr="00577CA1">
        <w:rPr>
          <w:rFonts w:hint="eastAsia"/>
          <w:color w:val="0070C0"/>
        </w:rPr>
        <w:t>「メンバー編集」 スタートホール番号記入</w:t>
      </w:r>
      <w:r w:rsidR="00FB1082" w:rsidRPr="00577CA1">
        <w:rPr>
          <w:color w:val="0070C0"/>
        </w:rPr>
        <w:fldChar w:fldCharType="end"/>
      </w:r>
      <w:r w:rsidR="00D7459A" w:rsidRPr="00D03215">
        <w:rPr>
          <w:rFonts w:hint="eastAsia"/>
        </w:rPr>
        <w:t>」</w:t>
      </w:r>
      <w:bookmarkEnd w:id="252"/>
      <w:r w:rsidR="007C046D" w:rsidRPr="00D03215">
        <w:rPr>
          <w:rFonts w:hint="eastAsia"/>
        </w:rPr>
        <w:t>については</w:t>
      </w:r>
      <w:r w:rsidR="00201503" w:rsidRPr="00D03215">
        <w:rPr>
          <w:rFonts w:hint="eastAsia"/>
        </w:rPr>
        <w:t>、</w:t>
      </w:r>
      <w:r w:rsidR="00D7459A" w:rsidRPr="00D03215">
        <w:rPr>
          <w:rFonts w:hint="eastAsia"/>
        </w:rPr>
        <w:t>1グループの人数が固定</w:t>
      </w:r>
      <w:r w:rsidR="007C046D" w:rsidRPr="00D03215">
        <w:rPr>
          <w:rFonts w:hint="eastAsia"/>
        </w:rPr>
        <w:t>です</w:t>
      </w:r>
      <w:r w:rsidR="001B7E2E" w:rsidRPr="00D03215">
        <w:rPr>
          <w:rFonts w:hint="eastAsia"/>
        </w:rPr>
        <w:t>。</w:t>
      </w:r>
    </w:p>
    <w:p w14:paraId="03CDB670" w14:textId="0A94B5E3" w:rsidR="00D47DCA" w:rsidRPr="00D03215" w:rsidRDefault="00536881" w:rsidP="0021558B">
      <w:pPr>
        <w:pStyle w:val="3"/>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_Ref219376691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29</w:t>
      </w:r>
      <w:r w:rsidR="00577CA1" w:rsidRPr="00577CA1">
        <w:rPr>
          <w:rFonts w:hint="eastAsia"/>
          <w:color w:val="0070C0"/>
        </w:rPr>
        <w:t xml:space="preserve"> メンバー右クリック入力</w:t>
      </w:r>
      <w:r w:rsidRPr="00577CA1">
        <w:rPr>
          <w:color w:val="0070C0"/>
        </w:rPr>
        <w:fldChar w:fldCharType="end"/>
      </w:r>
      <w:r w:rsidRPr="00D03215">
        <w:rPr>
          <w:rFonts w:hint="eastAsia"/>
        </w:rPr>
        <w:t>」</w:t>
      </w:r>
      <w:r w:rsidR="00EC3C48" w:rsidRPr="00D03215">
        <w:rPr>
          <w:rFonts w:hint="eastAsia"/>
        </w:rPr>
        <w:t>図のダイアログと同じように設定した場合は同好会などの比較的人数が少ない場合です。「F」列の氏名を右クリックすると「氏名」だけが「D」列に書き出されF列の氏名は空白になります。数十人もいる場合はスタートホールの番号を</w:t>
      </w:r>
      <w:r w:rsidR="00FB1082" w:rsidRPr="005F63B9">
        <w:rPr>
          <w:rFonts w:hint="eastAsia"/>
          <w:color w:val="0070C0"/>
        </w:rPr>
        <w:t>「</w:t>
      </w:r>
      <w:r w:rsidR="00FB1082" w:rsidRPr="00577CA1">
        <w:rPr>
          <w:color w:val="0070C0"/>
        </w:rPr>
        <w:fldChar w:fldCharType="begin"/>
      </w:r>
      <w:r w:rsidR="00FB1082" w:rsidRPr="00577CA1">
        <w:rPr>
          <w:color w:val="0070C0"/>
        </w:rPr>
        <w:instrText xml:space="preserve"> </w:instrText>
      </w:r>
      <w:r w:rsidR="00FB1082" w:rsidRPr="00577CA1">
        <w:rPr>
          <w:rFonts w:hint="eastAsia"/>
          <w:color w:val="0070C0"/>
        </w:rPr>
        <w:instrText>REF _Ref59353937 \r \h</w:instrText>
      </w:r>
      <w:r w:rsidR="00FB1082" w:rsidRPr="00577CA1">
        <w:rPr>
          <w:color w:val="0070C0"/>
        </w:rPr>
        <w:instrText xml:space="preserve"> </w:instrText>
      </w:r>
      <w:r w:rsidR="00FB1082" w:rsidRPr="00577CA1">
        <w:rPr>
          <w:color w:val="0070C0"/>
        </w:rPr>
      </w:r>
      <w:r w:rsidR="00FB1082" w:rsidRPr="00577CA1">
        <w:rPr>
          <w:color w:val="0070C0"/>
        </w:rPr>
        <w:fldChar w:fldCharType="separate"/>
      </w:r>
      <w:r w:rsidR="00577CA1" w:rsidRPr="00577CA1">
        <w:rPr>
          <w:color w:val="0070C0"/>
        </w:rPr>
        <w:t>(11)</w:t>
      </w:r>
      <w:r w:rsidR="00FB1082" w:rsidRPr="00577CA1">
        <w:rPr>
          <w:color w:val="0070C0"/>
        </w:rPr>
        <w:fldChar w:fldCharType="end"/>
      </w:r>
      <w:r w:rsidR="00FB1082" w:rsidRPr="00577CA1">
        <w:rPr>
          <w:color w:val="0070C0"/>
        </w:rPr>
        <w:fldChar w:fldCharType="begin"/>
      </w:r>
      <w:r w:rsidR="00FB1082" w:rsidRPr="00577CA1">
        <w:rPr>
          <w:color w:val="0070C0"/>
        </w:rPr>
        <w:instrText xml:space="preserve"> REF _Ref59353941 \h </w:instrText>
      </w:r>
      <w:r w:rsidR="00FB1082" w:rsidRPr="00577CA1">
        <w:rPr>
          <w:color w:val="0070C0"/>
        </w:rPr>
      </w:r>
      <w:r w:rsidR="00FB1082" w:rsidRPr="00577CA1">
        <w:rPr>
          <w:color w:val="0070C0"/>
        </w:rPr>
        <w:fldChar w:fldCharType="separate"/>
      </w:r>
      <w:r w:rsidR="00577CA1" w:rsidRPr="00577CA1">
        <w:rPr>
          <w:rFonts w:hint="eastAsia"/>
          <w:color w:val="0070C0"/>
        </w:rPr>
        <w:t>「メンバー編集」 スタートホール番号記入</w:t>
      </w:r>
      <w:r w:rsidR="00FB1082" w:rsidRPr="00577CA1">
        <w:rPr>
          <w:color w:val="0070C0"/>
        </w:rPr>
        <w:fldChar w:fldCharType="end"/>
      </w:r>
      <w:r w:rsidR="00FB1082" w:rsidRPr="00D03215">
        <w:rPr>
          <w:rFonts w:hint="eastAsia"/>
        </w:rPr>
        <w:t>」</w:t>
      </w:r>
      <w:r w:rsidR="00EC3C48" w:rsidRPr="00D03215">
        <w:rPr>
          <w:rFonts w:hint="eastAsia"/>
        </w:rPr>
        <w:t>を使用して一括編集</w:t>
      </w:r>
      <w:r w:rsidR="007C046D" w:rsidRPr="00D03215">
        <w:rPr>
          <w:rFonts w:hint="eastAsia"/>
        </w:rPr>
        <w:t>が</w:t>
      </w:r>
      <w:r w:rsidR="00EC3C48" w:rsidRPr="00D03215">
        <w:rPr>
          <w:rFonts w:hint="eastAsia"/>
        </w:rPr>
        <w:t>できます。</w:t>
      </w:r>
    </w:p>
    <w:p w14:paraId="05DCAB8D" w14:textId="77777777" w:rsidR="000244D2" w:rsidRPr="00D03215" w:rsidRDefault="00E653B8" w:rsidP="0021558B">
      <w:pPr>
        <w:pStyle w:val="3"/>
      </w:pPr>
      <w:bookmarkStart w:id="253" w:name="_Ref56539348"/>
      <w:r>
        <w:rPr>
          <w:rFonts w:hint="eastAsia"/>
        </w:rPr>
        <w:t>「メンバー右クリック入力」ダイアログの</w:t>
      </w:r>
      <w:r w:rsidRPr="00D03215">
        <w:rPr>
          <w:rFonts w:hint="eastAsia"/>
        </w:rPr>
        <w:t>「設定保存」を押すとプログラムが自動でフォルダ名「</w:t>
      </w:r>
      <w:r w:rsidRPr="00D03215">
        <w:t>Setting_Data</w:t>
      </w:r>
      <w:r w:rsidRPr="00D03215">
        <w:rPr>
          <w:rFonts w:hint="eastAsia"/>
        </w:rPr>
        <w:t>」の中に「</w:t>
      </w:r>
      <w:r w:rsidRPr="00D03215">
        <w:t>Standard_Default.ini</w:t>
      </w:r>
      <w:r w:rsidRPr="00D03215">
        <w:rPr>
          <w:rFonts w:hint="eastAsia"/>
        </w:rPr>
        <w:t>」を作り「メンバー右クリック入力」ダイアログに設定した状態を保存できます。</w:t>
      </w:r>
      <w:bookmarkEnd w:id="253"/>
    </w:p>
    <w:p w14:paraId="7DADF0EC" w14:textId="4A53FE56" w:rsidR="00EC3C48" w:rsidRDefault="00D47DCA" w:rsidP="0021558B">
      <w:pPr>
        <w:pStyle w:val="3"/>
        <w:rPr>
          <w:u w:val="wave"/>
        </w:rPr>
      </w:pPr>
      <w:r w:rsidRPr="00D03215">
        <w:rPr>
          <w:rFonts w:hint="eastAsia"/>
          <w:u w:val="wave"/>
        </w:rPr>
        <w:t>メンバー編集シートの入力が済んだ場合は</w:t>
      </w:r>
      <w:r w:rsidRPr="00D03215">
        <w:rPr>
          <w:rFonts w:hint="eastAsia"/>
        </w:rPr>
        <w:t>前項で説明の</w:t>
      </w:r>
      <w:r w:rsidR="00AC7108" w:rsidRPr="00D03215">
        <w:rPr>
          <w:rFonts w:hint="eastAsia"/>
        </w:rPr>
        <w:t>「毎回入力データ」</w:t>
      </w:r>
      <w:r w:rsidR="00852C14" w:rsidRPr="00D03215">
        <w:rPr>
          <w:rFonts w:hint="eastAsia"/>
        </w:rPr>
        <w:t>シート</w:t>
      </w:r>
      <w:r w:rsidR="00AC7108" w:rsidRPr="00D03215">
        <w:rPr>
          <w:rFonts w:hint="eastAsia"/>
        </w:rPr>
        <w:t>に移動して</w:t>
      </w:r>
      <w:r w:rsidR="00AC7108" w:rsidRPr="005F63B9">
        <w:rPr>
          <w:rFonts w:hint="eastAsia"/>
          <w:color w:val="0070C0"/>
        </w:rPr>
        <w:t>「</w:t>
      </w:r>
      <w:r w:rsidR="00AC7108" w:rsidRPr="00577CA1">
        <w:rPr>
          <w:color w:val="0070C0"/>
        </w:rPr>
        <w:fldChar w:fldCharType="begin"/>
      </w:r>
      <w:r w:rsidR="00AC7108" w:rsidRPr="00577CA1">
        <w:rPr>
          <w:color w:val="0070C0"/>
        </w:rPr>
        <w:instrText xml:space="preserve"> </w:instrText>
      </w:r>
      <w:r w:rsidR="00AC7108" w:rsidRPr="00577CA1">
        <w:rPr>
          <w:rFonts w:hint="eastAsia"/>
          <w:color w:val="0070C0"/>
        </w:rPr>
        <w:instrText>REF _Ref445452861 \r \h</w:instrText>
      </w:r>
      <w:r w:rsidR="00AC7108" w:rsidRPr="00577CA1">
        <w:rPr>
          <w:color w:val="0070C0"/>
        </w:rPr>
        <w:instrText xml:space="preserve"> </w:instrText>
      </w:r>
      <w:r w:rsidR="00AC7108" w:rsidRPr="00577CA1">
        <w:rPr>
          <w:color w:val="0070C0"/>
        </w:rPr>
      </w:r>
      <w:r w:rsidR="00AC7108" w:rsidRPr="00577CA1">
        <w:rPr>
          <w:color w:val="0070C0"/>
        </w:rPr>
        <w:fldChar w:fldCharType="separate"/>
      </w:r>
      <w:r w:rsidR="00577CA1" w:rsidRPr="00577CA1">
        <w:rPr>
          <w:color w:val="0070C0"/>
        </w:rPr>
        <w:t>(5)2)</w:t>
      </w:r>
      <w:r w:rsidR="00AC7108" w:rsidRPr="00577CA1">
        <w:rPr>
          <w:color w:val="0070C0"/>
        </w:rPr>
        <w:fldChar w:fldCharType="end"/>
      </w:r>
      <w:r w:rsidR="00AC7108" w:rsidRPr="00D03215">
        <w:rPr>
          <w:rFonts w:hint="eastAsia"/>
          <w:color w:val="0070C0"/>
        </w:rPr>
        <w:t>」</w:t>
      </w:r>
      <w:r w:rsidR="00852C14" w:rsidRPr="00D03215">
        <w:rPr>
          <w:rFonts w:hint="eastAsia"/>
        </w:rPr>
        <w:t>～</w:t>
      </w:r>
      <w:r w:rsidR="00852C14" w:rsidRPr="005F63B9">
        <w:rPr>
          <w:rFonts w:hint="eastAsia"/>
          <w:color w:val="0070C0"/>
        </w:rPr>
        <w:t>「</w:t>
      </w:r>
      <w:r w:rsidR="00852C14" w:rsidRPr="00577CA1">
        <w:rPr>
          <w:color w:val="0070C0"/>
        </w:rPr>
        <w:fldChar w:fldCharType="begin"/>
      </w:r>
      <w:r w:rsidR="00852C14" w:rsidRPr="00577CA1">
        <w:rPr>
          <w:color w:val="0070C0"/>
        </w:rPr>
        <w:instrText xml:space="preserve"> </w:instrText>
      </w:r>
      <w:r w:rsidR="00852C14" w:rsidRPr="00577CA1">
        <w:rPr>
          <w:rFonts w:hint="eastAsia"/>
          <w:color w:val="0070C0"/>
        </w:rPr>
        <w:instrText>REF _Ref55051880 \r \h</w:instrText>
      </w:r>
      <w:r w:rsidR="00852C14" w:rsidRPr="00577CA1">
        <w:rPr>
          <w:color w:val="0070C0"/>
        </w:rPr>
        <w:instrText xml:space="preserve"> </w:instrText>
      </w:r>
      <w:r w:rsidR="00852C14" w:rsidRPr="00577CA1">
        <w:rPr>
          <w:color w:val="0070C0"/>
        </w:rPr>
      </w:r>
      <w:r w:rsidR="00852C14" w:rsidRPr="00577CA1">
        <w:rPr>
          <w:color w:val="0070C0"/>
        </w:rPr>
        <w:fldChar w:fldCharType="separate"/>
      </w:r>
      <w:r w:rsidR="00577CA1" w:rsidRPr="00577CA1">
        <w:rPr>
          <w:color w:val="0070C0"/>
        </w:rPr>
        <w:t>(5)4)</w:t>
      </w:r>
      <w:r w:rsidR="00852C14" w:rsidRPr="00577CA1">
        <w:rPr>
          <w:color w:val="0070C0"/>
        </w:rPr>
        <w:fldChar w:fldCharType="end"/>
      </w:r>
      <w:r w:rsidR="00852C14" w:rsidRPr="00D03215">
        <w:rPr>
          <w:rFonts w:hint="eastAsia"/>
        </w:rPr>
        <w:t>」</w:t>
      </w:r>
      <w:r w:rsidRPr="00D03215">
        <w:rPr>
          <w:rFonts w:hint="eastAsia"/>
        </w:rPr>
        <w:t>を</w:t>
      </w:r>
      <w:r w:rsidR="00023D28" w:rsidRPr="00D03215">
        <w:rPr>
          <w:rFonts w:hint="eastAsia"/>
          <w:u w:val="wave"/>
        </w:rPr>
        <w:t>「毎回入力データ」シートに氏名データを取り込む処理を</w:t>
      </w:r>
      <w:r w:rsidRPr="00D03215">
        <w:rPr>
          <w:rFonts w:hint="eastAsia"/>
          <w:u w:val="wave"/>
        </w:rPr>
        <w:t>実行し</w:t>
      </w:r>
      <w:r w:rsidR="008419E3">
        <w:rPr>
          <w:rFonts w:hint="eastAsia"/>
          <w:u w:val="wave"/>
        </w:rPr>
        <w:t>ます</w:t>
      </w:r>
      <w:r w:rsidR="00EC3C48" w:rsidRPr="00D03215">
        <w:rPr>
          <w:rFonts w:hint="eastAsia"/>
          <w:u w:val="wave"/>
        </w:rPr>
        <w:t>。</w:t>
      </w:r>
    </w:p>
    <w:p w14:paraId="1500907D" w14:textId="77777777" w:rsidR="006053A8" w:rsidRPr="00D03215" w:rsidRDefault="00302D3F" w:rsidP="00C928CA">
      <w:pPr>
        <w:pStyle w:val="2"/>
      </w:pPr>
      <w:bookmarkStart w:id="254" w:name="_Toc56535386"/>
      <w:bookmarkStart w:id="255" w:name="_Ref56538982"/>
      <w:bookmarkStart w:id="256" w:name="_Ref56599182"/>
      <w:bookmarkStart w:id="257" w:name="_Ref56599186"/>
      <w:bookmarkStart w:id="258" w:name="_Ref59538689"/>
      <w:bookmarkStart w:id="259" w:name="_Ref59538696"/>
      <w:bookmarkStart w:id="260" w:name="_Toc220058835"/>
      <w:r w:rsidRPr="00D03215">
        <w:rPr>
          <w:rFonts w:hint="eastAsia"/>
        </w:rPr>
        <w:t>「メンバー編集」</w:t>
      </w:r>
      <w:r w:rsidR="004863E9" w:rsidRPr="00D03215">
        <w:rPr>
          <w:rFonts w:hint="eastAsia"/>
        </w:rPr>
        <w:t>グループスタート</w:t>
      </w:r>
      <w:r>
        <w:rPr>
          <w:rFonts w:hint="eastAsia"/>
        </w:rPr>
        <w:t>ホール</w:t>
      </w:r>
      <w:r w:rsidR="004863E9" w:rsidRPr="00D03215">
        <w:rPr>
          <w:rFonts w:hint="eastAsia"/>
        </w:rPr>
        <w:t>編集</w:t>
      </w:r>
      <w:bookmarkEnd w:id="254"/>
      <w:bookmarkEnd w:id="255"/>
      <w:bookmarkEnd w:id="256"/>
      <w:bookmarkEnd w:id="257"/>
      <w:bookmarkEnd w:id="258"/>
      <w:bookmarkEnd w:id="259"/>
      <w:bookmarkEnd w:id="260"/>
    </w:p>
    <w:p w14:paraId="51B3BD89" w14:textId="415A0D2D" w:rsidR="007C0F7D" w:rsidRPr="00D03215" w:rsidRDefault="001932D5" w:rsidP="00707C18">
      <w:pPr>
        <w:ind w:leftChars="270" w:left="567" w:firstLine="2"/>
      </w:pPr>
      <w:r w:rsidRPr="00D03215">
        <w:rPr>
          <w:rFonts w:hint="eastAsia"/>
        </w:rPr>
        <w:t>1グループ</w:t>
      </w:r>
      <w:r w:rsidR="00787684">
        <w:rPr>
          <w:rFonts w:hint="eastAsia"/>
        </w:rPr>
        <w:t>内の人数が</w:t>
      </w:r>
      <w:r w:rsidRPr="00D03215">
        <w:rPr>
          <w:rFonts w:hint="eastAsia"/>
        </w:rPr>
        <w:t>6人以下でも自由にNo、GN、St</w:t>
      </w:r>
      <w:r w:rsidRPr="00D03215">
        <w:t>art</w:t>
      </w:r>
      <w:r w:rsidRPr="00D03215">
        <w:rPr>
          <w:rFonts w:hint="eastAsia"/>
        </w:rPr>
        <w:t xml:space="preserve"> Holeを設定</w:t>
      </w:r>
      <w:r w:rsidR="00201503" w:rsidRPr="00D03215">
        <w:rPr>
          <w:rFonts w:hint="eastAsia"/>
        </w:rPr>
        <w:t>できます。</w:t>
      </w:r>
      <w:r w:rsidR="00BF60DB" w:rsidRPr="00D03215">
        <w:rPr>
          <w:rFonts w:hint="eastAsia"/>
        </w:rPr>
        <w:t>「グラウ</w:t>
      </w:r>
      <w:r w:rsidR="00BF60DB" w:rsidRPr="00D03215">
        <w:rPr>
          <w:rFonts w:hint="eastAsia"/>
        </w:rPr>
        <w:lastRenderedPageBreak/>
        <w:t>ンドゴルフ」タブの</w:t>
      </w:r>
      <w:r w:rsidR="007C0F7D" w:rsidRPr="00D03215">
        <w:rPr>
          <w:rFonts w:hint="eastAsia"/>
        </w:rPr>
        <w:t>「メンバー右クリック入力」</w:t>
      </w:r>
      <w:r w:rsidR="007C0F7D" w:rsidRPr="00D03215">
        <w:rPr>
          <w:rFonts w:eastAsia="ＭＳ 明朝" w:cstheme="majorBidi" w:hint="eastAsia"/>
        </w:rPr>
        <w:t>をクリックすると</w:t>
      </w:r>
      <w:r w:rsidR="00536881" w:rsidRPr="005F63B9">
        <w:rPr>
          <w:rFonts w:hint="eastAsia"/>
          <w:color w:val="0070C0"/>
        </w:rPr>
        <w:t>「</w:t>
      </w:r>
      <w:r w:rsidR="00536881" w:rsidRPr="00577CA1">
        <w:rPr>
          <w:color w:val="0070C0"/>
        </w:rPr>
        <w:fldChar w:fldCharType="begin"/>
      </w:r>
      <w:r w:rsidR="00536881" w:rsidRPr="00577CA1">
        <w:rPr>
          <w:color w:val="0070C0"/>
        </w:rPr>
        <w:instrText xml:space="preserve"> </w:instrText>
      </w:r>
      <w:r w:rsidR="00536881" w:rsidRPr="00577CA1">
        <w:rPr>
          <w:rFonts w:hint="eastAsia"/>
          <w:color w:val="0070C0"/>
        </w:rPr>
        <w:instrText>REF _Ref219376691 \h</w:instrText>
      </w:r>
      <w:r w:rsidR="00536881" w:rsidRPr="00577CA1">
        <w:rPr>
          <w:color w:val="0070C0"/>
        </w:rPr>
        <w:instrText xml:space="preserve"> </w:instrText>
      </w:r>
      <w:r w:rsidR="00536881" w:rsidRPr="00577CA1">
        <w:rPr>
          <w:color w:val="0070C0"/>
        </w:rPr>
      </w:r>
      <w:r w:rsidR="00536881" w:rsidRPr="00577CA1">
        <w:rPr>
          <w:color w:val="0070C0"/>
        </w:rPr>
        <w:fldChar w:fldCharType="separate"/>
      </w:r>
      <w:r w:rsidR="00577CA1" w:rsidRPr="00577CA1">
        <w:rPr>
          <w:color w:val="0070C0"/>
        </w:rPr>
        <w:t xml:space="preserve">図 </w:t>
      </w:r>
      <w:r w:rsidR="00577CA1" w:rsidRPr="00577CA1">
        <w:rPr>
          <w:noProof/>
          <w:color w:val="0070C0"/>
        </w:rPr>
        <w:t>29</w:t>
      </w:r>
      <w:r w:rsidR="00577CA1" w:rsidRPr="00577CA1">
        <w:rPr>
          <w:rFonts w:hint="eastAsia"/>
          <w:color w:val="0070C0"/>
        </w:rPr>
        <w:t xml:space="preserve"> メンバー右クリック入力</w:t>
      </w:r>
      <w:r w:rsidR="00536881" w:rsidRPr="00577CA1">
        <w:rPr>
          <w:color w:val="0070C0"/>
        </w:rPr>
        <w:fldChar w:fldCharType="end"/>
      </w:r>
      <w:r w:rsidR="00536881" w:rsidRPr="00D03215">
        <w:rPr>
          <w:rFonts w:hint="eastAsia"/>
        </w:rPr>
        <w:t>」</w:t>
      </w:r>
      <w:r w:rsidR="00502189">
        <w:rPr>
          <w:rFonts w:hint="eastAsia"/>
        </w:rPr>
        <w:t>図</w:t>
      </w:r>
      <w:r w:rsidR="00502189" w:rsidRPr="00D03215">
        <w:rPr>
          <w:rFonts w:hint="eastAsia"/>
        </w:rPr>
        <w:t>の</w:t>
      </w:r>
      <w:r w:rsidR="00502189">
        <w:rPr>
          <w:rFonts w:hint="eastAsia"/>
        </w:rPr>
        <w:t>ダイアログ</w:t>
      </w:r>
      <w:r w:rsidR="007C0F7D" w:rsidRPr="00D03215">
        <w:rPr>
          <w:rFonts w:ascii="ＭＳ 明朝" w:eastAsia="ＭＳ 明朝" w:hAnsiTheme="majorHAnsi" w:cstheme="majorBidi" w:hint="eastAsia"/>
        </w:rPr>
        <w:t>を表示</w:t>
      </w:r>
      <w:r w:rsidR="00201503" w:rsidRPr="00D03215">
        <w:rPr>
          <w:rFonts w:ascii="ＭＳ 明朝" w:eastAsia="ＭＳ 明朝" w:hAnsiTheme="majorHAnsi" w:cstheme="majorBidi" w:hint="eastAsia"/>
        </w:rPr>
        <w:t>してスコアカードに記載の</w:t>
      </w:r>
      <w:r w:rsidR="007C0F7D" w:rsidRPr="00D03215">
        <w:rPr>
          <w:rFonts w:ascii="ＭＳ 明朝" w:eastAsia="ＭＳ 明朝" w:hAnsiTheme="majorHAnsi" w:cstheme="majorBidi" w:hint="eastAsia"/>
        </w:rPr>
        <w:t>氏名</w:t>
      </w:r>
      <w:r w:rsidR="00201503" w:rsidRPr="00D03215">
        <w:rPr>
          <w:rFonts w:ascii="ＭＳ 明朝" w:eastAsia="ＭＳ 明朝" w:hAnsiTheme="majorHAnsi" w:cstheme="majorBidi" w:hint="eastAsia"/>
        </w:rPr>
        <w:t>を</w:t>
      </w:r>
      <w:r w:rsidR="007C0F7D" w:rsidRPr="00D03215">
        <w:rPr>
          <w:rFonts w:eastAsia="ＭＳ 明朝" w:cstheme="majorBidi" w:hint="eastAsia"/>
        </w:rPr>
        <w:t>D列に配列し</w:t>
      </w:r>
      <w:r w:rsidR="00121D1E">
        <w:rPr>
          <w:rFonts w:eastAsia="ＭＳ 明朝" w:cstheme="majorBidi" w:hint="eastAsia"/>
        </w:rPr>
        <w:t>た</w:t>
      </w:r>
      <w:r w:rsidR="007C0F7D" w:rsidRPr="00D03215">
        <w:rPr>
          <w:rFonts w:eastAsia="ＭＳ 明朝" w:cstheme="majorBidi" w:hint="eastAsia"/>
        </w:rPr>
        <w:t>後</w:t>
      </w:r>
      <w:r w:rsidR="00131B74" w:rsidRPr="00D03215">
        <w:rPr>
          <w:rFonts w:eastAsia="ＭＳ 明朝" w:cstheme="majorBidi" w:hint="eastAsia"/>
        </w:rPr>
        <w:t>、</w:t>
      </w:r>
      <w:r w:rsidR="007C0F7D" w:rsidRPr="00D03215">
        <w:rPr>
          <w:rFonts w:eastAsia="ＭＳ 明朝" w:cstheme="majorBidi" w:hint="eastAsia"/>
        </w:rPr>
        <w:t>以下を実行することで</w:t>
      </w:r>
      <w:r w:rsidR="007C0F7D" w:rsidRPr="00D03215">
        <w:rPr>
          <w:rFonts w:hint="eastAsia"/>
        </w:rPr>
        <w:t>A列 No、B列 GN、C列 St</w:t>
      </w:r>
      <w:r w:rsidR="007C0F7D" w:rsidRPr="00D03215">
        <w:t>art</w:t>
      </w:r>
      <w:r w:rsidR="007C0F7D" w:rsidRPr="00D03215">
        <w:rPr>
          <w:rFonts w:hint="eastAsia"/>
        </w:rPr>
        <w:t xml:space="preserve"> Holeを一度に自動設定</w:t>
      </w:r>
      <w:r w:rsidR="00131B74" w:rsidRPr="00D03215">
        <w:rPr>
          <w:rFonts w:hint="eastAsia"/>
        </w:rPr>
        <w:t>でき</w:t>
      </w:r>
      <w:r w:rsidR="007C0F7D" w:rsidRPr="00D03215">
        <w:rPr>
          <w:rFonts w:hint="eastAsia"/>
        </w:rPr>
        <w:t>ます</w:t>
      </w:r>
      <w:r w:rsidR="007C0F7D" w:rsidRPr="00D03215">
        <w:rPr>
          <w:rFonts w:eastAsia="ＭＳ 明朝" w:cstheme="majorBidi" w:hint="eastAsia"/>
        </w:rPr>
        <w:t>。</w:t>
      </w:r>
      <w:r w:rsidR="00787684">
        <w:rPr>
          <w:rFonts w:eastAsia="ＭＳ 明朝" w:cstheme="majorBidi" w:hint="eastAsia"/>
        </w:rPr>
        <w:t>1グループ内の</w:t>
      </w:r>
      <w:r w:rsidR="00357877" w:rsidRPr="00D03215">
        <w:rPr>
          <w:rFonts w:eastAsia="ＭＳ 明朝" w:cstheme="majorBidi" w:hint="eastAsia"/>
        </w:rPr>
        <w:t>人数が6人以下</w:t>
      </w:r>
      <w:r w:rsidR="00787684">
        <w:rPr>
          <w:rFonts w:eastAsia="ＭＳ 明朝" w:cstheme="majorBidi" w:hint="eastAsia"/>
        </w:rPr>
        <w:t>の場合でも編集できることに</w:t>
      </w:r>
      <w:r w:rsidR="00357877" w:rsidRPr="00D03215">
        <w:rPr>
          <w:rFonts w:eastAsia="ＭＳ 明朝" w:cstheme="majorBidi" w:hint="eastAsia"/>
        </w:rPr>
        <w:t>対応している点が特徴です。</w:t>
      </w:r>
    </w:p>
    <w:p w14:paraId="777B1E76" w14:textId="43DD3C7D" w:rsidR="001932D5" w:rsidRPr="00D03215" w:rsidRDefault="00BB0BF4" w:rsidP="0021558B">
      <w:pPr>
        <w:pStyle w:val="3"/>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_Ref219292546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(2)6)</w:t>
      </w:r>
      <w:r w:rsidRPr="00577CA1">
        <w:rPr>
          <w:color w:val="0070C0"/>
        </w:rPr>
        <w:fldChar w:fldCharType="end"/>
      </w:r>
      <w:r>
        <w:rPr>
          <w:rFonts w:hint="eastAsia"/>
        </w:rPr>
        <w:t>」または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_Ref219292935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(2)10)</w:t>
      </w:r>
      <w:r w:rsidRPr="00577CA1">
        <w:rPr>
          <w:color w:val="0070C0"/>
        </w:rPr>
        <w:fldChar w:fldCharType="end"/>
      </w:r>
      <w:r>
        <w:rPr>
          <w:rFonts w:hint="eastAsia"/>
        </w:rPr>
        <w:t>」項で作った</w:t>
      </w:r>
      <w:r w:rsidR="00DD07EC">
        <w:rPr>
          <w:rFonts w:hint="eastAsia"/>
        </w:rPr>
        <w:t>「</w:t>
      </w:r>
      <w:r w:rsidRPr="00145504">
        <w:t>XL_4R_GG_同好会_2020 04 07.xlsx</w:t>
      </w:r>
      <w:r w:rsidRPr="00D03215">
        <w:rPr>
          <w:rFonts w:hint="eastAsia"/>
        </w:rPr>
        <w:t>」</w:t>
      </w:r>
      <w:r>
        <w:rPr>
          <w:rFonts w:hint="eastAsia"/>
        </w:rPr>
        <w:t>または「</w:t>
      </w:r>
      <w:r w:rsidRPr="00BB0BF4">
        <w:t>XL_4R_GG_同好会_2015 03 29.xlsx</w:t>
      </w:r>
      <w:r>
        <w:rPr>
          <w:rFonts w:hint="eastAsia"/>
        </w:rPr>
        <w:t>」でも構わないので</w:t>
      </w:r>
      <w:r w:rsidR="00214957">
        <w:rPr>
          <w:rFonts w:hint="eastAsia"/>
        </w:rPr>
        <w:t>いずれかを</w:t>
      </w:r>
      <w:r w:rsidR="001932D5" w:rsidRPr="00D03215">
        <w:rPr>
          <w:rFonts w:hint="eastAsia"/>
        </w:rPr>
        <w:t>開いてください。</w:t>
      </w:r>
    </w:p>
    <w:p w14:paraId="494C9212" w14:textId="77777777" w:rsidR="001932D5" w:rsidRPr="00D03215" w:rsidRDefault="009C7824" w:rsidP="0021558B">
      <w:pPr>
        <w:pStyle w:val="3"/>
      </w:pPr>
      <w:r>
        <w:rPr>
          <w:rFonts w:hint="eastAsia"/>
          <w:noProof/>
          <w:lang w:val="ja-JP"/>
        </w:rPr>
        <mc:AlternateContent>
          <mc:Choice Requires="wpg">
            <w:drawing>
              <wp:anchor distT="0" distB="0" distL="114300" distR="114300" simplePos="0" relativeHeight="252040192" behindDoc="0" locked="0" layoutInCell="1" allowOverlap="1" wp14:anchorId="5DA69923" wp14:editId="5B4DCC33">
                <wp:simplePos x="0" y="0"/>
                <wp:positionH relativeFrom="column">
                  <wp:posOffset>2126615</wp:posOffset>
                </wp:positionH>
                <wp:positionV relativeFrom="paragraph">
                  <wp:posOffset>202565</wp:posOffset>
                </wp:positionV>
                <wp:extent cx="3620770" cy="2044700"/>
                <wp:effectExtent l="0" t="0" r="0" b="0"/>
                <wp:wrapSquare wrapText="bothSides"/>
                <wp:docPr id="1931274391" name="グループ化 174"/>
                <wp:cNvGraphicFramePr/>
                <a:graphic xmlns:a="http://schemas.openxmlformats.org/drawingml/2006/main">
                  <a:graphicData uri="http://schemas.microsoft.com/office/word/2010/wordprocessingGroup">
                    <wpg:wgp>
                      <wpg:cNvGrpSpPr/>
                      <wpg:grpSpPr>
                        <a:xfrm>
                          <a:off x="0" y="0"/>
                          <a:ext cx="3620770" cy="2044700"/>
                          <a:chOff x="-12700" y="-241300"/>
                          <a:chExt cx="3620770" cy="2044700"/>
                        </a:xfrm>
                      </wpg:grpSpPr>
                      <pic:pic xmlns:pic="http://schemas.openxmlformats.org/drawingml/2006/picture">
                        <pic:nvPicPr>
                          <pic:cNvPr id="1212872530" name="図 537"/>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19050" y="-241300"/>
                            <a:ext cx="3589020" cy="1840865"/>
                          </a:xfrm>
                          <a:prstGeom prst="rect">
                            <a:avLst/>
                          </a:prstGeom>
                        </pic:spPr>
                      </pic:pic>
                      <wps:wsp>
                        <wps:cNvPr id="1207379318" name="テキスト ボックス 1"/>
                        <wps:cNvSpPr txBox="1"/>
                        <wps:spPr>
                          <a:xfrm>
                            <a:off x="-12700" y="1619250"/>
                            <a:ext cx="3589020" cy="184150"/>
                          </a:xfrm>
                          <a:prstGeom prst="rect">
                            <a:avLst/>
                          </a:prstGeom>
                          <a:solidFill>
                            <a:prstClr val="white"/>
                          </a:solidFill>
                          <a:ln>
                            <a:noFill/>
                          </a:ln>
                        </wps:spPr>
                        <wps:txbx>
                          <w:txbxContent>
                            <w:p w14:paraId="2BA6CF68" w14:textId="77777777" w:rsidR="00EE3CE7" w:rsidRPr="00464706" w:rsidRDefault="00EE3CE7" w:rsidP="00EE3CE7">
                              <w:pPr>
                                <w:pStyle w:val="ab"/>
                                <w:rPr>
                                  <w:rFonts w:eastAsia="ＭＳ 明朝"/>
                                  <w:noProof/>
                                  <w:szCs w:val="22"/>
                                </w:rPr>
                              </w:pPr>
                              <w:bookmarkStart w:id="261" w:name="_Ref198928344"/>
                              <w:r>
                                <w:t xml:space="preserve">図 </w:t>
                              </w:r>
                              <w:r>
                                <w:fldChar w:fldCharType="begin"/>
                              </w:r>
                              <w:r>
                                <w:instrText xml:space="preserve"> SEQ 図 \* ARABIC </w:instrText>
                              </w:r>
                              <w:r>
                                <w:fldChar w:fldCharType="separate"/>
                              </w:r>
                              <w:r w:rsidR="00D1780D">
                                <w:rPr>
                                  <w:noProof/>
                                </w:rPr>
                                <w:t>30</w:t>
                              </w:r>
                              <w:r>
                                <w:fldChar w:fldCharType="end"/>
                              </w:r>
                              <w:r>
                                <w:rPr>
                                  <w:rFonts w:hint="eastAsia"/>
                                </w:rPr>
                                <w:t xml:space="preserve"> </w:t>
                              </w:r>
                              <w:r w:rsidRPr="00EE3CE7">
                                <w:t>A～C列へ1グループ6人以下でも自由に設定</w:t>
                              </w:r>
                              <w:bookmarkEnd w:id="26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A69923" id="_x0000_s1118" style="position:absolute;left:0;text-align:left;margin-left:167.45pt;margin-top:15.95pt;width:285.1pt;height:161pt;z-index:252040192;mso-position-horizontal-relative:text;mso-position-vertical-relative:text;mso-width-relative:margin;mso-height-relative:margin" coordorigin="-127,-2413" coordsize="36207,2044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">
                <v:shape id="図 537" o:spid="_x0000_s1119" type="#_x0000_t75" style="position:absolute;left:190;top:-2413;width:35890;height:18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">
                  <v:imagedata r:id="rId67" o:title=""/>
                </v:shape>
                <v:shape id="テキスト ボックス 1" o:spid="_x0000_s1120" type="#_x0000_t202" style="position:absolute;left:-127;top:16192;width:35890;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" stroked="f">
                  <v:textbox inset="0,0,0,0">
                    <w:txbxContent>
                      <w:p w14:paraId="2BA6CF68" w14:textId="77777777" w:rsidR="00EE3CE7" w:rsidRPr="00464706" w:rsidRDefault="00EE3CE7" w:rsidP="00EE3CE7">
                        <w:pPr>
                          <w:pStyle w:val="ab"/>
                          <w:rPr>
                            <w:rFonts w:eastAsia="ＭＳ 明朝"/>
                            <w:noProof/>
                            <w:szCs w:val="22"/>
                          </w:rPr>
                        </w:pPr>
                        <w:bookmarkStart w:id="302" w:name="_Ref198928344"/>
                        <w:r>
                          <w:t xml:space="preserve">図 </w:t>
                        </w:r>
                        <w:r>
                          <w:fldChar w:fldCharType="begin"/>
                        </w:r>
                        <w:r>
                          <w:instrText xml:space="preserve"> SEQ 図 \* ARABIC </w:instrText>
                        </w:r>
                        <w:r>
                          <w:fldChar w:fldCharType="separate"/>
                        </w:r>
                        <w:r w:rsidR="00D1780D">
                          <w:rPr>
                            <w:noProof/>
                          </w:rPr>
                          <w:t>30</w:t>
                        </w:r>
                        <w:r>
                          <w:fldChar w:fldCharType="end"/>
                        </w:r>
                        <w:r>
                          <w:rPr>
                            <w:rFonts w:hint="eastAsia"/>
                          </w:rPr>
                          <w:t xml:space="preserve"> </w:t>
                        </w:r>
                        <w:r w:rsidRPr="00EE3CE7">
                          <w:t>A～C列へ1グループ6人以下でも自由に設定</w:t>
                        </w:r>
                        <w:bookmarkEnd w:id="302"/>
                      </w:p>
                    </w:txbxContent>
                  </v:textbox>
                </v:shape>
                <w10:wrap type="square"/>
              </v:group>
            </w:pict>
          </mc:Fallback>
        </mc:AlternateContent>
      </w:r>
      <w:r w:rsidR="001932D5" w:rsidRPr="00D03215">
        <w:rPr>
          <w:rFonts w:hint="eastAsia"/>
        </w:rPr>
        <w:t>「メンバー編集」シートを選択してください。</w:t>
      </w:r>
    </w:p>
    <w:p w14:paraId="198CAA76" w14:textId="77BF9AC8" w:rsidR="00E41A6B" w:rsidRPr="00D03215" w:rsidRDefault="00EE3CE7" w:rsidP="0021558B">
      <w:pPr>
        <w:pStyle w:val="3"/>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_Ref198928344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30</w:t>
      </w:r>
      <w:r w:rsidR="00577CA1" w:rsidRPr="00577CA1">
        <w:rPr>
          <w:rFonts w:hint="eastAsia"/>
          <w:color w:val="0070C0"/>
        </w:rPr>
        <w:t xml:space="preserve"> </w:t>
      </w:r>
      <w:r w:rsidR="00577CA1" w:rsidRPr="00577CA1">
        <w:rPr>
          <w:color w:val="0070C0"/>
        </w:rPr>
        <w:t>A～C列へ1グループ6人以下でも自由に設定</w:t>
      </w:r>
      <w:r w:rsidRPr="00577CA1">
        <w:rPr>
          <w:color w:val="0070C0"/>
        </w:rPr>
        <w:fldChar w:fldCharType="end"/>
      </w:r>
      <w:r>
        <w:rPr>
          <w:rFonts w:hint="eastAsia"/>
        </w:rPr>
        <w:t>」</w:t>
      </w:r>
      <w:r w:rsidRPr="00D03215">
        <w:rPr>
          <w:rFonts w:hint="eastAsia"/>
        </w:rPr>
        <w:t>の</w:t>
      </w:r>
      <w:r w:rsidR="00D323B4" w:rsidRPr="00D03215">
        <w:rPr>
          <w:rFonts w:hint="eastAsia"/>
        </w:rPr>
        <w:t>図の</w:t>
      </w:r>
      <w:r w:rsidR="00E41A6B" w:rsidRPr="00D03215">
        <w:rPr>
          <w:rFonts w:hint="eastAsia"/>
        </w:rPr>
        <w:t>「</w:t>
      </w:r>
      <w:r w:rsidR="001814A4" w:rsidRPr="00D03215">
        <w:rPr>
          <w:rFonts w:hint="eastAsia"/>
        </w:rPr>
        <w:t>L</w:t>
      </w:r>
      <w:r w:rsidR="00E41A6B" w:rsidRPr="00D03215">
        <w:rPr>
          <w:rFonts w:hint="eastAsia"/>
        </w:rPr>
        <w:t>」～「</w:t>
      </w:r>
      <w:r w:rsidR="001814A4" w:rsidRPr="00D03215">
        <w:rPr>
          <w:rFonts w:hint="eastAsia"/>
        </w:rPr>
        <w:t>W</w:t>
      </w:r>
      <w:r w:rsidR="00E41A6B" w:rsidRPr="00D03215">
        <w:rPr>
          <w:rFonts w:hint="eastAsia"/>
        </w:rPr>
        <w:t>」列で設定しますが「</w:t>
      </w:r>
      <w:r w:rsidR="001814A4" w:rsidRPr="00D03215">
        <w:rPr>
          <w:rFonts w:hint="eastAsia"/>
        </w:rPr>
        <w:t>N</w:t>
      </w:r>
      <w:r w:rsidR="00E41A6B" w:rsidRPr="00D03215">
        <w:rPr>
          <w:rFonts w:hint="eastAsia"/>
        </w:rPr>
        <w:t>」列のスタートホールは数字</w:t>
      </w:r>
      <w:r w:rsidR="001814A4" w:rsidRPr="00D03215">
        <w:rPr>
          <w:rFonts w:hint="eastAsia"/>
        </w:rPr>
        <w:t>の</w:t>
      </w:r>
      <w:r w:rsidR="00E41A6B" w:rsidRPr="00D03215">
        <w:rPr>
          <w:rFonts w:hint="eastAsia"/>
        </w:rPr>
        <w:t>入力や消去してはいけません</w:t>
      </w:r>
      <w:r w:rsidR="001932D5" w:rsidRPr="00D03215">
        <w:rPr>
          <w:rFonts w:hint="eastAsia"/>
        </w:rPr>
        <w:t>。</w:t>
      </w:r>
      <w:r w:rsidR="00E41A6B" w:rsidRPr="00D03215">
        <w:rPr>
          <w:rFonts w:hint="eastAsia"/>
        </w:rPr>
        <w:t>Aコートの</w:t>
      </w:r>
      <w:r w:rsidR="001814A4" w:rsidRPr="00D03215">
        <w:rPr>
          <w:rFonts w:hint="eastAsia"/>
        </w:rPr>
        <w:t>編集した</w:t>
      </w:r>
      <w:r w:rsidR="00E41A6B" w:rsidRPr="00D03215">
        <w:rPr>
          <w:rFonts w:hint="eastAsia"/>
        </w:rPr>
        <w:t>値がA～C列に表示しています。</w:t>
      </w:r>
      <w:r w:rsidR="001814A4" w:rsidRPr="00D03215">
        <w:rPr>
          <w:rFonts w:hint="eastAsia"/>
        </w:rPr>
        <w:t>「K1」セルには「縦_3Step」の文字列がありこの</w:t>
      </w:r>
      <w:r w:rsidR="00477C1E" w:rsidRPr="00D03215">
        <w:rPr>
          <w:rFonts w:hint="eastAsia"/>
          <w:u w:val="wave"/>
        </w:rPr>
        <w:t>文字列を検索</w:t>
      </w:r>
      <w:r w:rsidR="00477C1E" w:rsidRPr="00D03215">
        <w:rPr>
          <w:rFonts w:hint="eastAsia"/>
        </w:rPr>
        <w:t>してプログラムが処理を実行するので消去してはいけません。</w:t>
      </w:r>
      <w:r w:rsidR="00901B82" w:rsidRPr="00D03215">
        <w:rPr>
          <w:rFonts w:hint="eastAsia"/>
        </w:rPr>
        <w:t>「I」列と</w:t>
      </w:r>
      <w:r w:rsidR="001814A4" w:rsidRPr="00D03215">
        <w:rPr>
          <w:rFonts w:hint="eastAsia"/>
        </w:rPr>
        <w:t>「J」</w:t>
      </w:r>
      <w:r w:rsidR="00477C1E" w:rsidRPr="00D03215">
        <w:rPr>
          <w:rFonts w:hint="eastAsia"/>
        </w:rPr>
        <w:t>列</w:t>
      </w:r>
      <w:r w:rsidR="00901B82" w:rsidRPr="00D03215">
        <w:rPr>
          <w:rFonts w:hint="eastAsia"/>
        </w:rPr>
        <w:t>の間には列を追加できますが、右方向には列の追加は</w:t>
      </w:r>
      <w:r w:rsidR="00CD7FD7">
        <w:rPr>
          <w:rFonts w:hint="eastAsia"/>
        </w:rPr>
        <w:t>で</w:t>
      </w:r>
      <w:r w:rsidR="001814A4" w:rsidRPr="00D03215">
        <w:rPr>
          <w:rFonts w:hint="eastAsia"/>
        </w:rPr>
        <w:t>き</w:t>
      </w:r>
      <w:r w:rsidR="00477C1E" w:rsidRPr="00D03215">
        <w:rPr>
          <w:rFonts w:hint="eastAsia"/>
        </w:rPr>
        <w:t>ません。</w:t>
      </w:r>
      <w:r w:rsidR="0025462B" w:rsidRPr="00D03215">
        <w:rPr>
          <w:rFonts w:hint="eastAsia"/>
        </w:rPr>
        <w:t>「Aコート」～「</w:t>
      </w:r>
      <w:r w:rsidR="00DF6C55" w:rsidRPr="00D03215">
        <w:rPr>
          <w:rFonts w:hint="eastAsia"/>
        </w:rPr>
        <w:t>Dコート</w:t>
      </w:r>
      <w:r w:rsidR="0025462B" w:rsidRPr="00D03215">
        <w:rPr>
          <w:rFonts w:hint="eastAsia"/>
        </w:rPr>
        <w:t>」</w:t>
      </w:r>
      <w:r w:rsidR="00DF6C55" w:rsidRPr="00D03215">
        <w:rPr>
          <w:rFonts w:hint="eastAsia"/>
        </w:rPr>
        <w:t>の文字は消しても構いません。</w:t>
      </w:r>
      <w:r w:rsidR="001263D4" w:rsidRPr="00D03215">
        <w:rPr>
          <w:rFonts w:hint="eastAsia"/>
        </w:rPr>
        <w:t>Aコート2面などの変更は自由です。</w:t>
      </w:r>
      <w:r w:rsidR="00901B82" w:rsidRPr="00D03215">
        <w:rPr>
          <w:rFonts w:hint="eastAsia"/>
        </w:rPr>
        <w:t>表は3列単位で表の追加などはできません。</w:t>
      </w:r>
      <w:r w:rsidR="006C7B43" w:rsidRPr="00D03215">
        <w:rPr>
          <w:rFonts w:hint="eastAsia"/>
        </w:rPr>
        <w:t>（A～Dコートで192人までプレーできるので十分と思います。）</w:t>
      </w:r>
      <w:r w:rsidR="006C7B43" w:rsidRPr="00D03215">
        <w:br/>
      </w:r>
      <w:r w:rsidR="00477C1E" w:rsidRPr="00D03215">
        <w:rPr>
          <w:rFonts w:hint="eastAsia"/>
        </w:rPr>
        <w:t>表</w:t>
      </w:r>
      <w:r w:rsidR="00943FC9" w:rsidRPr="00D03215">
        <w:rPr>
          <w:rFonts w:hint="eastAsia"/>
        </w:rPr>
        <w:t>より</w:t>
      </w:r>
      <w:r w:rsidR="00477C1E" w:rsidRPr="00D03215">
        <w:rPr>
          <w:rFonts w:hint="eastAsia"/>
        </w:rPr>
        <w:t>下に文字列が有ってはいけません。</w:t>
      </w:r>
      <w:r w:rsidR="00943FC9" w:rsidRPr="00D03215">
        <w:rPr>
          <w:rFonts w:hint="eastAsia"/>
        </w:rPr>
        <w:t>表の最終行が何行なのかを</w:t>
      </w:r>
      <w:r w:rsidR="00901B82" w:rsidRPr="00D03215">
        <w:rPr>
          <w:rFonts w:hint="eastAsia"/>
        </w:rPr>
        <w:t>Excelの最終行から</w:t>
      </w:r>
      <w:r w:rsidR="00CE342C" w:rsidRPr="00D03215">
        <w:rPr>
          <w:rFonts w:hint="eastAsia"/>
        </w:rPr>
        <w:t>プログラムが</w:t>
      </w:r>
      <w:r w:rsidR="00477C1E" w:rsidRPr="00D03215">
        <w:rPr>
          <w:rFonts w:hint="eastAsia"/>
        </w:rPr>
        <w:t>調査するからです。</w:t>
      </w:r>
    </w:p>
    <w:p w14:paraId="44743640" w14:textId="4BDF3E4E" w:rsidR="00136B97" w:rsidRPr="00D03215" w:rsidRDefault="00E41A6B" w:rsidP="0021558B">
      <w:pPr>
        <w:pStyle w:val="3"/>
      </w:pPr>
      <w:r w:rsidRPr="00D03215">
        <w:rPr>
          <w:rFonts w:hint="eastAsia"/>
        </w:rPr>
        <w:t>スタートホール(ST H)の上段と下段</w:t>
      </w:r>
      <w:r w:rsidR="00901B82" w:rsidRPr="00D03215">
        <w:rPr>
          <w:rFonts w:hint="eastAsia"/>
        </w:rPr>
        <w:t>にセル</w:t>
      </w:r>
      <w:r w:rsidRPr="00D03215">
        <w:rPr>
          <w:rFonts w:hint="eastAsia"/>
        </w:rPr>
        <w:t>が分割しているのは上段3人、下段3人</w:t>
      </w:r>
      <w:r w:rsidR="0025462B" w:rsidRPr="00D03215">
        <w:rPr>
          <w:rFonts w:hint="eastAsia"/>
        </w:rPr>
        <w:t>と</w:t>
      </w:r>
      <w:r w:rsidR="00F21F6E" w:rsidRPr="00D03215">
        <w:rPr>
          <w:rFonts w:hint="eastAsia"/>
        </w:rPr>
        <w:t>分</w:t>
      </w:r>
      <w:r w:rsidR="0025462B" w:rsidRPr="00D03215">
        <w:rPr>
          <w:rFonts w:hint="eastAsia"/>
        </w:rPr>
        <w:t>ける必要</w:t>
      </w:r>
      <w:r w:rsidRPr="00D03215">
        <w:rPr>
          <w:rFonts w:hint="eastAsia"/>
        </w:rPr>
        <w:t>がある</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_Ref55136408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33</w:t>
      </w:r>
      <w:r w:rsidR="00577CA1" w:rsidRPr="00577CA1">
        <w:rPr>
          <w:color w:val="0070C0"/>
        </w:rPr>
        <w:t xml:space="preserve"> </w:t>
      </w:r>
      <w:r w:rsidR="00577CA1" w:rsidRPr="00577CA1">
        <w:rPr>
          <w:rFonts w:hint="eastAsia"/>
          <w:color w:val="0070C0"/>
        </w:rPr>
        <w:t>大大会用メンバーの書き出し</w:t>
      </w:r>
      <w:r w:rsidRPr="00577CA1">
        <w:rPr>
          <w:color w:val="0070C0"/>
        </w:rPr>
        <w:fldChar w:fldCharType="end"/>
      </w:r>
      <w:r w:rsidRPr="00D03215">
        <w:rPr>
          <w:rFonts w:hint="eastAsia"/>
        </w:rPr>
        <w:t>」の図のような</w:t>
      </w:r>
      <w:r w:rsidR="0025462B" w:rsidRPr="00D03215">
        <w:rPr>
          <w:rFonts w:hint="eastAsia"/>
        </w:rPr>
        <w:t>自治会別に</w:t>
      </w:r>
      <w:r w:rsidR="00F21F6E" w:rsidRPr="00D03215">
        <w:rPr>
          <w:rFonts w:hint="eastAsia"/>
        </w:rPr>
        <w:t>それぞれ</w:t>
      </w:r>
      <w:r w:rsidR="0025462B" w:rsidRPr="00D03215">
        <w:rPr>
          <w:rFonts w:hint="eastAsia"/>
        </w:rPr>
        <w:t>3人</w:t>
      </w:r>
      <w:r w:rsidR="00DF6C55" w:rsidRPr="00D03215">
        <w:rPr>
          <w:rFonts w:hint="eastAsia"/>
        </w:rPr>
        <w:t>の</w:t>
      </w:r>
      <w:r w:rsidR="0025462B" w:rsidRPr="00D03215">
        <w:rPr>
          <w:rFonts w:hint="eastAsia"/>
        </w:rPr>
        <w:t>組み合わせをする場合に</w:t>
      </w:r>
      <w:r w:rsidR="00DF6C55" w:rsidRPr="00D03215">
        <w:rPr>
          <w:rFonts w:hint="eastAsia"/>
        </w:rPr>
        <w:t>は</w:t>
      </w:r>
      <w:r w:rsidR="0025462B" w:rsidRPr="00D03215">
        <w:rPr>
          <w:rFonts w:hint="eastAsia"/>
        </w:rPr>
        <w:t>下段のセルに入力します</w:t>
      </w:r>
      <w:r w:rsidR="00136B97" w:rsidRPr="00D03215">
        <w:rPr>
          <w:rFonts w:hint="eastAsia"/>
        </w:rPr>
        <w:t>。</w:t>
      </w:r>
    </w:p>
    <w:p w14:paraId="395216BC" w14:textId="77777777" w:rsidR="00693B73" w:rsidRPr="00D03215" w:rsidRDefault="00136B97" w:rsidP="0021558B">
      <w:pPr>
        <w:pStyle w:val="3"/>
      </w:pPr>
      <w:r w:rsidRPr="00D03215">
        <w:rPr>
          <w:rFonts w:hint="eastAsia"/>
        </w:rPr>
        <w:t>Aコートの列で1番ホール上段の</w:t>
      </w:r>
      <w:r w:rsidR="00C35165" w:rsidRPr="00D03215">
        <w:rPr>
          <w:rFonts w:hint="eastAsia"/>
        </w:rPr>
        <w:t>「</w:t>
      </w:r>
      <w:r w:rsidRPr="00D03215">
        <w:rPr>
          <w:rFonts w:hint="eastAsia"/>
        </w:rPr>
        <w:t>GN</w:t>
      </w:r>
      <w:r w:rsidR="00C35165" w:rsidRPr="00D03215">
        <w:rPr>
          <w:rFonts w:hint="eastAsia"/>
        </w:rPr>
        <w:t>」</w:t>
      </w:r>
      <w:r w:rsidRPr="00D03215">
        <w:rPr>
          <w:rFonts w:hint="eastAsia"/>
        </w:rPr>
        <w:t>を1、</w:t>
      </w:r>
      <w:r w:rsidR="00C35165" w:rsidRPr="00D03215">
        <w:rPr>
          <w:rFonts w:hint="eastAsia"/>
        </w:rPr>
        <w:t>「</w:t>
      </w:r>
      <w:r w:rsidRPr="00D03215">
        <w:rPr>
          <w:rFonts w:hint="eastAsia"/>
        </w:rPr>
        <w:t>人数</w:t>
      </w:r>
      <w:r w:rsidR="00C35165" w:rsidRPr="00D03215">
        <w:rPr>
          <w:rFonts w:hint="eastAsia"/>
        </w:rPr>
        <w:t>」</w:t>
      </w:r>
      <w:r w:rsidRPr="00D03215">
        <w:rPr>
          <w:rFonts w:hint="eastAsia"/>
        </w:rPr>
        <w:t>4人とし2番ホール上段のGNを2、人数を3人など</w:t>
      </w:r>
      <w:r w:rsidR="0025462B" w:rsidRPr="00D03215">
        <w:rPr>
          <w:rFonts w:hint="eastAsia"/>
        </w:rPr>
        <w:t>とホールごとの人数を変えること</w:t>
      </w:r>
      <w:r w:rsidRPr="00D03215">
        <w:rPr>
          <w:rFonts w:hint="eastAsia"/>
        </w:rPr>
        <w:t>も</w:t>
      </w:r>
      <w:r w:rsidR="0025462B" w:rsidRPr="00D03215">
        <w:rPr>
          <w:rFonts w:hint="eastAsia"/>
        </w:rPr>
        <w:t>できま</w:t>
      </w:r>
      <w:r w:rsidRPr="00D03215">
        <w:rPr>
          <w:rFonts w:hint="eastAsia"/>
        </w:rPr>
        <w:t>す</w:t>
      </w:r>
      <w:r w:rsidR="00693B73" w:rsidRPr="00D03215">
        <w:rPr>
          <w:rFonts w:hint="eastAsia"/>
        </w:rPr>
        <w:t>。</w:t>
      </w:r>
    </w:p>
    <w:p w14:paraId="1D3EE9D7" w14:textId="576C66D8" w:rsidR="00083A0E" w:rsidRPr="00D03215" w:rsidRDefault="00DF6C55" w:rsidP="0021558B">
      <w:pPr>
        <w:pStyle w:val="3"/>
      </w:pPr>
      <w:r w:rsidRPr="00D03215">
        <w:rPr>
          <w:rFonts w:hint="eastAsia"/>
        </w:rPr>
        <w:t>データを設定した後に、</w:t>
      </w:r>
      <w:r w:rsidR="006361CC">
        <w:rPr>
          <w:rFonts w:hint="eastAsia"/>
        </w:rPr>
        <w:t>リボンのコマンドアイコン</w:t>
      </w:r>
      <w:r w:rsidRPr="00D03215">
        <w:rPr>
          <w:rFonts w:hint="eastAsia"/>
        </w:rPr>
        <w:t>「</w:t>
      </w:r>
      <w:r w:rsidRPr="006361CC">
        <w:rPr>
          <w:rFonts w:hint="eastAsia"/>
          <w:b/>
          <w:bCs/>
        </w:rPr>
        <w:t>グループスタート編集</w:t>
      </w:r>
      <w:r w:rsidRPr="00D03215">
        <w:rPr>
          <w:rFonts w:hint="eastAsia"/>
        </w:rPr>
        <w:t>」をクリックすると</w:t>
      </w:r>
      <w:r w:rsidR="00083A0E" w:rsidRPr="005F63B9">
        <w:rPr>
          <w:rFonts w:hint="eastAsia"/>
          <w:color w:val="0070C0"/>
        </w:rPr>
        <w:t>「</w:t>
      </w:r>
      <w:r w:rsidR="005D10C5" w:rsidRPr="00577CA1">
        <w:rPr>
          <w:color w:val="0070C0"/>
        </w:rPr>
        <w:fldChar w:fldCharType="begin"/>
      </w:r>
      <w:r w:rsidR="005D10C5" w:rsidRPr="00577CA1">
        <w:rPr>
          <w:color w:val="0070C0"/>
        </w:rPr>
        <w:instrText xml:space="preserve"> </w:instrText>
      </w:r>
      <w:r w:rsidR="005D10C5" w:rsidRPr="00577CA1">
        <w:rPr>
          <w:rFonts w:hint="eastAsia"/>
          <w:color w:val="0070C0"/>
        </w:rPr>
        <w:instrText>REF _Ref169709100 \h</w:instrText>
      </w:r>
      <w:r w:rsidR="005D10C5" w:rsidRPr="00577CA1">
        <w:rPr>
          <w:color w:val="0070C0"/>
        </w:rPr>
        <w:instrText xml:space="preserve"> </w:instrText>
      </w:r>
      <w:r w:rsidR="005D10C5" w:rsidRPr="00577CA1">
        <w:rPr>
          <w:color w:val="0070C0"/>
        </w:rPr>
      </w:r>
      <w:r w:rsidR="005D10C5" w:rsidRPr="00577CA1">
        <w:rPr>
          <w:color w:val="0070C0"/>
        </w:rPr>
        <w:fldChar w:fldCharType="separate"/>
      </w:r>
      <w:r w:rsidR="00577CA1" w:rsidRPr="00577CA1">
        <w:rPr>
          <w:color w:val="0070C0"/>
        </w:rPr>
        <w:t xml:space="preserve">図 </w:t>
      </w:r>
      <w:r w:rsidR="00577CA1" w:rsidRPr="00577CA1">
        <w:rPr>
          <w:noProof/>
          <w:color w:val="0070C0"/>
        </w:rPr>
        <w:t>31</w:t>
      </w:r>
      <w:r w:rsidR="00577CA1" w:rsidRPr="00577CA1">
        <w:rPr>
          <w:rFonts w:hint="eastAsia"/>
          <w:color w:val="0070C0"/>
        </w:rPr>
        <w:t xml:space="preserve"> グループ</w:t>
      </w:r>
      <w:r w:rsidR="00577CA1" w:rsidRPr="00577CA1">
        <w:rPr>
          <w:color w:val="0070C0"/>
        </w:rPr>
        <w:t>_スタート編集</w:t>
      </w:r>
      <w:r w:rsidR="005D10C5" w:rsidRPr="00577CA1">
        <w:rPr>
          <w:color w:val="0070C0"/>
        </w:rPr>
        <w:fldChar w:fldCharType="end"/>
      </w:r>
      <w:r w:rsidR="00083A0E" w:rsidRPr="00D03215">
        <w:rPr>
          <w:rFonts w:hint="eastAsia"/>
        </w:rPr>
        <w:t>」が表示します。</w:t>
      </w:r>
    </w:p>
    <w:p w14:paraId="119D91C9" w14:textId="77777777" w:rsidR="00083A0E" w:rsidRPr="00D03215" w:rsidRDefault="00DF6C55" w:rsidP="0021558B">
      <w:pPr>
        <w:pStyle w:val="3"/>
      </w:pPr>
      <w:r w:rsidRPr="00D03215">
        <w:rPr>
          <w:rFonts w:hint="eastAsia"/>
          <w:b/>
          <w:bCs/>
        </w:rPr>
        <w:t>「</w:t>
      </w:r>
      <w:r w:rsidR="00083A0E" w:rsidRPr="00D03215">
        <w:rPr>
          <w:rFonts w:hint="eastAsia"/>
          <w:b/>
          <w:bCs/>
        </w:rPr>
        <w:t>A-C列クリア</w:t>
      </w:r>
      <w:r w:rsidRPr="00D03215">
        <w:rPr>
          <w:rFonts w:hint="eastAsia"/>
          <w:b/>
          <w:bCs/>
        </w:rPr>
        <w:t>」</w:t>
      </w:r>
      <w:r w:rsidR="00083A0E" w:rsidRPr="00D03215">
        <w:rPr>
          <w:rFonts w:hint="eastAsia"/>
          <w:b/>
          <w:bCs/>
        </w:rPr>
        <w:t>：</w:t>
      </w:r>
      <w:r w:rsidR="00083A0E" w:rsidRPr="00D03215">
        <w:rPr>
          <w:rFonts w:hint="eastAsia"/>
        </w:rPr>
        <w:t xml:space="preserve"> 同図のA-C列に既に入力されている文字列をクリア</w:t>
      </w:r>
      <w:r w:rsidR="00D35B97">
        <w:rPr>
          <w:rFonts w:hint="eastAsia"/>
        </w:rPr>
        <w:t>し</w:t>
      </w:r>
      <w:r w:rsidR="00083A0E" w:rsidRPr="00D03215">
        <w:rPr>
          <w:rFonts w:hint="eastAsia"/>
        </w:rPr>
        <w:t>ます。</w:t>
      </w:r>
    </w:p>
    <w:p w14:paraId="64EE73BB" w14:textId="77777777" w:rsidR="00083A0E" w:rsidRPr="00D03215" w:rsidRDefault="00DF6C55" w:rsidP="0021558B">
      <w:pPr>
        <w:pStyle w:val="3"/>
      </w:pPr>
      <w:r w:rsidRPr="00D03215">
        <w:rPr>
          <w:rFonts w:hint="eastAsia"/>
          <w:b/>
          <w:bCs/>
        </w:rPr>
        <w:t>「</w:t>
      </w:r>
      <w:r w:rsidR="00083A0E" w:rsidRPr="00D03215">
        <w:rPr>
          <w:rFonts w:hint="eastAsia"/>
          <w:b/>
          <w:bCs/>
        </w:rPr>
        <w:t>書き出し</w:t>
      </w:r>
      <w:r w:rsidRPr="00D03215">
        <w:rPr>
          <w:rFonts w:hint="eastAsia"/>
          <w:b/>
          <w:bCs/>
        </w:rPr>
        <w:t>」</w:t>
      </w:r>
      <w:r w:rsidR="00083A0E" w:rsidRPr="00D03215">
        <w:rPr>
          <w:rFonts w:hint="eastAsia"/>
          <w:b/>
          <w:bCs/>
        </w:rPr>
        <w:t>：</w:t>
      </w:r>
      <w:r w:rsidR="00083A0E" w:rsidRPr="00D03215">
        <w:rPr>
          <w:rFonts w:hint="eastAsia"/>
        </w:rPr>
        <w:t xml:space="preserve"> A列 No、B列 GN、C列 St</w:t>
      </w:r>
      <w:r w:rsidR="00083A0E" w:rsidRPr="00D03215">
        <w:t>art</w:t>
      </w:r>
      <w:r w:rsidR="00083A0E" w:rsidRPr="00D03215">
        <w:rPr>
          <w:rFonts w:hint="eastAsia"/>
        </w:rPr>
        <w:t xml:space="preserve"> Holeを一度に自動設定します。</w:t>
      </w:r>
    </w:p>
    <w:p w14:paraId="2ADAB11D" w14:textId="77777777" w:rsidR="00943FC9" w:rsidRPr="00D03215" w:rsidRDefault="00B24845" w:rsidP="0021558B">
      <w:pPr>
        <w:pStyle w:val="3"/>
      </w:pPr>
      <w:r w:rsidRPr="00D03215">
        <w:rPr>
          <w:rFonts w:hint="eastAsia"/>
          <w:noProof/>
        </w:rPr>
        <mc:AlternateContent>
          <mc:Choice Requires="wpg">
            <w:drawing>
              <wp:anchor distT="0" distB="0" distL="114300" distR="114300" simplePos="0" relativeHeight="251945984" behindDoc="0" locked="0" layoutInCell="1" allowOverlap="1" wp14:anchorId="529F9D5D" wp14:editId="5064D4A6">
                <wp:simplePos x="0" y="0"/>
                <wp:positionH relativeFrom="margin">
                  <wp:posOffset>3854936</wp:posOffset>
                </wp:positionH>
                <wp:positionV relativeFrom="paragraph">
                  <wp:posOffset>29247</wp:posOffset>
                </wp:positionV>
                <wp:extent cx="1906905" cy="1333500"/>
                <wp:effectExtent l="0" t="0" r="0" b="0"/>
                <wp:wrapSquare wrapText="bothSides"/>
                <wp:docPr id="32936174" name="グループ化 170"/>
                <wp:cNvGraphicFramePr/>
                <a:graphic xmlns:a="http://schemas.openxmlformats.org/drawingml/2006/main">
                  <a:graphicData uri="http://schemas.microsoft.com/office/word/2010/wordprocessingGroup">
                    <wpg:wgp>
                      <wpg:cNvGrpSpPr/>
                      <wpg:grpSpPr>
                        <a:xfrm>
                          <a:off x="0" y="0"/>
                          <a:ext cx="1906905" cy="1333500"/>
                          <a:chOff x="0" y="0"/>
                          <a:chExt cx="1906905" cy="1333500"/>
                        </a:xfrm>
                      </wpg:grpSpPr>
                      <pic:pic xmlns:pic="http://schemas.openxmlformats.org/drawingml/2006/picture">
                        <pic:nvPicPr>
                          <pic:cNvPr id="1609383351" name="図 120"/>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1906905" cy="1067435"/>
                          </a:xfrm>
                          <a:prstGeom prst="rect">
                            <a:avLst/>
                          </a:prstGeom>
                        </pic:spPr>
                      </pic:pic>
                      <wps:wsp>
                        <wps:cNvPr id="985602768" name="テキスト ボックス 1"/>
                        <wps:cNvSpPr txBox="1"/>
                        <wps:spPr>
                          <a:xfrm>
                            <a:off x="0" y="1104900"/>
                            <a:ext cx="1906905" cy="228600"/>
                          </a:xfrm>
                          <a:prstGeom prst="rect">
                            <a:avLst/>
                          </a:prstGeom>
                          <a:solidFill>
                            <a:prstClr val="white"/>
                          </a:solidFill>
                          <a:ln>
                            <a:noFill/>
                          </a:ln>
                        </wps:spPr>
                        <wps:txbx>
                          <w:txbxContent>
                            <w:p w14:paraId="08E154E8" w14:textId="77777777" w:rsidR="005D10C5" w:rsidRPr="00D03215" w:rsidRDefault="005D10C5" w:rsidP="005D10C5">
                              <w:pPr>
                                <w:pStyle w:val="ab"/>
                                <w:rPr>
                                  <w:rFonts w:eastAsia="ＭＳ 明朝"/>
                                </w:rPr>
                              </w:pPr>
                              <w:bookmarkStart w:id="262" w:name="_Ref169709100"/>
                              <w:r w:rsidRPr="00D03215">
                                <w:t xml:space="preserve">図 </w:t>
                              </w:r>
                              <w:r w:rsidRPr="00D03215">
                                <w:fldChar w:fldCharType="begin"/>
                              </w:r>
                              <w:r w:rsidRPr="00D03215">
                                <w:instrText xml:space="preserve"> SEQ 図 \* ARABIC </w:instrText>
                              </w:r>
                              <w:r w:rsidRPr="00D03215">
                                <w:fldChar w:fldCharType="separate"/>
                              </w:r>
                              <w:r w:rsidR="00D1780D">
                                <w:rPr>
                                  <w:noProof/>
                                </w:rPr>
                                <w:t>31</w:t>
                              </w:r>
                              <w:r w:rsidRPr="00D03215">
                                <w:fldChar w:fldCharType="end"/>
                              </w:r>
                              <w:r w:rsidRPr="00D03215">
                                <w:rPr>
                                  <w:rFonts w:hint="eastAsia"/>
                                </w:rPr>
                                <w:t xml:space="preserve"> グループ</w:t>
                              </w:r>
                              <w:r w:rsidRPr="00D03215">
                                <w:t>_スタート編集</w:t>
                              </w:r>
                              <w:bookmarkEnd w:id="26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29F9D5D" id="_x0000_s1121" style="position:absolute;left:0;text-align:left;margin-left:303.55pt;margin-top:2.3pt;width:150.15pt;height:105pt;z-index:251945984;mso-position-horizontal-relative:margin;mso-position-vertical-relative:text" coordsize="19069,133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">
                <v:shape id="図 120" o:spid="_x0000_s1122" type="#_x0000_t75" style="position:absolute;width:19069;height:106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">
                  <v:imagedata r:id="rId69" o:title=""/>
                </v:shape>
                <v:shape id="テキスト ボックス 1" o:spid="_x0000_s1123" type="#_x0000_t202" style="position:absolute;top:11049;width:1906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" stroked="f">
                  <v:textbox style="mso-fit-shape-to-text:t" inset="0,0,0,0">
                    <w:txbxContent>
                      <w:p w14:paraId="08E154E8" w14:textId="77777777" w:rsidR="005D10C5" w:rsidRPr="00D03215" w:rsidRDefault="005D10C5" w:rsidP="005D10C5">
                        <w:pPr>
                          <w:pStyle w:val="ab"/>
                          <w:rPr>
                            <w:rFonts w:eastAsia="ＭＳ 明朝"/>
                          </w:rPr>
                        </w:pPr>
                        <w:bookmarkStart w:id="304" w:name="_Ref169709100"/>
                        <w:r w:rsidRPr="00D03215">
                          <w:t xml:space="preserve">図 </w:t>
                        </w:r>
                        <w:r w:rsidRPr="00D03215">
                          <w:fldChar w:fldCharType="begin"/>
                        </w:r>
                        <w:r w:rsidRPr="00D03215">
                          <w:instrText xml:space="preserve"> SEQ 図 \* ARABIC </w:instrText>
                        </w:r>
                        <w:r w:rsidRPr="00D03215">
                          <w:fldChar w:fldCharType="separate"/>
                        </w:r>
                        <w:r w:rsidR="00D1780D">
                          <w:rPr>
                            <w:noProof/>
                          </w:rPr>
                          <w:t>31</w:t>
                        </w:r>
                        <w:r w:rsidRPr="00D03215">
                          <w:fldChar w:fldCharType="end"/>
                        </w:r>
                        <w:r w:rsidRPr="00D03215">
                          <w:rPr>
                            <w:rFonts w:hint="eastAsia"/>
                          </w:rPr>
                          <w:t xml:space="preserve"> グループ</w:t>
                        </w:r>
                        <w:r w:rsidRPr="00D03215">
                          <w:t>_スタート編集</w:t>
                        </w:r>
                        <w:bookmarkEnd w:id="304"/>
                      </w:p>
                    </w:txbxContent>
                  </v:textbox>
                </v:shape>
                <w10:wrap type="square" anchorx="margin"/>
              </v:group>
            </w:pict>
          </mc:Fallback>
        </mc:AlternateContent>
      </w:r>
      <w:r w:rsidR="00943FC9" w:rsidRPr="00D03215">
        <w:rPr>
          <w:rFonts w:hint="eastAsia"/>
        </w:rPr>
        <w:t>L列「GN」とM列「人数」</w:t>
      </w:r>
      <w:r w:rsidR="009F03B5">
        <w:rPr>
          <w:rFonts w:hint="eastAsia"/>
        </w:rPr>
        <w:t>の何れ</w:t>
      </w:r>
      <w:r w:rsidR="000B7424" w:rsidRPr="00D03215">
        <w:rPr>
          <w:rFonts w:hint="eastAsia"/>
        </w:rPr>
        <w:t>が空白</w:t>
      </w:r>
      <w:r w:rsidR="00CE342C" w:rsidRPr="00D03215">
        <w:rPr>
          <w:rFonts w:hint="eastAsia"/>
        </w:rPr>
        <w:t>セル</w:t>
      </w:r>
      <w:r w:rsidR="000B7424" w:rsidRPr="00D03215">
        <w:rPr>
          <w:rFonts w:hint="eastAsia"/>
        </w:rPr>
        <w:t>の場合は「A～C」列に書き出しをしません。従って配布した時の表のように</w:t>
      </w:r>
      <w:r w:rsidR="000B7424" w:rsidRPr="00D03215">
        <w:rPr>
          <w:rFonts w:hint="eastAsia"/>
          <w:u w:val="wave"/>
        </w:rPr>
        <w:t>L列「GN」の文字列を何時も残しておいて</w:t>
      </w:r>
      <w:r w:rsidR="000B7424" w:rsidRPr="00D03215">
        <w:rPr>
          <w:rFonts w:hint="eastAsia"/>
        </w:rPr>
        <w:t>M列</w:t>
      </w:r>
      <w:r w:rsidR="000B7424" w:rsidRPr="00D03215">
        <w:rPr>
          <w:rFonts w:hint="eastAsia"/>
          <w:u w:val="wave"/>
        </w:rPr>
        <w:t>「人数」だけを</w:t>
      </w:r>
      <w:r w:rsidR="005A0003" w:rsidRPr="00D03215">
        <w:rPr>
          <w:rFonts w:hint="eastAsia"/>
          <w:u w:val="wave"/>
        </w:rPr>
        <w:t>消去したり</w:t>
      </w:r>
      <w:r w:rsidR="005A0003" w:rsidRPr="00D03215">
        <w:rPr>
          <w:rFonts w:hint="eastAsia"/>
        </w:rPr>
        <w:t>、</w:t>
      </w:r>
      <w:r w:rsidR="00505669" w:rsidRPr="00D03215">
        <w:rPr>
          <w:rFonts w:hint="eastAsia"/>
        </w:rPr>
        <w:t>入力すれば</w:t>
      </w:r>
      <w:r w:rsidR="00CE342C" w:rsidRPr="00D03215">
        <w:rPr>
          <w:rFonts w:hint="eastAsia"/>
        </w:rPr>
        <w:t>よい</w:t>
      </w:r>
      <w:r w:rsidR="003D2B15" w:rsidRPr="00D03215">
        <w:rPr>
          <w:rFonts w:hint="eastAsia"/>
        </w:rPr>
        <w:t>ことになります。</w:t>
      </w:r>
    </w:p>
    <w:p w14:paraId="22C979C2" w14:textId="56430126" w:rsidR="003D2B15" w:rsidRDefault="00B24845" w:rsidP="0021558B">
      <w:pPr>
        <w:pStyle w:val="3"/>
      </w:pPr>
      <w:r w:rsidRPr="00D03215">
        <w:rPr>
          <w:rFonts w:hint="eastAsia"/>
          <w:noProof/>
        </w:rPr>
        <w:lastRenderedPageBreak/>
        <mc:AlternateContent>
          <mc:Choice Requires="wpg">
            <w:drawing>
              <wp:anchor distT="0" distB="0" distL="114300" distR="114300" simplePos="0" relativeHeight="251736064" behindDoc="0" locked="0" layoutInCell="1" allowOverlap="1" wp14:anchorId="473EB24E" wp14:editId="4B4B378C">
                <wp:simplePos x="0" y="0"/>
                <wp:positionH relativeFrom="margin">
                  <wp:posOffset>3727189</wp:posOffset>
                </wp:positionH>
                <wp:positionV relativeFrom="paragraph">
                  <wp:posOffset>688153</wp:posOffset>
                </wp:positionV>
                <wp:extent cx="2088515" cy="2259330"/>
                <wp:effectExtent l="0" t="0" r="6985" b="7620"/>
                <wp:wrapSquare wrapText="bothSides"/>
                <wp:docPr id="43" name="グループ化 43"/>
                <wp:cNvGraphicFramePr/>
                <a:graphic xmlns:a="http://schemas.openxmlformats.org/drawingml/2006/main">
                  <a:graphicData uri="http://schemas.microsoft.com/office/word/2010/wordprocessingGroup">
                    <wpg:wgp>
                      <wpg:cNvGrpSpPr/>
                      <wpg:grpSpPr>
                        <a:xfrm>
                          <a:off x="0" y="0"/>
                          <a:ext cx="2088515" cy="2259330"/>
                          <a:chOff x="0" y="0"/>
                          <a:chExt cx="2088515" cy="2259330"/>
                        </a:xfrm>
                      </wpg:grpSpPr>
                      <wps:wsp>
                        <wps:cNvPr id="6" name="テキスト ボックス 6"/>
                        <wps:cNvSpPr txBox="1"/>
                        <wps:spPr>
                          <a:xfrm>
                            <a:off x="30480" y="2042160"/>
                            <a:ext cx="2002155" cy="217170"/>
                          </a:xfrm>
                          <a:prstGeom prst="rect">
                            <a:avLst/>
                          </a:prstGeom>
                          <a:solidFill>
                            <a:prstClr val="white"/>
                          </a:solidFill>
                          <a:ln>
                            <a:noFill/>
                          </a:ln>
                        </wps:spPr>
                        <wps:txbx>
                          <w:txbxContent>
                            <w:p w14:paraId="05F89F0D" w14:textId="77777777" w:rsidR="0033563C" w:rsidRPr="00D03215" w:rsidRDefault="0033563C" w:rsidP="003D2B15">
                              <w:pPr>
                                <w:pStyle w:val="ab"/>
                                <w:rPr>
                                  <w:rFonts w:eastAsia="ＭＳ 明朝"/>
                                </w:rPr>
                              </w:pPr>
                              <w:bookmarkStart w:id="263" w:name="_Ref5668472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32</w:t>
                              </w:r>
                              <w:r w:rsidR="005D10C5" w:rsidRPr="00D03215">
                                <w:fldChar w:fldCharType="end"/>
                              </w:r>
                              <w:r w:rsidRPr="00D03215">
                                <w:t xml:space="preserve"> </w:t>
                              </w:r>
                              <w:r w:rsidRPr="00D03215">
                                <w:rPr>
                                  <w:rFonts w:hint="eastAsia"/>
                                </w:rPr>
                                <w:t>人数入力例</w:t>
                              </w:r>
                              <w:bookmarkEnd w:id="26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63" name="図 463"/>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2088515" cy="2057400"/>
                          </a:xfrm>
                          <a:prstGeom prst="rect">
                            <a:avLst/>
                          </a:prstGeom>
                        </pic:spPr>
                      </pic:pic>
                    </wpg:wgp>
                  </a:graphicData>
                </a:graphic>
              </wp:anchor>
            </w:drawing>
          </mc:Choice>
          <mc:Fallback>
            <w:pict>
              <v:group w14:anchorId="473EB24E" id="グループ化 43" o:spid="_x0000_s1124" style="position:absolute;left:0;text-align:left;margin-left:293.5pt;margin-top:54.2pt;width:164.45pt;height:177.9pt;z-index:251736064;mso-position-horizontal-relative:margin;mso-position-vertical-relative:text" coordsize="20885,2259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">
                <v:shape id="テキスト ボックス 6" o:spid="_x0000_s1125" type="#_x0000_t202" style="position:absolute;left:304;top:20421;width:20022;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" stroked="f">
                  <v:textbox inset="0,0,0,0">
                    <w:txbxContent>
                      <w:p w14:paraId="05F89F0D" w14:textId="77777777" w:rsidR="0033563C" w:rsidRPr="00D03215" w:rsidRDefault="0033563C" w:rsidP="003D2B15">
                        <w:pPr>
                          <w:pStyle w:val="ab"/>
                          <w:rPr>
                            <w:rFonts w:eastAsia="ＭＳ 明朝"/>
                          </w:rPr>
                        </w:pPr>
                        <w:bookmarkStart w:id="306" w:name="_Ref5668472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32</w:t>
                        </w:r>
                        <w:r w:rsidR="005D10C5" w:rsidRPr="00D03215">
                          <w:fldChar w:fldCharType="end"/>
                        </w:r>
                        <w:r w:rsidRPr="00D03215">
                          <w:t xml:space="preserve"> </w:t>
                        </w:r>
                        <w:r w:rsidRPr="00D03215">
                          <w:rPr>
                            <w:rFonts w:hint="eastAsia"/>
                          </w:rPr>
                          <w:t>人数入力例</w:t>
                        </w:r>
                        <w:bookmarkEnd w:id="306"/>
                      </w:p>
                    </w:txbxContent>
                  </v:textbox>
                </v:shape>
                <v:shape id="図 463" o:spid="_x0000_s1126" type="#_x0000_t75" style="position:absolute;width:20885;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">
                  <v:imagedata r:id="rId71" o:title=""/>
                </v:shape>
                <w10:wrap type="square" anchorx="margin"/>
              </v:group>
            </w:pict>
          </mc:Fallback>
        </mc:AlternateContent>
      </w:r>
      <w:r w:rsidR="003D2B15" w:rsidRPr="005F63B9">
        <w:rPr>
          <w:rFonts w:hint="eastAsia"/>
          <w:color w:val="0070C0"/>
        </w:rPr>
        <w:t>「</w:t>
      </w:r>
      <w:r w:rsidR="003D2B15" w:rsidRPr="00577CA1">
        <w:rPr>
          <w:color w:val="0070C0"/>
        </w:rPr>
        <w:fldChar w:fldCharType="begin"/>
      </w:r>
      <w:r w:rsidR="003D2B15" w:rsidRPr="00577CA1">
        <w:rPr>
          <w:color w:val="0070C0"/>
        </w:rPr>
        <w:instrText xml:space="preserve"> </w:instrText>
      </w:r>
      <w:r w:rsidR="003D2B15" w:rsidRPr="00577CA1">
        <w:rPr>
          <w:rFonts w:hint="eastAsia"/>
          <w:color w:val="0070C0"/>
        </w:rPr>
        <w:instrText>REF _Ref56684728 \h</w:instrText>
      </w:r>
      <w:r w:rsidR="003D2B15" w:rsidRPr="00577CA1">
        <w:rPr>
          <w:color w:val="0070C0"/>
        </w:rPr>
        <w:instrText xml:space="preserve"> </w:instrText>
      </w:r>
      <w:r w:rsidR="003D2B15" w:rsidRPr="00577CA1">
        <w:rPr>
          <w:color w:val="0070C0"/>
        </w:rPr>
      </w:r>
      <w:r w:rsidR="003D2B15" w:rsidRPr="00577CA1">
        <w:rPr>
          <w:color w:val="0070C0"/>
        </w:rPr>
        <w:fldChar w:fldCharType="separate"/>
      </w:r>
      <w:r w:rsidR="00577CA1" w:rsidRPr="00577CA1">
        <w:rPr>
          <w:color w:val="0070C0"/>
        </w:rPr>
        <w:t xml:space="preserve">図 </w:t>
      </w:r>
      <w:r w:rsidR="00577CA1" w:rsidRPr="00577CA1">
        <w:rPr>
          <w:noProof/>
          <w:color w:val="0070C0"/>
        </w:rPr>
        <w:t>32</w:t>
      </w:r>
      <w:r w:rsidR="00577CA1" w:rsidRPr="00577CA1">
        <w:rPr>
          <w:color w:val="0070C0"/>
        </w:rPr>
        <w:t xml:space="preserve"> </w:t>
      </w:r>
      <w:r w:rsidR="00577CA1" w:rsidRPr="00577CA1">
        <w:rPr>
          <w:rFonts w:hint="eastAsia"/>
          <w:color w:val="0070C0"/>
        </w:rPr>
        <w:t>人数入力例</w:t>
      </w:r>
      <w:r w:rsidR="003D2B15" w:rsidRPr="00577CA1">
        <w:rPr>
          <w:color w:val="0070C0"/>
        </w:rPr>
        <w:fldChar w:fldCharType="end"/>
      </w:r>
      <w:r w:rsidR="003D2B15" w:rsidRPr="00D03215">
        <w:rPr>
          <w:rFonts w:hint="eastAsia"/>
        </w:rPr>
        <w:t>」図</w:t>
      </w:r>
      <w:r w:rsidR="00782C05">
        <w:rPr>
          <w:rFonts w:hint="eastAsia"/>
        </w:rPr>
        <w:t>で</w:t>
      </w:r>
      <w:r w:rsidR="006130DD">
        <w:rPr>
          <w:rFonts w:hint="eastAsia"/>
        </w:rPr>
        <w:t>、</w:t>
      </w:r>
      <w:r w:rsidR="005D3168">
        <w:rPr>
          <w:rFonts w:hint="eastAsia"/>
        </w:rPr>
        <w:t>左側、中央、右側の</w:t>
      </w:r>
      <w:r w:rsidR="00782C05">
        <w:rPr>
          <w:rFonts w:hint="eastAsia"/>
        </w:rPr>
        <w:t>図はAコートで</w:t>
      </w:r>
      <w:r w:rsidR="006130DD">
        <w:rPr>
          <w:rFonts w:hint="eastAsia"/>
        </w:rPr>
        <w:t>「L」「M」「N」列に</w:t>
      </w:r>
      <w:r w:rsidR="00782C05">
        <w:rPr>
          <w:rFonts w:hint="eastAsia"/>
        </w:rPr>
        <w:t>GNと人数を変えたパターンを3種類ほど</w:t>
      </w:r>
      <w:r w:rsidR="005D3168">
        <w:rPr>
          <w:rFonts w:hint="eastAsia"/>
        </w:rPr>
        <w:t>設定し</w:t>
      </w:r>
      <w:r w:rsidR="00782C05">
        <w:rPr>
          <w:rFonts w:hint="eastAsia"/>
        </w:rPr>
        <w:t>た</w:t>
      </w:r>
      <w:r w:rsidR="005D3168">
        <w:rPr>
          <w:rFonts w:hint="eastAsia"/>
        </w:rPr>
        <w:t>図</w:t>
      </w:r>
      <w:r w:rsidR="00782C05">
        <w:rPr>
          <w:rFonts w:hint="eastAsia"/>
        </w:rPr>
        <w:t>になります</w:t>
      </w:r>
      <w:r w:rsidR="003D2B15" w:rsidRPr="00D03215">
        <w:rPr>
          <w:rFonts w:hint="eastAsia"/>
        </w:rPr>
        <w:t>。</w:t>
      </w:r>
      <w:r w:rsidR="006130DD">
        <w:rPr>
          <w:rFonts w:hint="eastAsia"/>
        </w:rPr>
        <w:t>氏名の列</w:t>
      </w:r>
      <w:r w:rsidR="007A60B4">
        <w:rPr>
          <w:rFonts w:hint="eastAsia"/>
        </w:rPr>
        <w:t>は30名入力してあるので人数については</w:t>
      </w:r>
      <w:r w:rsidR="006130DD">
        <w:rPr>
          <w:rFonts w:hint="eastAsia"/>
        </w:rPr>
        <w:t>無視して</w:t>
      </w:r>
      <w:r w:rsidR="007A60B4">
        <w:rPr>
          <w:rFonts w:hint="eastAsia"/>
        </w:rPr>
        <w:t>、</w:t>
      </w:r>
      <w:r w:rsidR="006130DD">
        <w:rPr>
          <w:rFonts w:hint="eastAsia"/>
        </w:rPr>
        <w:t>左側、中央、右側の各パターの数字を「L」「M」「N」列に</w:t>
      </w:r>
      <w:r w:rsidR="007A60B4">
        <w:rPr>
          <w:rFonts w:hint="eastAsia"/>
        </w:rPr>
        <w:t>数字を設定して「グループスタート編集」コマンドをクリックしてグループとスタートホールが表どおりに構成できるか実際にお試しできます。</w:t>
      </w:r>
      <w:r w:rsidR="007A60B4">
        <w:br/>
      </w:r>
      <w:r w:rsidR="003D2B15" w:rsidRPr="00D03215">
        <w:rPr>
          <w:rFonts w:hint="eastAsia"/>
        </w:rPr>
        <w:t>少人数でプレーをする場合、</w:t>
      </w:r>
      <w:r w:rsidR="003D2B15" w:rsidRPr="005400E3">
        <w:rPr>
          <w:rFonts w:hint="eastAsia"/>
          <w:b/>
          <w:bCs/>
          <w:color w:val="ED0000"/>
        </w:rPr>
        <w:t>①</w:t>
      </w:r>
      <w:r w:rsidR="003D2B15" w:rsidRPr="00D03215">
        <w:rPr>
          <w:rFonts w:hint="eastAsia"/>
        </w:rPr>
        <w:t>の合計は11人の場合</w:t>
      </w:r>
      <w:r w:rsidR="003D2B15" w:rsidRPr="005400E3">
        <w:rPr>
          <w:rFonts w:hint="eastAsia"/>
          <w:b/>
          <w:bCs/>
          <w:color w:val="ED0000"/>
        </w:rPr>
        <w:t>②</w:t>
      </w:r>
      <w:r w:rsidR="003D2B15" w:rsidRPr="00D03215">
        <w:rPr>
          <w:rFonts w:hint="eastAsia"/>
        </w:rPr>
        <w:t>の部分に人数が入力されているので当然「A～C」列に書き出しますが</w:t>
      </w:r>
      <w:r w:rsidR="00692EB8" w:rsidRPr="00D03215">
        <w:rPr>
          <w:rFonts w:hint="eastAsia"/>
        </w:rPr>
        <w:t>「A</w:t>
      </w:r>
      <w:r w:rsidR="003D2B15" w:rsidRPr="00D03215">
        <w:rPr>
          <w:rFonts w:hint="eastAsia"/>
        </w:rPr>
        <w:t>12</w:t>
      </w:r>
      <w:r w:rsidR="00692EB8" w:rsidRPr="00D03215">
        <w:rPr>
          <w:rFonts w:hint="eastAsia"/>
        </w:rPr>
        <w:t>：C19」</w:t>
      </w:r>
      <w:r w:rsidR="008D21FC" w:rsidRPr="00D03215">
        <w:rPr>
          <w:rFonts w:hint="eastAsia"/>
        </w:rPr>
        <w:t>セル</w:t>
      </w:r>
      <w:r w:rsidR="00692EB8" w:rsidRPr="00D03215">
        <w:rPr>
          <w:rFonts w:hint="eastAsia"/>
        </w:rPr>
        <w:t>を</w:t>
      </w:r>
      <w:r w:rsidR="003D2B15" w:rsidRPr="00D03215">
        <w:rPr>
          <w:rFonts w:hint="eastAsia"/>
        </w:rPr>
        <w:t>ドラッグして「Delete」すればよいのです。</w:t>
      </w:r>
      <w:r w:rsidR="00692EB8" w:rsidRPr="00D03215">
        <w:rPr>
          <w:rFonts w:hint="eastAsia"/>
        </w:rPr>
        <w:t>（もちろん</w:t>
      </w:r>
      <w:r w:rsidR="00692EB8" w:rsidRPr="005400E3">
        <w:rPr>
          <w:rFonts w:hint="eastAsia"/>
          <w:b/>
          <w:bCs/>
          <w:color w:val="ED0000"/>
        </w:rPr>
        <w:t>②</w:t>
      </w:r>
      <w:r w:rsidR="00692EB8" w:rsidRPr="00D03215">
        <w:rPr>
          <w:rFonts w:hint="eastAsia"/>
        </w:rPr>
        <w:t>の</w:t>
      </w:r>
      <w:r w:rsidR="005A0003" w:rsidRPr="005400E3">
        <w:rPr>
          <w:rFonts w:hint="eastAsia"/>
          <w:b/>
          <w:bCs/>
          <w:color w:val="ED0000"/>
        </w:rPr>
        <w:t>×</w:t>
      </w:r>
      <w:r w:rsidR="005A0003" w:rsidRPr="00D03215">
        <w:rPr>
          <w:rFonts w:hint="eastAsia"/>
        </w:rPr>
        <w:t>の</w:t>
      </w:r>
      <w:r w:rsidR="00692EB8" w:rsidRPr="00D03215">
        <w:rPr>
          <w:rFonts w:hint="eastAsia"/>
        </w:rPr>
        <w:t>部分の</w:t>
      </w:r>
      <w:r w:rsidR="005A0003" w:rsidRPr="00D03215">
        <w:rPr>
          <w:rFonts w:hint="eastAsia"/>
        </w:rPr>
        <w:t>M列の</w:t>
      </w:r>
      <w:r w:rsidR="00692EB8" w:rsidRPr="00D03215">
        <w:rPr>
          <w:rFonts w:hint="eastAsia"/>
        </w:rPr>
        <w:t>人数を消して「書き出し」</w:t>
      </w:r>
      <w:r w:rsidR="00235238">
        <w:rPr>
          <w:rFonts w:hint="eastAsia"/>
        </w:rPr>
        <w:t>ボタン</w:t>
      </w:r>
      <w:r w:rsidR="00692EB8" w:rsidRPr="00D03215">
        <w:rPr>
          <w:rFonts w:hint="eastAsia"/>
        </w:rPr>
        <w:t>を</w:t>
      </w:r>
      <w:r w:rsidR="00235238">
        <w:rPr>
          <w:rFonts w:hint="eastAsia"/>
        </w:rPr>
        <w:t>クリック</w:t>
      </w:r>
      <w:r w:rsidR="00692EB8" w:rsidRPr="00D03215">
        <w:rPr>
          <w:rFonts w:hint="eastAsia"/>
        </w:rPr>
        <w:t>しても</w:t>
      </w:r>
      <w:r w:rsidR="00AC5196" w:rsidRPr="00D03215">
        <w:rPr>
          <w:rFonts w:hint="eastAsia"/>
        </w:rPr>
        <w:t>よい</w:t>
      </w:r>
      <w:r w:rsidR="00692EB8" w:rsidRPr="00D03215">
        <w:rPr>
          <w:rFonts w:hint="eastAsia"/>
        </w:rPr>
        <w:t>のですがプログラムの処理の</w:t>
      </w:r>
      <w:r w:rsidR="008D21FC" w:rsidRPr="00D03215">
        <w:rPr>
          <w:rFonts w:hint="eastAsia"/>
        </w:rPr>
        <w:t>状況</w:t>
      </w:r>
      <w:r w:rsidR="00692EB8" w:rsidRPr="00D03215">
        <w:rPr>
          <w:rFonts w:hint="eastAsia"/>
        </w:rPr>
        <w:t>を説明しています）同図の</w:t>
      </w:r>
      <w:r w:rsidR="00B92E27" w:rsidRPr="00D03215">
        <w:rPr>
          <w:rFonts w:hint="eastAsia"/>
        </w:rPr>
        <w:t>中央の</w:t>
      </w:r>
      <w:r w:rsidR="008D21FC" w:rsidRPr="005400E3">
        <w:rPr>
          <w:rFonts w:hint="eastAsia"/>
          <w:b/>
          <w:bCs/>
          <w:color w:val="ED0000"/>
        </w:rPr>
        <w:t>③</w:t>
      </w:r>
      <w:r w:rsidR="00B92E27" w:rsidRPr="00D03215">
        <w:rPr>
          <w:rFonts w:hint="eastAsia"/>
        </w:rPr>
        <w:t>の場合は</w:t>
      </w:r>
      <w:r w:rsidR="00692EB8" w:rsidRPr="00D03215">
        <w:rPr>
          <w:rFonts w:hint="eastAsia"/>
        </w:rPr>
        <w:t>トップのホールの人数を消している例です。</w:t>
      </w:r>
      <w:r w:rsidR="00B92E27" w:rsidRPr="00D03215">
        <w:rPr>
          <w:rFonts w:hint="eastAsia"/>
        </w:rPr>
        <w:t>同図の右端の図は</w:t>
      </w:r>
      <w:r w:rsidR="00B92E27" w:rsidRPr="005F63B9">
        <w:rPr>
          <w:rFonts w:hint="eastAsia"/>
          <w:color w:val="0070C0"/>
        </w:rPr>
        <w:t>「</w:t>
      </w:r>
      <w:r w:rsidR="00B92E27" w:rsidRPr="00577CA1">
        <w:rPr>
          <w:color w:val="0070C0"/>
        </w:rPr>
        <w:fldChar w:fldCharType="begin"/>
      </w:r>
      <w:r w:rsidR="00B92E27" w:rsidRPr="00577CA1">
        <w:rPr>
          <w:color w:val="0070C0"/>
        </w:rPr>
        <w:instrText xml:space="preserve"> </w:instrText>
      </w:r>
      <w:r w:rsidR="00B92E27" w:rsidRPr="00577CA1">
        <w:rPr>
          <w:rFonts w:hint="eastAsia"/>
          <w:color w:val="0070C0"/>
        </w:rPr>
        <w:instrText>REF _Ref55136408 \h</w:instrText>
      </w:r>
      <w:r w:rsidR="00B92E27" w:rsidRPr="00577CA1">
        <w:rPr>
          <w:color w:val="0070C0"/>
        </w:rPr>
        <w:instrText xml:space="preserve"> </w:instrText>
      </w:r>
      <w:r w:rsidR="00B92E27" w:rsidRPr="00577CA1">
        <w:rPr>
          <w:color w:val="0070C0"/>
        </w:rPr>
      </w:r>
      <w:r w:rsidR="00B92E27" w:rsidRPr="00577CA1">
        <w:rPr>
          <w:color w:val="0070C0"/>
        </w:rPr>
        <w:fldChar w:fldCharType="separate"/>
      </w:r>
      <w:r w:rsidR="00577CA1" w:rsidRPr="00577CA1">
        <w:rPr>
          <w:rFonts w:hint="eastAsia"/>
          <w:color w:val="0070C0"/>
        </w:rPr>
        <w:t xml:space="preserve">図 </w:t>
      </w:r>
      <w:r w:rsidR="00577CA1" w:rsidRPr="00577CA1">
        <w:rPr>
          <w:noProof/>
          <w:color w:val="0070C0"/>
        </w:rPr>
        <w:t>33</w:t>
      </w:r>
      <w:r w:rsidR="00577CA1" w:rsidRPr="00577CA1">
        <w:rPr>
          <w:color w:val="0070C0"/>
        </w:rPr>
        <w:t xml:space="preserve"> </w:t>
      </w:r>
      <w:r w:rsidR="00577CA1" w:rsidRPr="00577CA1">
        <w:rPr>
          <w:rFonts w:hint="eastAsia"/>
          <w:color w:val="0070C0"/>
        </w:rPr>
        <w:t>大大会用メンバーの書き出し</w:t>
      </w:r>
      <w:r w:rsidR="00B92E27" w:rsidRPr="00577CA1">
        <w:rPr>
          <w:color w:val="0070C0"/>
        </w:rPr>
        <w:fldChar w:fldCharType="end"/>
      </w:r>
      <w:r w:rsidR="00B92E27" w:rsidRPr="00D03215">
        <w:rPr>
          <w:rFonts w:hint="eastAsia"/>
        </w:rPr>
        <w:t>」の図のチームを省略していますが、大大会用の設定</w:t>
      </w:r>
      <w:r w:rsidR="00942561" w:rsidRPr="00D03215">
        <w:rPr>
          <w:rFonts w:hint="eastAsia"/>
        </w:rPr>
        <w:t>もできますがやはり大大会用の表で作る方が簡単</w:t>
      </w:r>
      <w:r w:rsidR="009C7ED1" w:rsidRPr="00D03215">
        <w:rPr>
          <w:rFonts w:hint="eastAsia"/>
        </w:rPr>
        <w:t>です。</w:t>
      </w:r>
      <w:r w:rsidR="00942561" w:rsidRPr="00D03215">
        <w:rPr>
          <w:rFonts w:hint="eastAsia"/>
        </w:rPr>
        <w:t>この表の目的は縦方向に読み出す表として縦列ごとにAコート、隣列がBコートのように使うようにして上段3人と下段3人を自治会ごとに分けるなどに</w:t>
      </w:r>
      <w:r w:rsidR="009C7ED1" w:rsidRPr="00D03215">
        <w:rPr>
          <w:rFonts w:hint="eastAsia"/>
        </w:rPr>
        <w:t>考えれば、多人数に</w:t>
      </w:r>
      <w:r w:rsidR="00942561" w:rsidRPr="00D03215">
        <w:rPr>
          <w:rFonts w:hint="eastAsia"/>
        </w:rPr>
        <w:t>利用</w:t>
      </w:r>
      <w:r w:rsidR="009C7ED1" w:rsidRPr="00D03215">
        <w:rPr>
          <w:rFonts w:hint="eastAsia"/>
        </w:rPr>
        <w:t>できます</w:t>
      </w:r>
      <w:r w:rsidR="00942561" w:rsidRPr="00D03215">
        <w:rPr>
          <w:rFonts w:hint="eastAsia"/>
        </w:rPr>
        <w:t>。</w:t>
      </w:r>
      <w:r w:rsidR="009C7ED1" w:rsidRPr="00D03215">
        <w:rPr>
          <w:rFonts w:hint="eastAsia"/>
        </w:rPr>
        <w:t>下段を空白にすれば列ごとにAチーム、次の列がBチーム、次C、Dのようにできます。</w:t>
      </w:r>
    </w:p>
    <w:p w14:paraId="2650C140" w14:textId="77777777" w:rsidR="001932D5" w:rsidRPr="00D03215" w:rsidRDefault="00136B97" w:rsidP="0021558B">
      <w:pPr>
        <w:pStyle w:val="3"/>
      </w:pPr>
      <w:r w:rsidRPr="00D03215">
        <w:rPr>
          <w:rFonts w:hint="eastAsia"/>
        </w:rPr>
        <w:t>簡単なので実際に数値を入力して試して見てください</w:t>
      </w:r>
      <w:r w:rsidR="00E41A6B" w:rsidRPr="00D03215">
        <w:rPr>
          <w:rFonts w:hint="eastAsia"/>
        </w:rPr>
        <w:t>。</w:t>
      </w:r>
      <w:r w:rsidR="00E128DF" w:rsidRPr="00D03215">
        <w:rPr>
          <w:rFonts w:hint="eastAsia"/>
        </w:rPr>
        <w:t>試した場合は＜上書き保存はしな</w:t>
      </w:r>
      <w:r w:rsidR="0076408B" w:rsidRPr="00D03215">
        <w:rPr>
          <w:rFonts w:hint="eastAsia"/>
        </w:rPr>
        <w:t>ければ何を試しても大丈夫で、</w:t>
      </w:r>
      <w:r w:rsidR="00700B58">
        <w:rPr>
          <w:rFonts w:hint="eastAsia"/>
        </w:rPr>
        <w:t>開いているファイル</w:t>
      </w:r>
      <w:r w:rsidR="00E128DF" w:rsidRPr="00D03215">
        <w:rPr>
          <w:rFonts w:hint="eastAsia"/>
        </w:rPr>
        <w:t>を</w:t>
      </w:r>
      <w:r w:rsidR="0076408B" w:rsidRPr="00D03215">
        <w:rPr>
          <w:rFonts w:hint="eastAsia"/>
        </w:rPr>
        <w:t>壊すことはありません</w:t>
      </w:r>
      <w:r w:rsidR="00E128DF" w:rsidRPr="00D03215">
        <w:rPr>
          <w:rFonts w:hint="eastAsia"/>
        </w:rPr>
        <w:t>。</w:t>
      </w:r>
    </w:p>
    <w:p w14:paraId="03126974" w14:textId="77777777" w:rsidR="00124D6C" w:rsidRPr="00D03215" w:rsidRDefault="00302D3F" w:rsidP="00C928CA">
      <w:pPr>
        <w:pStyle w:val="2"/>
      </w:pPr>
      <w:bookmarkStart w:id="264" w:name="_Ref56506776"/>
      <w:bookmarkStart w:id="265" w:name="_Hlk56522192"/>
      <w:bookmarkStart w:id="266" w:name="_Toc56535387"/>
      <w:bookmarkStart w:id="267" w:name="_Toc220058836"/>
      <w:r w:rsidRPr="00D03215">
        <w:rPr>
          <w:rFonts w:hint="eastAsia"/>
        </w:rPr>
        <w:t>「メンバー編集」</w:t>
      </w:r>
      <w:r w:rsidRPr="00D42A01">
        <w:rPr>
          <w:rFonts w:hint="eastAsia"/>
        </w:rPr>
        <w:t xml:space="preserve"> </w:t>
      </w:r>
      <w:r w:rsidR="006361CC" w:rsidRPr="00D42A01">
        <w:rPr>
          <w:rFonts w:hint="eastAsia"/>
          <w:color w:val="000000" w:themeColor="text1"/>
        </w:rPr>
        <w:t>グループSTH_氏名編集</w:t>
      </w:r>
      <w:bookmarkEnd w:id="264"/>
      <w:r w:rsidR="008303B3" w:rsidRPr="00D03215">
        <w:rPr>
          <w:rFonts w:hint="eastAsia"/>
        </w:rPr>
        <w:t>「大大会用メンバー」の編集</w:t>
      </w:r>
      <w:bookmarkEnd w:id="265"/>
      <w:bookmarkEnd w:id="266"/>
      <w:bookmarkEnd w:id="267"/>
    </w:p>
    <w:p w14:paraId="74643944" w14:textId="77777777" w:rsidR="00124D6C" w:rsidRPr="00D03215" w:rsidRDefault="0095586F" w:rsidP="00543933">
      <w:pPr>
        <w:ind w:leftChars="337" w:left="708"/>
      </w:pPr>
      <w:r w:rsidRPr="00D03215">
        <w:rPr>
          <w:rFonts w:hint="eastAsia"/>
        </w:rPr>
        <w:t>大大会、中大会</w:t>
      </w:r>
      <w:r w:rsidR="005934D4">
        <w:rPr>
          <w:rFonts w:hint="eastAsia"/>
        </w:rPr>
        <w:t>のA列、B列、Ｃ列の設定</w:t>
      </w:r>
      <w:r w:rsidRPr="00D03215">
        <w:rPr>
          <w:rFonts w:hint="eastAsia"/>
        </w:rPr>
        <w:t>に対応しています。設定は簡単です。</w:t>
      </w:r>
    </w:p>
    <w:p w14:paraId="43F5D367" w14:textId="77777777" w:rsidR="00E128DF" w:rsidRDefault="00E128DF" w:rsidP="0021558B">
      <w:pPr>
        <w:pStyle w:val="3"/>
      </w:pPr>
      <w:r w:rsidRPr="00D03215">
        <w:rPr>
          <w:rFonts w:hint="eastAsia"/>
        </w:rPr>
        <w:t>XL_4R_GG_同好会_2015 03 29.xlsx」を開いてください。</w:t>
      </w:r>
    </w:p>
    <w:p w14:paraId="36B2C15C" w14:textId="7F8EBE81" w:rsidR="0021558B" w:rsidRPr="0021558B" w:rsidRDefault="0021558B" w:rsidP="0021558B">
      <w:r w:rsidRPr="00BB7573">
        <w:rPr>
          <w:rFonts w:hint="eastAsia"/>
          <w:noProof/>
        </w:rPr>
        <mc:AlternateContent>
          <mc:Choice Requires="wpg">
            <w:drawing>
              <wp:inline distT="0" distB="0" distL="0" distR="0" wp14:anchorId="222F5FF0" wp14:editId="11BB28B6">
                <wp:extent cx="5760085" cy="2655570"/>
                <wp:effectExtent l="0" t="0" r="0" b="0"/>
                <wp:docPr id="33" name="グループ化 33"/>
                <wp:cNvGraphicFramePr/>
                <a:graphic xmlns:a="http://schemas.openxmlformats.org/drawingml/2006/main">
                  <a:graphicData uri="http://schemas.microsoft.com/office/word/2010/wordprocessingGroup">
                    <wpg:wgp>
                      <wpg:cNvGrpSpPr/>
                      <wpg:grpSpPr>
                        <a:xfrm>
                          <a:off x="0" y="0"/>
                          <a:ext cx="5760085" cy="2655570"/>
                          <a:chOff x="0" y="0"/>
                          <a:chExt cx="5808980" cy="2678430"/>
                        </a:xfrm>
                      </wpg:grpSpPr>
                      <wps:wsp>
                        <wps:cNvPr id="454" name="テキスト ボックス 454"/>
                        <wps:cNvSpPr txBox="1"/>
                        <wps:spPr>
                          <a:xfrm>
                            <a:off x="49530" y="2472690"/>
                            <a:ext cx="5759450" cy="205740"/>
                          </a:xfrm>
                          <a:prstGeom prst="rect">
                            <a:avLst/>
                          </a:prstGeom>
                          <a:solidFill>
                            <a:prstClr val="white"/>
                          </a:solidFill>
                          <a:ln>
                            <a:noFill/>
                          </a:ln>
                        </wps:spPr>
                        <wps:txbx>
                          <w:txbxContent>
                            <w:p w14:paraId="24843916" w14:textId="77777777" w:rsidR="0021558B" w:rsidRPr="00D03215" w:rsidRDefault="0021558B" w:rsidP="0021558B">
                              <w:pPr>
                                <w:pStyle w:val="ab"/>
                              </w:pPr>
                              <w:bookmarkStart w:id="268" w:name="_Ref54353380"/>
                              <w:bookmarkStart w:id="269" w:name="_Ref5513640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Pr>
                                  <w:noProof/>
                                </w:rPr>
                                <w:t>33</w:t>
                              </w:r>
                              <w:r w:rsidRPr="00D03215">
                                <w:fldChar w:fldCharType="end"/>
                              </w:r>
                              <w:r w:rsidRPr="00D03215">
                                <w:t xml:space="preserve"> </w:t>
                              </w:r>
                              <w:bookmarkEnd w:id="268"/>
                              <w:r w:rsidRPr="00D03215">
                                <w:rPr>
                                  <w:rFonts w:hint="eastAsia"/>
                                </w:rPr>
                                <w:t>大大会用メンバーの書き出し</w:t>
                              </w:r>
                              <w:bookmarkEnd w:id="26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 name="図 1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760085" cy="2481580"/>
                          </a:xfrm>
                          <a:prstGeom prst="rect">
                            <a:avLst/>
                          </a:prstGeom>
                        </pic:spPr>
                      </pic:pic>
                    </wpg:wgp>
                  </a:graphicData>
                </a:graphic>
              </wp:inline>
            </w:drawing>
          </mc:Choice>
          <mc:Fallback>
            <w:pict>
              <v:group w14:anchorId="222F5FF0" id="グループ化 33" o:spid="_x0000_s1127" style="width:453.55pt;height:209.1pt;mso-position-horizontal-relative:char;mso-position-vertical-relative:line" coordsize="58089,2678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">
                <v:shape id="テキスト ボックス 454" o:spid="_x0000_s1128" type="#_x0000_t202" style="position:absolute;left:495;top:24726;width:57594;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" stroked="f">
                  <v:textbox inset="0,0,0,0">
                    <w:txbxContent>
                      <w:p w14:paraId="24843916" w14:textId="77777777" w:rsidR="0021558B" w:rsidRPr="00D03215" w:rsidRDefault="0021558B" w:rsidP="0021558B">
                        <w:pPr>
                          <w:pStyle w:val="ab"/>
                        </w:pPr>
                        <w:bookmarkStart w:id="313" w:name="_Ref54353380"/>
                        <w:bookmarkStart w:id="314" w:name="_Ref5513640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Pr>
                            <w:noProof/>
                          </w:rPr>
                          <w:t>33</w:t>
                        </w:r>
                        <w:r w:rsidRPr="00D03215">
                          <w:fldChar w:fldCharType="end"/>
                        </w:r>
                        <w:r w:rsidRPr="00D03215">
                          <w:t xml:space="preserve"> </w:t>
                        </w:r>
                        <w:bookmarkEnd w:id="313"/>
                        <w:r w:rsidRPr="00D03215">
                          <w:rPr>
                            <w:rFonts w:hint="eastAsia"/>
                          </w:rPr>
                          <w:t>大大会用メンバーの書き出し</w:t>
                        </w:r>
                        <w:bookmarkEnd w:id="314"/>
                      </w:p>
                    </w:txbxContent>
                  </v:textbox>
                </v:shape>
                <v:shape id="図 11" o:spid="_x0000_s1129" type="#_x0000_t75" style="position:absolute;width:57600;height:24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">
                  <v:imagedata r:id="rId73" o:title=""/>
                </v:shape>
                <w10:anchorlock/>
              </v:group>
            </w:pict>
          </mc:Fallback>
        </mc:AlternateContent>
      </w:r>
    </w:p>
    <w:p w14:paraId="48BBDDF9" w14:textId="77777777" w:rsidR="00E128DF" w:rsidRDefault="00E128DF" w:rsidP="0021558B">
      <w:pPr>
        <w:pStyle w:val="3"/>
      </w:pPr>
      <w:r w:rsidRPr="00D03215">
        <w:rPr>
          <w:rFonts w:hint="eastAsia"/>
        </w:rPr>
        <w:t>「メンバー編集」シートから</w:t>
      </w:r>
      <w:r w:rsidR="00E83849" w:rsidRPr="00D03215">
        <w:rPr>
          <w:rFonts w:hint="eastAsia"/>
        </w:rPr>
        <w:t>＜</w:t>
      </w:r>
      <w:r w:rsidR="0051406E" w:rsidRPr="006361CC">
        <w:rPr>
          <w:rFonts w:hint="eastAsia"/>
          <w:b/>
          <w:bCs/>
        </w:rPr>
        <w:t>メンバーシート取り込み</w:t>
      </w:r>
      <w:r w:rsidR="00E83849" w:rsidRPr="00D03215">
        <w:rPr>
          <w:rFonts w:hint="eastAsia"/>
        </w:rPr>
        <w:t>＞－＜ファイルを開く＞－＜大大会用メンバー.xlsx＞を選択して＜開く＞をクリックしてください</w:t>
      </w:r>
      <w:r w:rsidR="00D86647" w:rsidRPr="00D03215">
        <w:rPr>
          <w:rFonts w:hint="eastAsia"/>
        </w:rPr>
        <w:t>。</w:t>
      </w:r>
    </w:p>
    <w:p w14:paraId="6A3F8534" w14:textId="77777777" w:rsidR="00E128DF" w:rsidRDefault="00E128DF" w:rsidP="0021558B">
      <w:pPr>
        <w:pStyle w:val="3"/>
      </w:pPr>
      <w:r w:rsidRPr="00D03215">
        <w:rPr>
          <w:rFonts w:hint="eastAsia"/>
        </w:rPr>
        <w:lastRenderedPageBreak/>
        <w:t>「メンバー編集シートの取り込み確認」を表示するので＜取り込み＞を押してください。同ファイルを「メンバー編集」シートに取り込みます。</w:t>
      </w:r>
    </w:p>
    <w:p w14:paraId="0F360B6B" w14:textId="12500169" w:rsidR="00721CD9" w:rsidRDefault="00E128DF" w:rsidP="0021558B">
      <w:pPr>
        <w:pStyle w:val="3"/>
      </w:pPr>
      <w:bookmarkStart w:id="270" w:name="_Hlk56522792"/>
      <w:r w:rsidRPr="005F63B9">
        <w:rPr>
          <w:rFonts w:hint="eastAsia"/>
        </w:rPr>
        <w:t>「</w:t>
      </w:r>
      <w:r w:rsidR="00721CD9" w:rsidRPr="00577CA1">
        <w:rPr>
          <w:color w:val="0070C0"/>
        </w:rPr>
        <w:fldChar w:fldCharType="begin"/>
      </w:r>
      <w:r w:rsidR="00721CD9" w:rsidRPr="00577CA1">
        <w:rPr>
          <w:color w:val="0070C0"/>
        </w:rPr>
        <w:instrText xml:space="preserve"> </w:instrText>
      </w:r>
      <w:r w:rsidR="00721CD9" w:rsidRPr="00577CA1">
        <w:rPr>
          <w:rFonts w:hint="eastAsia"/>
          <w:color w:val="0070C0"/>
        </w:rPr>
        <w:instrText>REF _Ref55136408 \h</w:instrText>
      </w:r>
      <w:r w:rsidR="00721CD9" w:rsidRPr="00577CA1">
        <w:rPr>
          <w:color w:val="0070C0"/>
        </w:rPr>
        <w:instrText xml:space="preserve"> </w:instrText>
      </w:r>
      <w:r w:rsidR="00721CD9" w:rsidRPr="00577CA1">
        <w:rPr>
          <w:color w:val="0070C0"/>
        </w:rPr>
      </w:r>
      <w:r w:rsidR="00721CD9" w:rsidRPr="00577CA1">
        <w:rPr>
          <w:color w:val="0070C0"/>
        </w:rPr>
        <w:fldChar w:fldCharType="separate"/>
      </w:r>
      <w:r w:rsidR="00577CA1" w:rsidRPr="00577CA1">
        <w:rPr>
          <w:rFonts w:hint="eastAsia"/>
          <w:color w:val="0070C0"/>
        </w:rPr>
        <w:t xml:space="preserve">図 </w:t>
      </w:r>
      <w:r w:rsidR="00577CA1" w:rsidRPr="00577CA1">
        <w:rPr>
          <w:noProof/>
          <w:color w:val="0070C0"/>
        </w:rPr>
        <w:t>33</w:t>
      </w:r>
      <w:r w:rsidR="00577CA1" w:rsidRPr="00577CA1">
        <w:rPr>
          <w:color w:val="0070C0"/>
        </w:rPr>
        <w:t xml:space="preserve"> </w:t>
      </w:r>
      <w:r w:rsidR="00577CA1" w:rsidRPr="00577CA1">
        <w:rPr>
          <w:rFonts w:hint="eastAsia"/>
          <w:color w:val="0070C0"/>
        </w:rPr>
        <w:t>大大会用メンバーの書き出し</w:t>
      </w:r>
      <w:r w:rsidR="00721CD9" w:rsidRPr="00577CA1">
        <w:rPr>
          <w:color w:val="0070C0"/>
        </w:rPr>
        <w:fldChar w:fldCharType="end"/>
      </w:r>
      <w:r w:rsidRPr="00D03215">
        <w:rPr>
          <w:rFonts w:hint="eastAsia"/>
        </w:rPr>
        <w:t>」の図</w:t>
      </w:r>
      <w:r w:rsidR="00721CD9" w:rsidRPr="00D03215">
        <w:rPr>
          <w:rFonts w:hint="eastAsia"/>
        </w:rPr>
        <w:t>が取り込まれます。</w:t>
      </w:r>
    </w:p>
    <w:p w14:paraId="2760BC8C" w14:textId="77777777" w:rsidR="00D86647" w:rsidRPr="00D03215" w:rsidRDefault="00283551" w:rsidP="0021558B">
      <w:pPr>
        <w:pStyle w:val="3"/>
      </w:pPr>
      <w:r w:rsidRPr="00D03215">
        <w:rPr>
          <w:rFonts w:hint="eastAsia"/>
          <w:noProof/>
        </w:rPr>
        <mc:AlternateContent>
          <mc:Choice Requires="wpg">
            <w:drawing>
              <wp:anchor distT="0" distB="0" distL="114300" distR="114300" simplePos="0" relativeHeight="251764736" behindDoc="0" locked="0" layoutInCell="1" allowOverlap="1" wp14:anchorId="40E9819B" wp14:editId="591DDE0A">
                <wp:simplePos x="0" y="0"/>
                <wp:positionH relativeFrom="margin">
                  <wp:posOffset>3592718</wp:posOffset>
                </wp:positionH>
                <wp:positionV relativeFrom="paragraph">
                  <wp:posOffset>-192629</wp:posOffset>
                </wp:positionV>
                <wp:extent cx="2200275" cy="2179320"/>
                <wp:effectExtent l="0" t="0" r="9525" b="0"/>
                <wp:wrapSquare wrapText="bothSides"/>
                <wp:docPr id="54" name="グループ化 54"/>
                <wp:cNvGraphicFramePr/>
                <a:graphic xmlns:a="http://schemas.openxmlformats.org/drawingml/2006/main">
                  <a:graphicData uri="http://schemas.microsoft.com/office/word/2010/wordprocessingGroup">
                    <wpg:wgp>
                      <wpg:cNvGrpSpPr/>
                      <wpg:grpSpPr>
                        <a:xfrm>
                          <a:off x="0" y="0"/>
                          <a:ext cx="2200275" cy="2179320"/>
                          <a:chOff x="0" y="0"/>
                          <a:chExt cx="2200275" cy="2179320"/>
                        </a:xfrm>
                      </wpg:grpSpPr>
                      <wps:wsp>
                        <wps:cNvPr id="279" name="テキスト ボックス 279"/>
                        <wps:cNvSpPr txBox="1"/>
                        <wps:spPr>
                          <a:xfrm>
                            <a:off x="11430" y="1969770"/>
                            <a:ext cx="2188845" cy="209550"/>
                          </a:xfrm>
                          <a:prstGeom prst="rect">
                            <a:avLst/>
                          </a:prstGeom>
                          <a:solidFill>
                            <a:prstClr val="white"/>
                          </a:solidFill>
                          <a:ln>
                            <a:noFill/>
                          </a:ln>
                        </wps:spPr>
                        <wps:txbx>
                          <w:txbxContent>
                            <w:p w14:paraId="1D9D744A" w14:textId="77777777" w:rsidR="0033563C" w:rsidRPr="00D03215" w:rsidRDefault="0033563C" w:rsidP="00AC71EA">
                              <w:pPr>
                                <w:pStyle w:val="ab"/>
                                <w:rPr>
                                  <w:rFonts w:eastAsia="ＭＳ 明朝"/>
                                  <w:u w:val="wave"/>
                                </w:rPr>
                              </w:pPr>
                              <w:bookmarkStart w:id="271" w:name="_Ref56521560"/>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34</w:t>
                              </w:r>
                              <w:r w:rsidR="005D10C5" w:rsidRPr="00D03215">
                                <w:fldChar w:fldCharType="end"/>
                              </w:r>
                              <w:r w:rsidRPr="00D03215">
                                <w:t xml:space="preserve"> </w:t>
                              </w:r>
                              <w:r w:rsidR="006361CC" w:rsidRPr="0021558B">
                                <w:rPr>
                                  <w:rFonts w:hint="eastAsia"/>
                                </w:rPr>
                                <w:t>グループSTH_氏名編集</w:t>
                              </w:r>
                              <w:bookmarkEnd w:id="27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4" name="図 44"/>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188210" cy="1982470"/>
                          </a:xfrm>
                          <a:prstGeom prst="rect">
                            <a:avLst/>
                          </a:prstGeom>
                        </pic:spPr>
                      </pic:pic>
                    </wpg:wgp>
                  </a:graphicData>
                </a:graphic>
              </wp:anchor>
            </w:drawing>
          </mc:Choice>
          <mc:Fallback>
            <w:pict>
              <v:group w14:anchorId="40E9819B" id="グループ化 54" o:spid="_x0000_s1130" style="position:absolute;left:0;text-align:left;margin-left:282.9pt;margin-top:-15.15pt;width:173.25pt;height:171.6pt;z-index:251764736;mso-position-horizontal-relative:margin;mso-position-vertical-relative:text" coordsize="22002,2179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">
                <v:shape id="テキスト ボックス 279" o:spid="_x0000_s1131" type="#_x0000_t202" style="position:absolute;left:114;top:19697;width:21888;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" stroked="f">
                  <v:textbox inset="0,0,0,0">
                    <w:txbxContent>
                      <w:p w14:paraId="1D9D744A" w14:textId="77777777" w:rsidR="0033563C" w:rsidRPr="00D03215" w:rsidRDefault="0033563C" w:rsidP="00AC71EA">
                        <w:pPr>
                          <w:pStyle w:val="ab"/>
                          <w:rPr>
                            <w:rFonts w:eastAsia="ＭＳ 明朝"/>
                            <w:u w:val="wave"/>
                          </w:rPr>
                        </w:pPr>
                        <w:bookmarkStart w:id="317" w:name="_Ref56521560"/>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34</w:t>
                        </w:r>
                        <w:r w:rsidR="005D10C5" w:rsidRPr="00D03215">
                          <w:fldChar w:fldCharType="end"/>
                        </w:r>
                        <w:r w:rsidRPr="00D03215">
                          <w:t xml:space="preserve"> </w:t>
                        </w:r>
                        <w:r w:rsidR="006361CC" w:rsidRPr="0021558B">
                          <w:rPr>
                            <w:rFonts w:hint="eastAsia"/>
                          </w:rPr>
                          <w:t>グループSTH_氏名編集</w:t>
                        </w:r>
                        <w:bookmarkEnd w:id="317"/>
                      </w:p>
                    </w:txbxContent>
                  </v:textbox>
                </v:shape>
                <v:shape id="図 44" o:spid="_x0000_s1132" type="#_x0000_t75" style="position:absolute;width:21882;height:19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">
                  <v:imagedata r:id="rId75" o:title=""/>
                </v:shape>
                <w10:wrap type="square" anchorx="margin"/>
              </v:group>
            </w:pict>
          </mc:Fallback>
        </mc:AlternateContent>
      </w:r>
      <w:r w:rsidR="00E128DF" w:rsidRPr="00D03215">
        <w:rPr>
          <w:rFonts w:hint="eastAsia"/>
        </w:rPr>
        <w:t>「</w:t>
      </w:r>
      <w:r w:rsidR="00721CD9" w:rsidRPr="00D03215">
        <w:rPr>
          <w:rFonts w:hint="eastAsia"/>
        </w:rPr>
        <w:t>I</w:t>
      </w:r>
      <w:r w:rsidR="00E128DF" w:rsidRPr="00D03215">
        <w:rPr>
          <w:rFonts w:hint="eastAsia"/>
        </w:rPr>
        <w:t>」～「</w:t>
      </w:r>
      <w:r w:rsidR="00721CD9" w:rsidRPr="00D03215">
        <w:rPr>
          <w:rFonts w:hint="eastAsia"/>
        </w:rPr>
        <w:t>AJ</w:t>
      </w:r>
      <w:r w:rsidR="00E128DF" w:rsidRPr="00D03215">
        <w:rPr>
          <w:rFonts w:hint="eastAsia"/>
        </w:rPr>
        <w:t>」列で設定しますが「</w:t>
      </w:r>
      <w:r w:rsidR="00721CD9" w:rsidRPr="00D03215">
        <w:rPr>
          <w:rFonts w:hint="eastAsia"/>
        </w:rPr>
        <w:t>GN</w:t>
      </w:r>
      <w:r w:rsidR="00E128DF" w:rsidRPr="00D03215">
        <w:rPr>
          <w:rFonts w:hint="eastAsia"/>
        </w:rPr>
        <w:t>」</w:t>
      </w:r>
      <w:r w:rsidR="00721CD9" w:rsidRPr="00D03215">
        <w:rPr>
          <w:rFonts w:hint="eastAsia"/>
        </w:rPr>
        <w:t>「Start Hole」（以後ST_Hとします）</w:t>
      </w:r>
      <w:r w:rsidR="00E128DF" w:rsidRPr="00D03215">
        <w:rPr>
          <w:rFonts w:hint="eastAsia"/>
        </w:rPr>
        <w:t>列</w:t>
      </w:r>
      <w:r w:rsidR="00721CD9" w:rsidRPr="00D03215">
        <w:rPr>
          <w:rFonts w:hint="eastAsia"/>
        </w:rPr>
        <w:t>は各列とも自動で設定できます。</w:t>
      </w:r>
      <w:r w:rsidR="00655449" w:rsidRPr="00D03215">
        <w:rPr>
          <w:rFonts w:hint="eastAsia"/>
        </w:rPr>
        <w:t>「氏名」「自治会名」と共に</w:t>
      </w:r>
      <w:r w:rsidR="00721CD9" w:rsidRPr="00D03215">
        <w:rPr>
          <w:rFonts w:hint="eastAsia"/>
        </w:rPr>
        <w:t>手入力しても構いません。</w:t>
      </w:r>
      <w:r w:rsidR="00E128DF" w:rsidRPr="00D03215">
        <w:rPr>
          <w:rFonts w:hint="eastAsia"/>
        </w:rPr>
        <w:t>「</w:t>
      </w:r>
      <w:r w:rsidR="00655449" w:rsidRPr="00D03215">
        <w:rPr>
          <w:rFonts w:hint="eastAsia"/>
        </w:rPr>
        <w:t>G</w:t>
      </w:r>
      <w:r w:rsidR="00E128DF" w:rsidRPr="00D03215">
        <w:rPr>
          <w:rFonts w:hint="eastAsia"/>
        </w:rPr>
        <w:t>1」セルには「</w:t>
      </w:r>
      <w:r w:rsidR="00655449" w:rsidRPr="00D03215">
        <w:rPr>
          <w:rFonts w:hint="eastAsia"/>
        </w:rPr>
        <w:t>横に3行単位行を最終行まで繰り返し</w:t>
      </w:r>
      <w:r w:rsidR="00E128DF" w:rsidRPr="00D03215">
        <w:rPr>
          <w:rFonts w:hint="eastAsia"/>
        </w:rPr>
        <w:t>」の文字列がありこの</w:t>
      </w:r>
      <w:r w:rsidR="00E128DF" w:rsidRPr="00D03215">
        <w:rPr>
          <w:rFonts w:hint="eastAsia"/>
          <w:u w:val="wave"/>
        </w:rPr>
        <w:t>文字列を検索</w:t>
      </w:r>
      <w:r w:rsidR="00E128DF" w:rsidRPr="00D03215">
        <w:rPr>
          <w:rFonts w:hint="eastAsia"/>
        </w:rPr>
        <w:t>してプログラムが処理を実行するので消去してはいけません。</w:t>
      </w:r>
      <w:r w:rsidR="00B24F06" w:rsidRPr="00D03215">
        <w:rPr>
          <w:rFonts w:hint="eastAsia"/>
        </w:rPr>
        <w:t>「H」列の文字は合っても無くても関係ありません。</w:t>
      </w:r>
      <w:r w:rsidR="0014193C" w:rsidRPr="00D03215">
        <w:rPr>
          <w:rFonts w:hint="eastAsia"/>
        </w:rPr>
        <w:t>「</w:t>
      </w:r>
      <w:r w:rsidR="00655449" w:rsidRPr="00D03215">
        <w:rPr>
          <w:rFonts w:hint="eastAsia"/>
        </w:rPr>
        <w:t>E</w:t>
      </w:r>
      <w:r w:rsidR="00E128DF" w:rsidRPr="00D03215">
        <w:rPr>
          <w:rFonts w:hint="eastAsia"/>
        </w:rPr>
        <w:t>」列と「</w:t>
      </w:r>
      <w:r w:rsidR="00655449" w:rsidRPr="00D03215">
        <w:rPr>
          <w:rFonts w:hint="eastAsia"/>
        </w:rPr>
        <w:t>F</w:t>
      </w:r>
      <w:r w:rsidR="00E128DF" w:rsidRPr="00D03215">
        <w:rPr>
          <w:rFonts w:hint="eastAsia"/>
        </w:rPr>
        <w:t>」列の間には列を追加できますが、右方向には列の追加はきません。表は</w:t>
      </w:r>
      <w:r w:rsidR="00655449" w:rsidRPr="00D03215">
        <w:rPr>
          <w:rFonts w:hint="eastAsia"/>
        </w:rPr>
        <w:t>4</w:t>
      </w:r>
      <w:r w:rsidR="00E128DF" w:rsidRPr="00D03215">
        <w:rPr>
          <w:rFonts w:hint="eastAsia"/>
        </w:rPr>
        <w:t>列単位</w:t>
      </w:r>
      <w:r w:rsidR="00655449" w:rsidRPr="00D03215">
        <w:rPr>
          <w:rFonts w:hint="eastAsia"/>
        </w:rPr>
        <w:t>となっており最終列より右に</w:t>
      </w:r>
      <w:r w:rsidR="00202BE0" w:rsidRPr="00D03215">
        <w:rPr>
          <w:rFonts w:hint="eastAsia"/>
        </w:rPr>
        <w:t>4列単位で</w:t>
      </w:r>
      <w:r w:rsidR="00655449" w:rsidRPr="00D03215">
        <w:rPr>
          <w:rFonts w:hint="eastAsia"/>
        </w:rPr>
        <w:t>追加</w:t>
      </w:r>
      <w:r w:rsidR="00EF202C" w:rsidRPr="00D03215">
        <w:rPr>
          <w:rFonts w:hint="eastAsia"/>
        </w:rPr>
        <w:t>が</w:t>
      </w:r>
      <w:r w:rsidR="00655449" w:rsidRPr="00D03215">
        <w:rPr>
          <w:rFonts w:hint="eastAsia"/>
        </w:rPr>
        <w:t>可能です。</w:t>
      </w:r>
    </w:p>
    <w:p w14:paraId="452E14EF" w14:textId="77777777" w:rsidR="00721CD9" w:rsidRDefault="00655449" w:rsidP="0021558B">
      <w:pPr>
        <w:pStyle w:val="3"/>
        <w:numPr>
          <w:ilvl w:val="0"/>
          <w:numId w:val="0"/>
        </w:numPr>
        <w:ind w:left="851"/>
      </w:pPr>
      <w:r w:rsidRPr="00D03215">
        <w:rPr>
          <w:rFonts w:hint="eastAsia"/>
        </w:rPr>
        <w:t>下方向にも6人</w:t>
      </w:r>
      <w:r w:rsidR="00EF202C" w:rsidRPr="00D03215">
        <w:rPr>
          <w:rFonts w:hint="eastAsia"/>
        </w:rPr>
        <w:t>単位</w:t>
      </w:r>
      <w:r w:rsidRPr="00D03215">
        <w:rPr>
          <w:rFonts w:hint="eastAsia"/>
        </w:rPr>
        <w:t>で追加できます。行の空白は有り、</w:t>
      </w:r>
      <w:r w:rsidR="00202BE0" w:rsidRPr="00D03215">
        <w:rPr>
          <w:rFonts w:hint="eastAsia"/>
        </w:rPr>
        <w:t>または無は</w:t>
      </w:r>
      <w:r w:rsidRPr="00D03215">
        <w:rPr>
          <w:rFonts w:hint="eastAsia"/>
        </w:rPr>
        <w:t>自由ですが有った方がわかり易いかもしれません。</w:t>
      </w:r>
      <w:r w:rsidR="00E128DF" w:rsidRPr="00D03215">
        <w:br/>
      </w:r>
      <w:r w:rsidR="00E128DF" w:rsidRPr="00D03215">
        <w:rPr>
          <w:rFonts w:hint="eastAsia"/>
        </w:rPr>
        <w:t>表の下に文字列が有ってはいけません。何ゲームで終わっているかをExcelの最終行から調査するからです。</w:t>
      </w:r>
      <w:r w:rsidR="00202BE0" w:rsidRPr="00D03215">
        <w:rPr>
          <w:rFonts w:hint="eastAsia"/>
        </w:rPr>
        <w:t>3行単位で</w:t>
      </w:r>
      <w:r w:rsidR="00202BE0" w:rsidRPr="005400E3">
        <w:rPr>
          <w:rFonts w:hint="eastAsia"/>
          <w:b/>
          <w:bCs/>
          <w:color w:val="ED0000"/>
        </w:rPr>
        <w:t>①</w:t>
      </w:r>
      <w:r w:rsidR="00202BE0" w:rsidRPr="00D03215">
        <w:rPr>
          <w:rFonts w:hint="eastAsia"/>
        </w:rPr>
        <w:t>、</w:t>
      </w:r>
      <w:r w:rsidR="00202BE0" w:rsidRPr="005400E3">
        <w:rPr>
          <w:rFonts w:hint="eastAsia"/>
          <w:b/>
          <w:bCs/>
          <w:color w:val="ED0000"/>
        </w:rPr>
        <w:t>②</w:t>
      </w:r>
      <w:r w:rsidR="00202BE0" w:rsidRPr="00D03215">
        <w:rPr>
          <w:rFonts w:hint="eastAsia"/>
        </w:rPr>
        <w:t>、～</w:t>
      </w:r>
      <w:r w:rsidR="00202BE0" w:rsidRPr="005400E3">
        <w:rPr>
          <w:rFonts w:hint="eastAsia"/>
          <w:b/>
          <w:bCs/>
          <w:color w:val="ED0000"/>
        </w:rPr>
        <w:t>⑦</w:t>
      </w:r>
      <w:r w:rsidR="00202BE0" w:rsidRPr="00D03215">
        <w:rPr>
          <w:rFonts w:hint="eastAsia"/>
        </w:rPr>
        <w:t>、</w:t>
      </w:r>
      <w:r w:rsidR="00202BE0" w:rsidRPr="005400E3">
        <w:rPr>
          <w:rFonts w:hint="eastAsia"/>
          <w:b/>
          <w:bCs/>
          <w:color w:val="ED0000"/>
        </w:rPr>
        <w:t>⑧</w:t>
      </w:r>
      <w:r w:rsidR="00202BE0" w:rsidRPr="00D03215">
        <w:rPr>
          <w:rFonts w:hint="eastAsia"/>
        </w:rPr>
        <w:t>、の順で「ST_H」の番号</w:t>
      </w:r>
      <w:r w:rsidR="0014193C" w:rsidRPr="00D03215">
        <w:rPr>
          <w:rFonts w:hint="eastAsia"/>
        </w:rPr>
        <w:t>を</w:t>
      </w:r>
      <w:r w:rsidR="00202BE0" w:rsidRPr="00D03215">
        <w:rPr>
          <w:rFonts w:hint="eastAsia"/>
        </w:rPr>
        <w:t>振ります。縦に6人単位で「GN」番号を振ります。</w:t>
      </w:r>
    </w:p>
    <w:bookmarkEnd w:id="270"/>
    <w:p w14:paraId="13E5F902" w14:textId="77777777" w:rsidR="00826A93" w:rsidRPr="00D03215" w:rsidRDefault="00EF202C" w:rsidP="0021558B">
      <w:pPr>
        <w:pStyle w:val="3"/>
      </w:pPr>
      <w:r w:rsidRPr="00D03215">
        <w:rPr>
          <w:rFonts w:hint="eastAsia"/>
          <w:u w:val="wave"/>
        </w:rPr>
        <w:t>表の2行目を最終列迄選択して</w:t>
      </w:r>
      <w:r w:rsidRPr="00D03215">
        <w:rPr>
          <w:rFonts w:hint="eastAsia"/>
        </w:rPr>
        <w:t>(</w:t>
      </w:r>
      <w:r w:rsidR="0032259B" w:rsidRPr="007A4A51">
        <w:rPr>
          <w:rFonts w:hint="eastAsia"/>
          <w:u w:val="wave"/>
        </w:rPr>
        <w:t>処理範囲を示すため</w:t>
      </w:r>
      <w:r w:rsidR="0032259B">
        <w:rPr>
          <w:rFonts w:hint="eastAsia"/>
          <w:u w:val="wave"/>
        </w:rPr>
        <w:t>I2:AJ2の範囲をドラッグします。</w:t>
      </w:r>
      <w:r w:rsidR="0032259B">
        <w:rPr>
          <w:u w:val="wave"/>
        </w:rPr>
        <w:br/>
      </w:r>
      <w:r w:rsidR="0032259B">
        <w:rPr>
          <w:rFonts w:hint="eastAsia"/>
        </w:rPr>
        <w:t>横一列にドラッグする</w:t>
      </w:r>
      <w:r w:rsidR="00077708">
        <w:rPr>
          <w:rFonts w:hint="eastAsia"/>
        </w:rPr>
        <w:t>操作</w:t>
      </w:r>
      <w:r w:rsidR="0032259B">
        <w:rPr>
          <w:rFonts w:hint="eastAsia"/>
        </w:rPr>
        <w:t>は、水平方向にドラッグした</w:t>
      </w:r>
      <w:r w:rsidR="00077708">
        <w:rPr>
          <w:rFonts w:hint="eastAsia"/>
        </w:rPr>
        <w:t>範囲</w:t>
      </w:r>
      <w:r w:rsidR="0032259B">
        <w:rPr>
          <w:rFonts w:hint="eastAsia"/>
        </w:rPr>
        <w:t>だけを書き出します。</w:t>
      </w:r>
      <w:r w:rsidR="00927C7F">
        <w:br/>
      </w:r>
      <w:r w:rsidR="0032259B">
        <w:rPr>
          <w:rFonts w:hint="eastAsia"/>
        </w:rPr>
        <w:t>（「例えばI2:T2」をドラッグした場合はI2列～T2列の範囲だけ</w:t>
      </w:r>
      <w:r w:rsidR="00C53B9C">
        <w:rPr>
          <w:rFonts w:hint="eastAsia"/>
        </w:rPr>
        <w:t>を</w:t>
      </w:r>
      <w:r w:rsidR="00927C7F">
        <w:rPr>
          <w:rFonts w:hint="eastAsia"/>
        </w:rPr>
        <w:t>A列～E列に</w:t>
      </w:r>
      <w:r w:rsidR="0032259B">
        <w:rPr>
          <w:rFonts w:hint="eastAsia"/>
        </w:rPr>
        <w:t>データを書き出します</w:t>
      </w:r>
      <w:r w:rsidRPr="00D03215">
        <w:rPr>
          <w:rFonts w:hint="eastAsia"/>
        </w:rPr>
        <w:t>)</w:t>
      </w:r>
      <w:r w:rsidR="00BF60DB" w:rsidRPr="00D03215">
        <w:rPr>
          <w:rFonts w:hint="eastAsia"/>
        </w:rPr>
        <w:t xml:space="preserve"> </w:t>
      </w:r>
      <w:r w:rsidR="00927C7F">
        <w:br/>
      </w:r>
      <w:r w:rsidR="00A82D56">
        <w:rPr>
          <w:rFonts w:hint="eastAsia"/>
        </w:rPr>
        <w:t>実行するには</w:t>
      </w:r>
      <w:r w:rsidR="00927C7F">
        <w:rPr>
          <w:rFonts w:hint="eastAsia"/>
        </w:rPr>
        <w:t>リボンのコマンドアイコン</w:t>
      </w:r>
      <w:r w:rsidRPr="00D03215">
        <w:rPr>
          <w:rFonts w:hint="eastAsia"/>
        </w:rPr>
        <w:t>「</w:t>
      </w:r>
      <w:r w:rsidR="006361CC" w:rsidRPr="00D42A01">
        <w:rPr>
          <w:rFonts w:hint="eastAsia"/>
          <w:color w:val="000000" w:themeColor="text1"/>
        </w:rPr>
        <w:t>グループSTH_氏名編集</w:t>
      </w:r>
      <w:r w:rsidRPr="00D03215">
        <w:rPr>
          <w:rFonts w:hint="eastAsia"/>
        </w:rPr>
        <w:t>」をクリックします</w:t>
      </w:r>
      <w:r w:rsidR="00826A93" w:rsidRPr="00D03215">
        <w:rPr>
          <w:rFonts w:hint="eastAsia"/>
        </w:rPr>
        <w:t>。</w:t>
      </w:r>
    </w:p>
    <w:p w14:paraId="788E6F94" w14:textId="75FA5026" w:rsidR="00826A93" w:rsidRPr="00D03215" w:rsidRDefault="00826A93"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_Ref56521560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34</w:t>
      </w:r>
      <w:r w:rsidR="00577CA1" w:rsidRPr="00577CA1">
        <w:rPr>
          <w:color w:val="0070C0"/>
        </w:rPr>
        <w:t xml:space="preserve"> </w:t>
      </w:r>
      <w:r w:rsidR="00577CA1" w:rsidRPr="00577CA1">
        <w:rPr>
          <w:rFonts w:hint="eastAsia"/>
          <w:color w:val="0070C0"/>
        </w:rPr>
        <w:t>グループSTH_氏名編集</w:t>
      </w:r>
      <w:r w:rsidRPr="00577CA1">
        <w:rPr>
          <w:color w:val="0070C0"/>
        </w:rPr>
        <w:fldChar w:fldCharType="end"/>
      </w:r>
      <w:r w:rsidRPr="00D03215">
        <w:rPr>
          <w:rFonts w:hint="eastAsia"/>
        </w:rPr>
        <w:t>」図が表示します。</w:t>
      </w:r>
    </w:p>
    <w:p w14:paraId="0B5B8744" w14:textId="565DF294" w:rsidR="008303B3" w:rsidRPr="00D03215" w:rsidRDefault="00826A93" w:rsidP="0021558B">
      <w:pPr>
        <w:pStyle w:val="3"/>
      </w:pPr>
      <w:r w:rsidRPr="00D03215">
        <w:rPr>
          <w:rFonts w:hint="eastAsia"/>
        </w:rPr>
        <w:t>「G1」セルには「横に3行単位行を最終行まで繰り返し」を基に</w:t>
      </w:r>
      <w:r w:rsidR="008303B3" w:rsidRPr="00D03215">
        <w:rPr>
          <w:rFonts w:hint="eastAsia"/>
        </w:rPr>
        <w:t>コマンドボタンに黒丸が付</w:t>
      </w:r>
      <w:r w:rsidR="009E60DF" w:rsidRPr="00D03215">
        <w:rPr>
          <w:rFonts w:hint="eastAsia"/>
        </w:rPr>
        <w:t>くので</w:t>
      </w:r>
      <w:r w:rsidR="0014193C" w:rsidRPr="00D03215">
        <w:rPr>
          <w:rFonts w:hint="eastAsia"/>
        </w:rPr>
        <w:t>こ</w:t>
      </w:r>
      <w:r w:rsidR="009E60DF" w:rsidRPr="00D03215">
        <w:rPr>
          <w:rFonts w:hint="eastAsia"/>
        </w:rPr>
        <w:t>の文字列を消してはいけません</w:t>
      </w:r>
      <w:r w:rsidR="00EF202C" w:rsidRPr="00D03215">
        <w:rPr>
          <w:rFonts w:hint="eastAsia"/>
        </w:rPr>
        <w:t>。</w:t>
      </w:r>
      <w:r w:rsidR="008303B3" w:rsidRPr="00D03215">
        <w:rPr>
          <w:rFonts w:hint="eastAsia"/>
        </w:rPr>
        <w:t>下側は別の「中大会用メンバー.xlsx」を使用する場合</w:t>
      </w:r>
      <w:r w:rsidR="00437C7A" w:rsidRPr="00D03215">
        <w:rPr>
          <w:rFonts w:hint="eastAsia"/>
        </w:rPr>
        <w:t>で</w:t>
      </w:r>
      <w:r w:rsidR="00437C7A" w:rsidRPr="005F63B9">
        <w:rPr>
          <w:rFonts w:hint="eastAsia"/>
          <w:color w:val="0070C0"/>
        </w:rPr>
        <w:t>「</w:t>
      </w:r>
      <w:r w:rsidR="00437C7A" w:rsidRPr="00577CA1">
        <w:rPr>
          <w:color w:val="0070C0"/>
        </w:rPr>
        <w:fldChar w:fldCharType="begin"/>
      </w:r>
      <w:r w:rsidR="00437C7A" w:rsidRPr="00577CA1">
        <w:rPr>
          <w:color w:val="0070C0"/>
        </w:rPr>
        <w:instrText xml:space="preserve"> </w:instrText>
      </w:r>
      <w:r w:rsidR="00437C7A" w:rsidRPr="00577CA1">
        <w:rPr>
          <w:rFonts w:hint="eastAsia"/>
          <w:color w:val="0070C0"/>
        </w:rPr>
        <w:instrText>REF _Ref56524478 \r \h</w:instrText>
      </w:r>
      <w:r w:rsidR="00437C7A" w:rsidRPr="00577CA1">
        <w:rPr>
          <w:color w:val="0070C0"/>
        </w:rPr>
        <w:instrText xml:space="preserve"> </w:instrText>
      </w:r>
      <w:r w:rsidR="00437C7A" w:rsidRPr="00577CA1">
        <w:rPr>
          <w:color w:val="0070C0"/>
        </w:rPr>
      </w:r>
      <w:r w:rsidR="00437C7A" w:rsidRPr="00577CA1">
        <w:rPr>
          <w:color w:val="0070C0"/>
        </w:rPr>
        <w:fldChar w:fldCharType="separate"/>
      </w:r>
      <w:r w:rsidR="00577CA1" w:rsidRPr="00577CA1">
        <w:rPr>
          <w:color w:val="0070C0"/>
        </w:rPr>
        <w:t>(10)7)</w:t>
      </w:r>
      <w:r w:rsidR="00437C7A" w:rsidRPr="00577CA1">
        <w:rPr>
          <w:color w:val="0070C0"/>
        </w:rPr>
        <w:fldChar w:fldCharType="end"/>
      </w:r>
      <w:r w:rsidR="00437C7A" w:rsidRPr="00D03215">
        <w:rPr>
          <w:rFonts w:hint="eastAsia"/>
        </w:rPr>
        <w:t>」項で説明しています。</w:t>
      </w:r>
    </w:p>
    <w:p w14:paraId="5160F0FA" w14:textId="77777777" w:rsidR="00A205ED" w:rsidRDefault="00A205ED" w:rsidP="0021558B">
      <w:pPr>
        <w:pStyle w:val="3"/>
      </w:pPr>
      <w:bookmarkStart w:id="272" w:name="_Ref219551857"/>
      <w:r>
        <w:rPr>
          <w:rFonts w:hint="eastAsia"/>
        </w:rPr>
        <w:t>「A～E列および作成元GN　STH自動記入」</w:t>
      </w:r>
      <w:r w:rsidR="008303B3" w:rsidRPr="00D03215">
        <w:rPr>
          <w:rFonts w:hint="eastAsia"/>
        </w:rPr>
        <w:t>チェックマーク</w:t>
      </w:r>
      <w:r w:rsidR="00966F56">
        <w:rPr>
          <w:rFonts w:hint="eastAsia"/>
        </w:rPr>
        <w:t xml:space="preserve">： </w:t>
      </w:r>
      <w:r w:rsidR="008303B3" w:rsidRPr="00D03215">
        <w:rPr>
          <w:rFonts w:hint="eastAsia"/>
        </w:rPr>
        <w:t>は</w:t>
      </w:r>
      <w:r>
        <w:rPr>
          <w:rFonts w:hint="eastAsia"/>
        </w:rPr>
        <w:t>A～E列に自動で「GN」と「ST</w:t>
      </w:r>
      <w:r w:rsidR="00EE31B3">
        <w:rPr>
          <w:rFonts w:hint="eastAsia"/>
        </w:rPr>
        <w:t>_</w:t>
      </w:r>
      <w:r>
        <w:rPr>
          <w:rFonts w:hint="eastAsia"/>
        </w:rPr>
        <w:t>H」</w:t>
      </w:r>
      <w:r w:rsidR="00EE31B3">
        <w:rPr>
          <w:rFonts w:hint="eastAsia"/>
        </w:rPr>
        <w:t>（スタートホール）</w:t>
      </w:r>
      <w:r w:rsidR="00E10A86">
        <w:rPr>
          <w:rFonts w:hint="eastAsia"/>
        </w:rPr>
        <w:t>を</w:t>
      </w:r>
      <w:r>
        <w:rPr>
          <w:rFonts w:hint="eastAsia"/>
        </w:rPr>
        <w:t>作るので、そのデータを「I～AH」に記入するという意味です。この</w:t>
      </w:r>
      <w:r w:rsidRPr="00D03215">
        <w:rPr>
          <w:rFonts w:hint="eastAsia"/>
        </w:rPr>
        <w:t>試しをする場合</w:t>
      </w:r>
      <w:r>
        <w:rPr>
          <w:rFonts w:hint="eastAsia"/>
        </w:rPr>
        <w:t>は</w:t>
      </w:r>
      <w:r w:rsidRPr="00D03215">
        <w:rPr>
          <w:rFonts w:hint="eastAsia"/>
        </w:rPr>
        <w:t>事前に作成元</w:t>
      </w:r>
      <w:r>
        <w:rPr>
          <w:rFonts w:hint="eastAsia"/>
        </w:rPr>
        <w:t>の</w:t>
      </w:r>
      <w:r w:rsidRPr="00D03215">
        <w:rPr>
          <w:rFonts w:hint="eastAsia"/>
        </w:rPr>
        <w:t>「</w:t>
      </w:r>
      <w:r w:rsidR="00966F56">
        <w:rPr>
          <w:rFonts w:hint="eastAsia"/>
        </w:rPr>
        <w:t>I:J</w:t>
      </w:r>
      <w:r w:rsidRPr="00D03215">
        <w:rPr>
          <w:rFonts w:hint="eastAsia"/>
        </w:rPr>
        <w:t>]</w:t>
      </w:r>
      <w:r w:rsidR="00966F56">
        <w:rPr>
          <w:rFonts w:hint="eastAsia"/>
        </w:rPr>
        <w:t>や「M:N」などの「GN」と「ST</w:t>
      </w:r>
      <w:r w:rsidR="00EE31B3">
        <w:rPr>
          <w:rFonts w:hint="eastAsia"/>
        </w:rPr>
        <w:t>_</w:t>
      </w:r>
      <w:r w:rsidR="00966F56">
        <w:rPr>
          <w:rFonts w:hint="eastAsia"/>
        </w:rPr>
        <w:t>H」を</w:t>
      </w:r>
      <w:r w:rsidRPr="00D03215">
        <w:rPr>
          <w:rFonts w:hint="eastAsia"/>
        </w:rPr>
        <w:t>ドラッグして</w:t>
      </w:r>
      <w:r>
        <w:rPr>
          <w:rFonts w:hint="eastAsia"/>
        </w:rPr>
        <w:t>「</w:t>
      </w:r>
      <w:r w:rsidRPr="00D03215">
        <w:rPr>
          <w:rFonts w:hint="eastAsia"/>
        </w:rPr>
        <w:t>Delete」キーにより削除しておかないと</w:t>
      </w:r>
      <w:r w:rsidR="00966F56">
        <w:rPr>
          <w:rFonts w:hint="eastAsia"/>
        </w:rPr>
        <w:t>作成元に</w:t>
      </w:r>
      <w:r w:rsidRPr="00D03215">
        <w:rPr>
          <w:rFonts w:hint="eastAsia"/>
        </w:rPr>
        <w:t>書い</w:t>
      </w:r>
      <w:r w:rsidR="00966F56">
        <w:rPr>
          <w:rFonts w:hint="eastAsia"/>
        </w:rPr>
        <w:t>ているか</w:t>
      </w:r>
      <w:r w:rsidRPr="00D03215">
        <w:rPr>
          <w:rFonts w:hint="eastAsia"/>
        </w:rPr>
        <w:t>どうかわかりません。</w:t>
      </w:r>
      <w:bookmarkEnd w:id="272"/>
    </w:p>
    <w:p w14:paraId="0F098648" w14:textId="77777777" w:rsidR="008303B3" w:rsidRPr="00D03215" w:rsidRDefault="00A205ED" w:rsidP="0021558B">
      <w:pPr>
        <w:pStyle w:val="3"/>
      </w:pPr>
      <w:bookmarkStart w:id="273" w:name="_Ref219551677"/>
      <w:r>
        <w:rPr>
          <w:rFonts w:hint="eastAsia"/>
        </w:rPr>
        <w:t>「A～E列および作成元データ書き出し」チェックマーク</w:t>
      </w:r>
      <w:r w:rsidR="00966F56">
        <w:rPr>
          <w:rFonts w:hint="eastAsia"/>
        </w:rPr>
        <w:t xml:space="preserve">： </w:t>
      </w:r>
      <w:r>
        <w:rPr>
          <w:rFonts w:hint="eastAsia"/>
        </w:rPr>
        <w:t>は「I～AJ」のデータをそのまま「A～E」に書き出す</w:t>
      </w:r>
      <w:r w:rsidR="00966F56">
        <w:rPr>
          <w:rFonts w:hint="eastAsia"/>
        </w:rPr>
        <w:t>だけで作成元には当然記入しません</w:t>
      </w:r>
      <w:r>
        <w:rPr>
          <w:rFonts w:hint="eastAsia"/>
        </w:rPr>
        <w:t>。</w:t>
      </w:r>
      <w:bookmarkEnd w:id="273"/>
    </w:p>
    <w:p w14:paraId="7B713B5D" w14:textId="77777777" w:rsidR="00E83849" w:rsidRPr="00D03215" w:rsidRDefault="008303B3" w:rsidP="0021558B">
      <w:pPr>
        <w:pStyle w:val="3"/>
      </w:pPr>
      <w:r w:rsidRPr="00D03215">
        <w:rPr>
          <w:rFonts w:hint="eastAsia"/>
        </w:rPr>
        <w:t>「A-</w:t>
      </w:r>
      <w:r w:rsidR="00C53B9C">
        <w:rPr>
          <w:rFonts w:hint="eastAsia"/>
        </w:rPr>
        <w:t>E</w:t>
      </w:r>
      <w:r w:rsidRPr="00D03215">
        <w:rPr>
          <w:rFonts w:hint="eastAsia"/>
        </w:rPr>
        <w:t>列クリア」により消去して「書き出し」ボタンをクリックします。</w:t>
      </w:r>
    </w:p>
    <w:p w14:paraId="41FF5C5D" w14:textId="77777777" w:rsidR="008303B3" w:rsidRPr="00D03215" w:rsidRDefault="00302D3F" w:rsidP="00C928CA">
      <w:pPr>
        <w:pStyle w:val="2"/>
      </w:pPr>
      <w:bookmarkStart w:id="274" w:name="_Toc56535388"/>
      <w:bookmarkStart w:id="275" w:name="_Toc220058837"/>
      <w:r w:rsidRPr="00D03215">
        <w:rPr>
          <w:rFonts w:hint="eastAsia"/>
        </w:rPr>
        <w:t>「メンバー編集」</w:t>
      </w:r>
      <w:r w:rsidRPr="00D42A01">
        <w:rPr>
          <w:rFonts w:hint="eastAsia"/>
        </w:rPr>
        <w:t xml:space="preserve"> </w:t>
      </w:r>
      <w:r w:rsidR="006361CC" w:rsidRPr="00D42A01">
        <w:rPr>
          <w:rFonts w:hint="eastAsia"/>
          <w:color w:val="000000" w:themeColor="text1"/>
        </w:rPr>
        <w:t>グループSTH_氏名編集</w:t>
      </w:r>
      <w:r w:rsidR="008303B3" w:rsidRPr="00D03215">
        <w:rPr>
          <w:rFonts w:hint="eastAsia"/>
        </w:rPr>
        <w:t>「中大会用メンバー」の編集</w:t>
      </w:r>
      <w:bookmarkEnd w:id="274"/>
      <w:bookmarkEnd w:id="275"/>
    </w:p>
    <w:p w14:paraId="7C87461B" w14:textId="77777777" w:rsidR="008303B3" w:rsidRPr="00D03215" w:rsidRDefault="008303B3" w:rsidP="00543933">
      <w:pPr>
        <w:ind w:leftChars="337" w:left="708"/>
      </w:pPr>
      <w:r w:rsidRPr="00D03215">
        <w:rPr>
          <w:rFonts w:hint="eastAsia"/>
        </w:rPr>
        <w:lastRenderedPageBreak/>
        <w:t>中大会に対応しています。設定は簡単です。</w:t>
      </w:r>
    </w:p>
    <w:p w14:paraId="6C997058" w14:textId="582EAB84" w:rsidR="008303B3" w:rsidRPr="00D03215" w:rsidRDefault="005934D4" w:rsidP="0021558B">
      <w:pPr>
        <w:pStyle w:val="3"/>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_Ref219292546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(2)6)</w:t>
      </w:r>
      <w:r w:rsidRPr="00577CA1">
        <w:rPr>
          <w:color w:val="0070C0"/>
        </w:rPr>
        <w:fldChar w:fldCharType="end"/>
      </w:r>
      <w:r>
        <w:rPr>
          <w:rFonts w:hint="eastAsia"/>
        </w:rPr>
        <w:t>」または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_Ref219292935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(2)10)</w:t>
      </w:r>
      <w:r w:rsidRPr="00577CA1">
        <w:rPr>
          <w:color w:val="0070C0"/>
        </w:rPr>
        <w:fldChar w:fldCharType="end"/>
      </w:r>
      <w:r>
        <w:rPr>
          <w:rFonts w:hint="eastAsia"/>
        </w:rPr>
        <w:t>」項で作った</w:t>
      </w:r>
      <w:r w:rsidR="00DD07EC">
        <w:rPr>
          <w:rFonts w:hint="eastAsia"/>
        </w:rPr>
        <w:t>「</w:t>
      </w:r>
      <w:r w:rsidRPr="00145504">
        <w:t>XL_4R_GG_同好会_2020 04 07.xlsx</w:t>
      </w:r>
      <w:r w:rsidRPr="00D03215">
        <w:rPr>
          <w:rFonts w:hint="eastAsia"/>
        </w:rPr>
        <w:t>」</w:t>
      </w:r>
      <w:r>
        <w:rPr>
          <w:rFonts w:hint="eastAsia"/>
        </w:rPr>
        <w:t>または「</w:t>
      </w:r>
      <w:r w:rsidRPr="00BB0BF4">
        <w:t>XL_4R_GG_同好会_2015 03 29.xlsx</w:t>
      </w:r>
      <w:r>
        <w:rPr>
          <w:rFonts w:hint="eastAsia"/>
        </w:rPr>
        <w:t>」でも構わないのでいずれかを</w:t>
      </w:r>
      <w:r w:rsidRPr="00D03215">
        <w:rPr>
          <w:rFonts w:hint="eastAsia"/>
        </w:rPr>
        <w:t>開いてください</w:t>
      </w:r>
      <w:r w:rsidR="008303B3" w:rsidRPr="00D03215">
        <w:rPr>
          <w:rFonts w:hint="eastAsia"/>
        </w:rPr>
        <w:t>。</w:t>
      </w:r>
    </w:p>
    <w:p w14:paraId="5577C798" w14:textId="77777777" w:rsidR="008303B3" w:rsidRDefault="008303B3" w:rsidP="0021558B">
      <w:pPr>
        <w:pStyle w:val="3"/>
      </w:pPr>
      <w:r w:rsidRPr="00D03215">
        <w:rPr>
          <w:rFonts w:hint="eastAsia"/>
        </w:rPr>
        <w:t>「メンバー編集」シートから＜</w:t>
      </w:r>
      <w:r w:rsidR="0051406E" w:rsidRPr="00D03215">
        <w:rPr>
          <w:rFonts w:hint="eastAsia"/>
        </w:rPr>
        <w:t>メンバーシート取り込み</w:t>
      </w:r>
      <w:r w:rsidRPr="00D03215">
        <w:rPr>
          <w:rFonts w:hint="eastAsia"/>
        </w:rPr>
        <w:t>＞－＜ファイルを開く＞－＜</w:t>
      </w:r>
      <w:r w:rsidR="00094E5A" w:rsidRPr="00D03215">
        <w:rPr>
          <w:rFonts w:hint="eastAsia"/>
        </w:rPr>
        <w:t>中</w:t>
      </w:r>
      <w:r w:rsidRPr="00D03215">
        <w:rPr>
          <w:rFonts w:hint="eastAsia"/>
        </w:rPr>
        <w:t>大会用メンバー.xlsx＞を選択して＜開く＞をクリック</w:t>
      </w:r>
      <w:r w:rsidR="005934D4">
        <w:rPr>
          <w:rFonts w:hint="eastAsia"/>
        </w:rPr>
        <w:t>すると</w:t>
      </w:r>
      <w:r w:rsidR="005934D4" w:rsidRPr="00D03215">
        <w:rPr>
          <w:rFonts w:hint="eastAsia"/>
        </w:rPr>
        <w:t>「メンバー編集シートの取り込み確認」</w:t>
      </w:r>
      <w:r w:rsidR="005934D4">
        <w:rPr>
          <w:rFonts w:hint="eastAsia"/>
        </w:rPr>
        <w:t>メッセージを表示するので</w:t>
      </w:r>
      <w:r w:rsidR="005934D4" w:rsidRPr="00D03215">
        <w:rPr>
          <w:rFonts w:hint="eastAsia"/>
        </w:rPr>
        <w:t>＜取り込み＞を押して</w:t>
      </w:r>
      <w:r w:rsidRPr="00D03215">
        <w:rPr>
          <w:rFonts w:hint="eastAsia"/>
        </w:rPr>
        <w:t>してください</w:t>
      </w:r>
      <w:r w:rsidR="005934D4">
        <w:rPr>
          <w:rFonts w:hint="eastAsia"/>
        </w:rPr>
        <w:t>。</w:t>
      </w:r>
    </w:p>
    <w:p w14:paraId="6F30F426" w14:textId="6AC81BD6" w:rsidR="00094E5A" w:rsidRDefault="009C7824" w:rsidP="0021558B">
      <w:pPr>
        <w:pStyle w:val="3"/>
      </w:pPr>
      <w:r>
        <w:rPr>
          <w:rFonts w:hint="eastAsia"/>
        </w:rPr>
        <w:t>同ファイルの</w:t>
      </w:r>
      <w:r w:rsidR="00094E5A" w:rsidRPr="005F63B9">
        <w:rPr>
          <w:rFonts w:hint="eastAsia"/>
        </w:rPr>
        <w:t>「</w:t>
      </w:r>
      <w:r w:rsidR="00094E5A" w:rsidRPr="00577CA1">
        <w:rPr>
          <w:color w:val="0070C0"/>
        </w:rPr>
        <w:fldChar w:fldCharType="begin"/>
      </w:r>
      <w:r w:rsidR="00094E5A" w:rsidRPr="00577CA1">
        <w:rPr>
          <w:color w:val="0070C0"/>
        </w:rPr>
        <w:instrText xml:space="preserve"> </w:instrText>
      </w:r>
      <w:r w:rsidR="00094E5A" w:rsidRPr="00577CA1">
        <w:rPr>
          <w:rFonts w:hint="eastAsia"/>
          <w:color w:val="0070C0"/>
        </w:rPr>
        <w:instrText>REF _Ref56522812 \h</w:instrText>
      </w:r>
      <w:r w:rsidR="00094E5A" w:rsidRPr="00577CA1">
        <w:rPr>
          <w:color w:val="0070C0"/>
        </w:rPr>
        <w:instrText xml:space="preserve"> </w:instrText>
      </w:r>
      <w:r w:rsidR="00094E5A" w:rsidRPr="00577CA1">
        <w:rPr>
          <w:color w:val="0070C0"/>
        </w:rPr>
      </w:r>
      <w:r w:rsidR="00094E5A" w:rsidRPr="00577CA1">
        <w:rPr>
          <w:color w:val="0070C0"/>
        </w:rPr>
        <w:fldChar w:fldCharType="separate"/>
      </w:r>
      <w:r w:rsidR="00577CA1" w:rsidRPr="00577CA1">
        <w:rPr>
          <w:rFonts w:hint="eastAsia"/>
          <w:color w:val="0070C0"/>
        </w:rPr>
        <w:t xml:space="preserve">図 </w:t>
      </w:r>
      <w:r w:rsidR="00577CA1" w:rsidRPr="00577CA1">
        <w:rPr>
          <w:noProof/>
          <w:color w:val="0070C0"/>
        </w:rPr>
        <w:t>35</w:t>
      </w:r>
      <w:r w:rsidR="00577CA1" w:rsidRPr="00577CA1">
        <w:rPr>
          <w:color w:val="0070C0"/>
        </w:rPr>
        <w:t xml:space="preserve"> </w:t>
      </w:r>
      <w:r w:rsidR="00577CA1" w:rsidRPr="00577CA1">
        <w:rPr>
          <w:rFonts w:hint="eastAsia"/>
          <w:color w:val="0070C0"/>
        </w:rPr>
        <w:t>中大会用メンバーの書き出し</w:t>
      </w:r>
      <w:r w:rsidR="00094E5A" w:rsidRPr="00577CA1">
        <w:rPr>
          <w:color w:val="0070C0"/>
        </w:rPr>
        <w:fldChar w:fldCharType="end"/>
      </w:r>
      <w:r w:rsidR="00094E5A" w:rsidRPr="00D03215">
        <w:rPr>
          <w:rFonts w:hint="eastAsia"/>
        </w:rPr>
        <w:t>」の図が取り込まれます。</w:t>
      </w:r>
    </w:p>
    <w:p w14:paraId="44133F27" w14:textId="77777777" w:rsidR="009C7824" w:rsidRPr="009C7824" w:rsidRDefault="009C7824" w:rsidP="009C7824">
      <w:r w:rsidRPr="00BB7573">
        <w:rPr>
          <w:noProof/>
        </w:rPr>
        <mc:AlternateContent>
          <mc:Choice Requires="wpg">
            <w:drawing>
              <wp:inline distT="0" distB="0" distL="0" distR="0" wp14:anchorId="69DC1174" wp14:editId="3A967797">
                <wp:extent cx="5760085" cy="1108710"/>
                <wp:effectExtent l="0" t="0" r="0" b="0"/>
                <wp:docPr id="102" name="グループ化 102"/>
                <wp:cNvGraphicFramePr/>
                <a:graphic xmlns:a="http://schemas.openxmlformats.org/drawingml/2006/main">
                  <a:graphicData uri="http://schemas.microsoft.com/office/word/2010/wordprocessingGroup">
                    <wpg:wgp>
                      <wpg:cNvGrpSpPr/>
                      <wpg:grpSpPr>
                        <a:xfrm>
                          <a:off x="0" y="0"/>
                          <a:ext cx="5760085" cy="1108710"/>
                          <a:chOff x="0" y="0"/>
                          <a:chExt cx="5760085" cy="1108710"/>
                        </a:xfrm>
                      </wpg:grpSpPr>
                      <pic:pic xmlns:pic="http://schemas.openxmlformats.org/drawingml/2006/picture">
                        <pic:nvPicPr>
                          <pic:cNvPr id="96" name="図 96"/>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5760085" cy="911860"/>
                          </a:xfrm>
                          <a:prstGeom prst="rect">
                            <a:avLst/>
                          </a:prstGeom>
                        </pic:spPr>
                      </pic:pic>
                      <wps:wsp>
                        <wps:cNvPr id="101" name="テキスト ボックス 101"/>
                        <wps:cNvSpPr txBox="1"/>
                        <wps:spPr>
                          <a:xfrm>
                            <a:off x="0" y="902970"/>
                            <a:ext cx="5760085" cy="205740"/>
                          </a:xfrm>
                          <a:prstGeom prst="rect">
                            <a:avLst/>
                          </a:prstGeom>
                          <a:solidFill>
                            <a:prstClr val="white"/>
                          </a:solidFill>
                          <a:ln>
                            <a:noFill/>
                          </a:ln>
                        </wps:spPr>
                        <wps:txbx>
                          <w:txbxContent>
                            <w:p w14:paraId="0B03F74A" w14:textId="77777777" w:rsidR="009C7824" w:rsidRPr="00D03215" w:rsidRDefault="009C7824" w:rsidP="009C7824">
                              <w:pPr>
                                <w:pStyle w:val="ab"/>
                              </w:pPr>
                              <w:bookmarkStart w:id="276" w:name="_Ref5652281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35</w:t>
                              </w:r>
                              <w:r w:rsidRPr="00D03215">
                                <w:fldChar w:fldCharType="end"/>
                              </w:r>
                              <w:r w:rsidRPr="00D03215">
                                <w:t xml:space="preserve"> </w:t>
                              </w:r>
                              <w:r w:rsidRPr="00D03215">
                                <w:rPr>
                                  <w:rFonts w:hint="eastAsia"/>
                                </w:rPr>
                                <w:t>中大会用メンバーの書き出し</w:t>
                              </w:r>
                              <w:bookmarkEnd w:id="27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69DC1174" id="グループ化 102" o:spid="_x0000_s1133" style="width:453.55pt;height:87.3pt;mso-position-horizontal-relative:char;mso-position-vertical-relative:line" coordsize="57600,110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">
                <v:shape id="図 96" o:spid="_x0000_s1134" type="#_x0000_t75" style="position:absolute;width:57600;height:9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">
                  <v:imagedata r:id="rId77" o:title=""/>
                </v:shape>
                <v:shape id="テキスト ボックス 101" o:spid="_x0000_s1135" type="#_x0000_t202" style="position:absolute;top:9029;width:57600;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" stroked="f">
                  <v:textbox inset="0,0,0,0">
                    <w:txbxContent>
                      <w:p w14:paraId="0B03F74A" w14:textId="77777777" w:rsidR="009C7824" w:rsidRPr="00D03215" w:rsidRDefault="009C7824" w:rsidP="009C7824">
                        <w:pPr>
                          <w:pStyle w:val="ab"/>
                        </w:pPr>
                        <w:bookmarkStart w:id="323" w:name="_Ref5652281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35</w:t>
                        </w:r>
                        <w:r w:rsidRPr="00D03215">
                          <w:fldChar w:fldCharType="end"/>
                        </w:r>
                        <w:r w:rsidRPr="00D03215">
                          <w:t xml:space="preserve"> </w:t>
                        </w:r>
                        <w:r w:rsidRPr="00D03215">
                          <w:rPr>
                            <w:rFonts w:hint="eastAsia"/>
                          </w:rPr>
                          <w:t>中大会用メンバーの書き出し</w:t>
                        </w:r>
                        <w:bookmarkEnd w:id="323"/>
                      </w:p>
                    </w:txbxContent>
                  </v:textbox>
                </v:shape>
                <w10:anchorlock/>
              </v:group>
            </w:pict>
          </mc:Fallback>
        </mc:AlternateContent>
      </w:r>
    </w:p>
    <w:p w14:paraId="316AA3FE" w14:textId="77777777" w:rsidR="0049486F" w:rsidRDefault="00094E5A" w:rsidP="0021558B">
      <w:pPr>
        <w:pStyle w:val="3"/>
      </w:pPr>
      <w:r w:rsidRPr="00D03215">
        <w:rPr>
          <w:rFonts w:hint="eastAsia"/>
        </w:rPr>
        <w:t>「H」～「AA」列で設定しますが</w:t>
      </w:r>
      <w:r w:rsidRPr="00767E66">
        <w:rPr>
          <w:rFonts w:hint="eastAsia"/>
          <w:u w:val="double"/>
        </w:rPr>
        <w:t>「GN」「Start Hole」列</w:t>
      </w:r>
      <w:r w:rsidRPr="00D03215">
        <w:rPr>
          <w:rFonts w:hint="eastAsia"/>
        </w:rPr>
        <w:t>は各列とも自動で設定できます。「氏名」「チーム名」と共に手入力して</w:t>
      </w:r>
      <w:r w:rsidR="00BF653A">
        <w:rPr>
          <w:rFonts w:hint="eastAsia"/>
        </w:rPr>
        <w:t>あって</w:t>
      </w:r>
      <w:r w:rsidRPr="00D03215">
        <w:rPr>
          <w:rFonts w:hint="eastAsia"/>
        </w:rPr>
        <w:t>も構いません。</w:t>
      </w:r>
      <w:r w:rsidR="00B24F06" w:rsidRPr="00D03215">
        <w:rPr>
          <w:rFonts w:hint="eastAsia"/>
        </w:rPr>
        <w:t>チーム名はトップ行だけで構いません。</w:t>
      </w:r>
    </w:p>
    <w:p w14:paraId="63222588" w14:textId="77777777" w:rsidR="00094E5A" w:rsidRPr="00D03215" w:rsidRDefault="00B24F06" w:rsidP="0021558B">
      <w:pPr>
        <w:pStyle w:val="3"/>
        <w:numPr>
          <w:ilvl w:val="0"/>
          <w:numId w:val="0"/>
        </w:numPr>
        <w:ind w:left="738"/>
      </w:pPr>
      <w:r w:rsidRPr="00D03215">
        <w:rPr>
          <w:rFonts w:hint="eastAsia"/>
        </w:rPr>
        <w:t>9行から下に6名単位で追加した場合は6名</w:t>
      </w:r>
      <w:r w:rsidR="00FA5ECD">
        <w:rPr>
          <w:rFonts w:hint="eastAsia"/>
        </w:rPr>
        <w:t>グループ</w:t>
      </w:r>
      <w:r w:rsidRPr="00D03215">
        <w:rPr>
          <w:rFonts w:hint="eastAsia"/>
        </w:rPr>
        <w:t>のトップの行にチーム名を書</w:t>
      </w:r>
      <w:r w:rsidR="0014193C" w:rsidRPr="00D03215">
        <w:rPr>
          <w:rFonts w:hint="eastAsia"/>
        </w:rPr>
        <w:t>い</w:t>
      </w:r>
      <w:r w:rsidRPr="00D03215">
        <w:rPr>
          <w:rFonts w:hint="eastAsia"/>
        </w:rPr>
        <w:t>てください。</w:t>
      </w:r>
      <w:r w:rsidR="00094E5A" w:rsidRPr="00D03215">
        <w:rPr>
          <w:rFonts w:hint="eastAsia"/>
        </w:rPr>
        <w:t>「G1」セルには「</w:t>
      </w:r>
      <w:r w:rsidRPr="00D03215">
        <w:rPr>
          <w:rFonts w:hint="eastAsia"/>
        </w:rPr>
        <w:t>縦に4列単位を最終列まで繰り返し</w:t>
      </w:r>
      <w:r w:rsidR="00094E5A" w:rsidRPr="00D03215">
        <w:rPr>
          <w:rFonts w:hint="eastAsia"/>
        </w:rPr>
        <w:t>」</w:t>
      </w:r>
      <w:r w:rsidR="00FA5ECD">
        <w:rPr>
          <w:rFonts w:hint="eastAsia"/>
        </w:rPr>
        <w:t>の</w:t>
      </w:r>
      <w:r w:rsidR="00094E5A" w:rsidRPr="00D03215">
        <w:rPr>
          <w:rFonts w:hint="eastAsia"/>
        </w:rPr>
        <w:t>文字列がありこの</w:t>
      </w:r>
      <w:r w:rsidR="00094E5A" w:rsidRPr="00D03215">
        <w:rPr>
          <w:rFonts w:hint="eastAsia"/>
          <w:u w:val="wave"/>
        </w:rPr>
        <w:t>文字列を検索</w:t>
      </w:r>
      <w:r w:rsidR="00094E5A" w:rsidRPr="00D03215">
        <w:rPr>
          <w:rFonts w:hint="eastAsia"/>
        </w:rPr>
        <w:t>してプログラムが処理を実行するので消去してはいけません。「E」列と「F」列の間には列を追加できますが、右方向には列の追加はきません。表は4列単位となっており最終列より右に4列単位で追加が可能です。下方向にも6人</w:t>
      </w:r>
      <w:r w:rsidR="00890F8E">
        <w:rPr>
          <w:rFonts w:hint="eastAsia"/>
        </w:rPr>
        <w:t>の</w:t>
      </w:r>
      <w:r w:rsidR="00094E5A" w:rsidRPr="00D03215">
        <w:rPr>
          <w:rFonts w:hint="eastAsia"/>
        </w:rPr>
        <w:t>単位で追加できます。行の空白</w:t>
      </w:r>
      <w:r w:rsidR="00FA5ECD">
        <w:rPr>
          <w:rFonts w:hint="eastAsia"/>
        </w:rPr>
        <w:t>の挿入は、</w:t>
      </w:r>
      <w:r w:rsidR="00094E5A" w:rsidRPr="00D03215">
        <w:rPr>
          <w:rFonts w:hint="eastAsia"/>
        </w:rPr>
        <w:t>自由ですが</w:t>
      </w:r>
      <w:r w:rsidR="00FA5ECD">
        <w:rPr>
          <w:rFonts w:hint="eastAsia"/>
        </w:rPr>
        <w:t>空白が</w:t>
      </w:r>
      <w:r w:rsidR="00094E5A" w:rsidRPr="00D03215">
        <w:rPr>
          <w:rFonts w:hint="eastAsia"/>
        </w:rPr>
        <w:t>有った方が</w:t>
      </w:r>
      <w:r w:rsidR="00FA5ECD">
        <w:rPr>
          <w:rFonts w:hint="eastAsia"/>
        </w:rPr>
        <w:t>判断上</w:t>
      </w:r>
      <w:r w:rsidR="00094E5A" w:rsidRPr="00D03215">
        <w:rPr>
          <w:rFonts w:hint="eastAsia"/>
        </w:rPr>
        <w:t>わかり易い</w:t>
      </w:r>
      <w:r w:rsidR="00FA5ECD">
        <w:rPr>
          <w:rFonts w:hint="eastAsia"/>
        </w:rPr>
        <w:t>と思います</w:t>
      </w:r>
      <w:r w:rsidR="00094E5A" w:rsidRPr="00D03215">
        <w:rPr>
          <w:rFonts w:hint="eastAsia"/>
        </w:rPr>
        <w:t>。表の下に</w:t>
      </w:r>
      <w:r w:rsidR="00890F8E">
        <w:rPr>
          <w:rFonts w:hint="eastAsia"/>
        </w:rPr>
        <w:t>コメントなど余計な</w:t>
      </w:r>
      <w:r w:rsidR="00094E5A" w:rsidRPr="00D03215">
        <w:rPr>
          <w:rFonts w:hint="eastAsia"/>
        </w:rPr>
        <w:t>文字列が有ってはいけません。何ゲームで終わっているかをExcelの最終行から調査するからです。</w:t>
      </w:r>
      <w:r w:rsidR="00C831A6" w:rsidRPr="00D03215">
        <w:rPr>
          <w:rFonts w:hint="eastAsia"/>
        </w:rPr>
        <w:t>同図</w:t>
      </w:r>
      <w:r w:rsidR="00094E5A" w:rsidRPr="00D03215">
        <w:rPr>
          <w:rFonts w:hint="eastAsia"/>
        </w:rPr>
        <w:t>の順で</w:t>
      </w:r>
      <w:r w:rsidR="00C831A6" w:rsidRPr="00D03215">
        <w:rPr>
          <w:rFonts w:hint="eastAsia"/>
        </w:rPr>
        <w:t>「GN」</w:t>
      </w:r>
      <w:r w:rsidR="00094E5A" w:rsidRPr="00D03215">
        <w:rPr>
          <w:rFonts w:hint="eastAsia"/>
        </w:rPr>
        <w:t>「ST_H」の番号</w:t>
      </w:r>
      <w:r w:rsidR="00C831A6" w:rsidRPr="00D03215">
        <w:rPr>
          <w:rFonts w:hint="eastAsia"/>
        </w:rPr>
        <w:t>を</w:t>
      </w:r>
      <w:r w:rsidR="00094E5A" w:rsidRPr="00D03215">
        <w:rPr>
          <w:rFonts w:hint="eastAsia"/>
        </w:rPr>
        <w:t>振ります。縦に6人単位で「GN」番号を振ります。</w:t>
      </w:r>
      <w:r w:rsidR="00C831A6" w:rsidRPr="00D03215">
        <w:rPr>
          <w:rFonts w:hint="eastAsia"/>
        </w:rPr>
        <w:t>下に6人</w:t>
      </w:r>
      <w:r w:rsidR="00890F8E">
        <w:rPr>
          <w:rFonts w:hint="eastAsia"/>
        </w:rPr>
        <w:t>単位で</w:t>
      </w:r>
      <w:r w:rsidR="00C831A6" w:rsidRPr="00D03215">
        <w:rPr>
          <w:rFonts w:hint="eastAsia"/>
        </w:rPr>
        <w:t>追加した場合は縦が優先で次の右の列はその後位置になるように番号を振ります。</w:t>
      </w:r>
    </w:p>
    <w:p w14:paraId="3006BF94" w14:textId="77777777" w:rsidR="00C831A6" w:rsidRPr="00D03215" w:rsidRDefault="00C831A6" w:rsidP="0021558B">
      <w:pPr>
        <w:pStyle w:val="3"/>
      </w:pPr>
      <w:r w:rsidRPr="00D03215">
        <w:rPr>
          <w:rFonts w:hint="eastAsia"/>
        </w:rPr>
        <w:t>表の2行目を最終列迄選択</w:t>
      </w:r>
      <w:r w:rsidR="00D03170">
        <w:rPr>
          <w:rFonts w:hint="eastAsia"/>
        </w:rPr>
        <w:t>（</w:t>
      </w:r>
      <w:r w:rsidR="007A4A51" w:rsidRPr="007A4A51">
        <w:rPr>
          <w:rFonts w:hint="eastAsia"/>
        </w:rPr>
        <w:t>処理範囲を示すため</w:t>
      </w:r>
      <w:r w:rsidR="00D03170">
        <w:rPr>
          <w:rFonts w:hint="eastAsia"/>
        </w:rPr>
        <w:t>H2:AA2の範囲をドラッグ）</w:t>
      </w:r>
      <w:r w:rsidRPr="00D03215">
        <w:rPr>
          <w:rFonts w:hint="eastAsia"/>
        </w:rPr>
        <w:t>して</w:t>
      </w:r>
      <w:r w:rsidR="00BF60DB" w:rsidRPr="00D03215">
        <w:rPr>
          <w:rFonts w:hint="eastAsia"/>
        </w:rPr>
        <w:t>「</w:t>
      </w:r>
      <w:r w:rsidR="007A4A51">
        <w:rPr>
          <w:rFonts w:hint="eastAsia"/>
        </w:rPr>
        <w:t>コマンド</w:t>
      </w:r>
      <w:r w:rsidR="00BF60DB" w:rsidRPr="00D03215">
        <w:rPr>
          <w:rFonts w:hint="eastAsia"/>
        </w:rPr>
        <w:t>」</w:t>
      </w:r>
      <w:r w:rsidR="007A4A51">
        <w:rPr>
          <w:rFonts w:hint="eastAsia"/>
        </w:rPr>
        <w:t>アイコン</w:t>
      </w:r>
      <w:r w:rsidRPr="00D03215">
        <w:rPr>
          <w:rFonts w:hint="eastAsia"/>
        </w:rPr>
        <w:t>「</w:t>
      </w:r>
      <w:r w:rsidR="006361CC" w:rsidRPr="00D42A01">
        <w:rPr>
          <w:rFonts w:hint="eastAsia"/>
          <w:color w:val="000000" w:themeColor="text1"/>
        </w:rPr>
        <w:t>グループSTH_氏名編集</w:t>
      </w:r>
      <w:r w:rsidRPr="00D03215">
        <w:rPr>
          <w:rFonts w:hint="eastAsia"/>
        </w:rPr>
        <w:t>」をクリックし</w:t>
      </w:r>
      <w:r w:rsidR="007A4A51">
        <w:rPr>
          <w:rFonts w:hint="eastAsia"/>
        </w:rPr>
        <w:t>て実行し</w:t>
      </w:r>
      <w:r w:rsidRPr="00D03215">
        <w:rPr>
          <w:rFonts w:hint="eastAsia"/>
        </w:rPr>
        <w:t>ます。</w:t>
      </w:r>
    </w:p>
    <w:p w14:paraId="0DF05D32" w14:textId="28D9617B" w:rsidR="00C831A6" w:rsidRPr="00D03215" w:rsidRDefault="00C831A6" w:rsidP="0021558B">
      <w:pPr>
        <w:pStyle w:val="3"/>
      </w:pPr>
      <w:r w:rsidRPr="005F63B9">
        <w:rPr>
          <w:rFonts w:hint="eastAsia"/>
        </w:rPr>
        <w:t>「</w:t>
      </w:r>
      <w:r w:rsidR="00437C7A" w:rsidRPr="00577CA1">
        <w:rPr>
          <w:color w:val="0070C0"/>
        </w:rPr>
        <w:fldChar w:fldCharType="begin"/>
      </w:r>
      <w:r w:rsidR="00437C7A" w:rsidRPr="00577CA1">
        <w:rPr>
          <w:color w:val="0070C0"/>
        </w:rPr>
        <w:instrText xml:space="preserve"> </w:instrText>
      </w:r>
      <w:r w:rsidR="00437C7A" w:rsidRPr="00577CA1">
        <w:rPr>
          <w:rFonts w:hint="eastAsia"/>
          <w:color w:val="0070C0"/>
        </w:rPr>
        <w:instrText>REF _Ref56524243 \h</w:instrText>
      </w:r>
      <w:r w:rsidR="00437C7A" w:rsidRPr="00577CA1">
        <w:rPr>
          <w:color w:val="0070C0"/>
        </w:rPr>
        <w:instrText xml:space="preserve"> </w:instrText>
      </w:r>
      <w:r w:rsidR="00437C7A" w:rsidRPr="00577CA1">
        <w:rPr>
          <w:color w:val="0070C0"/>
        </w:rPr>
      </w:r>
      <w:r w:rsidR="00437C7A" w:rsidRPr="00577CA1">
        <w:rPr>
          <w:color w:val="0070C0"/>
        </w:rPr>
        <w:fldChar w:fldCharType="separate"/>
      </w:r>
      <w:r w:rsidR="00577CA1" w:rsidRPr="00577CA1">
        <w:rPr>
          <w:color w:val="0070C0"/>
        </w:rPr>
        <w:t xml:space="preserve">図 </w:t>
      </w:r>
      <w:r w:rsidR="00577CA1" w:rsidRPr="00577CA1">
        <w:rPr>
          <w:noProof/>
          <w:color w:val="0070C0"/>
        </w:rPr>
        <w:t>36</w:t>
      </w:r>
      <w:r w:rsidR="00577CA1" w:rsidRPr="00577CA1">
        <w:rPr>
          <w:color w:val="0070C0"/>
        </w:rPr>
        <w:t xml:space="preserve"> </w:t>
      </w:r>
      <w:r w:rsidR="00577CA1" w:rsidRPr="00577CA1">
        <w:rPr>
          <w:rFonts w:hint="eastAsia"/>
          <w:color w:val="0070C0"/>
        </w:rPr>
        <w:t>グループSTH_氏名編集</w:t>
      </w:r>
      <w:r w:rsidR="00437C7A" w:rsidRPr="00577CA1">
        <w:rPr>
          <w:color w:val="0070C0"/>
        </w:rPr>
        <w:fldChar w:fldCharType="end"/>
      </w:r>
      <w:r w:rsidRPr="00D03215">
        <w:rPr>
          <w:rFonts w:hint="eastAsia"/>
        </w:rPr>
        <w:t>」の図が表示します。</w:t>
      </w:r>
    </w:p>
    <w:p w14:paraId="59340521" w14:textId="5CB80984" w:rsidR="00C831A6" w:rsidRPr="00D03215" w:rsidRDefault="00C831A6" w:rsidP="0021558B">
      <w:pPr>
        <w:pStyle w:val="3"/>
      </w:pPr>
      <w:bookmarkStart w:id="277" w:name="_Ref56524478"/>
      <w:r w:rsidRPr="00D03215">
        <w:rPr>
          <w:rFonts w:hint="eastAsia"/>
        </w:rPr>
        <w:t>「G1」セルには</w:t>
      </w:r>
      <w:r w:rsidR="00437C7A" w:rsidRPr="00D03215">
        <w:rPr>
          <w:rFonts w:hint="eastAsia"/>
        </w:rPr>
        <w:t>「縦に4列単位を最終列まで繰り返し」</w:t>
      </w:r>
      <w:r w:rsidR="00160422">
        <w:rPr>
          <w:rFonts w:hint="eastAsia"/>
        </w:rPr>
        <w:t>の文字</w:t>
      </w:r>
      <w:r w:rsidRPr="00D03215">
        <w:rPr>
          <w:rFonts w:hint="eastAsia"/>
        </w:rPr>
        <w:t>を基に</w:t>
      </w:r>
      <w:r w:rsidR="00160422">
        <w:rPr>
          <w:rFonts w:hint="eastAsia"/>
        </w:rPr>
        <w:t>同図ダイアログの</w:t>
      </w:r>
      <w:r w:rsidRPr="00D03215">
        <w:rPr>
          <w:rFonts w:hint="eastAsia"/>
        </w:rPr>
        <w:t>コマンドボタン</w:t>
      </w:r>
      <w:r w:rsidR="00437C7A" w:rsidRPr="00D03215">
        <w:rPr>
          <w:rFonts w:hint="eastAsia"/>
        </w:rPr>
        <w:t>の下側</w:t>
      </w:r>
      <w:r w:rsidR="00160422">
        <w:rPr>
          <w:rFonts w:hint="eastAsia"/>
        </w:rPr>
        <w:t>の行に</w:t>
      </w:r>
      <w:r w:rsidRPr="00D03215">
        <w:rPr>
          <w:rFonts w:hint="eastAsia"/>
        </w:rPr>
        <w:t>黒丸が付</w:t>
      </w:r>
      <w:r w:rsidR="009E60DF" w:rsidRPr="00D03215">
        <w:rPr>
          <w:rFonts w:hint="eastAsia"/>
        </w:rPr>
        <w:t>くのでこの文字列を消してはいけません</w:t>
      </w:r>
      <w:r w:rsidRPr="00D03215">
        <w:rPr>
          <w:rFonts w:hint="eastAsia"/>
        </w:rPr>
        <w:t>。</w:t>
      </w:r>
      <w:bookmarkEnd w:id="277"/>
    </w:p>
    <w:p w14:paraId="3BB5A525" w14:textId="1754BD65" w:rsidR="003F3F06" w:rsidRPr="00D03215" w:rsidRDefault="00C831A6" w:rsidP="0021558B">
      <w:pPr>
        <w:pStyle w:val="3"/>
      </w:pPr>
      <w:r w:rsidRPr="00D03215">
        <w:rPr>
          <w:rFonts w:hint="eastAsia"/>
        </w:rPr>
        <w:t>チェックマークは</w:t>
      </w:r>
      <w:r w:rsidR="00A55C54">
        <w:rPr>
          <w:rFonts w:hint="eastAsia"/>
        </w:rPr>
        <w:t>前記</w:t>
      </w:r>
      <w:r w:rsidR="00A55C54" w:rsidRPr="005F63B9">
        <w:rPr>
          <w:rFonts w:hint="eastAsia"/>
          <w:color w:val="0070C0"/>
        </w:rPr>
        <w:t>「</w:t>
      </w:r>
      <w:r w:rsidR="00A55C54" w:rsidRPr="00577CA1">
        <w:rPr>
          <w:color w:val="0070C0"/>
        </w:rPr>
        <w:fldChar w:fldCharType="begin"/>
      </w:r>
      <w:r w:rsidR="00A55C54" w:rsidRPr="00577CA1">
        <w:rPr>
          <w:color w:val="0070C0"/>
        </w:rPr>
        <w:instrText xml:space="preserve"> </w:instrText>
      </w:r>
      <w:r w:rsidR="00A55C54" w:rsidRPr="00577CA1">
        <w:rPr>
          <w:rFonts w:hint="eastAsia"/>
          <w:color w:val="0070C0"/>
        </w:rPr>
        <w:instrText>REF _Ref219551857 \r \h</w:instrText>
      </w:r>
      <w:r w:rsidR="00A55C54" w:rsidRPr="00577CA1">
        <w:rPr>
          <w:color w:val="0070C0"/>
        </w:rPr>
        <w:instrText xml:space="preserve"> </w:instrText>
      </w:r>
      <w:r w:rsidR="00A55C54" w:rsidRPr="00577CA1">
        <w:rPr>
          <w:color w:val="0070C0"/>
        </w:rPr>
      </w:r>
      <w:r w:rsidR="00A55C54" w:rsidRPr="00577CA1">
        <w:rPr>
          <w:color w:val="0070C0"/>
        </w:rPr>
        <w:fldChar w:fldCharType="separate"/>
      </w:r>
      <w:r w:rsidR="00577CA1" w:rsidRPr="00577CA1">
        <w:rPr>
          <w:color w:val="0070C0"/>
        </w:rPr>
        <w:t>(9)9)</w:t>
      </w:r>
      <w:r w:rsidR="00A55C54" w:rsidRPr="00577CA1">
        <w:rPr>
          <w:color w:val="0070C0"/>
        </w:rPr>
        <w:fldChar w:fldCharType="end"/>
      </w:r>
      <w:r w:rsidR="00A55C54">
        <w:rPr>
          <w:rFonts w:hint="eastAsia"/>
        </w:rPr>
        <w:t>」、</w:t>
      </w:r>
      <w:r w:rsidR="00A55C54" w:rsidRPr="005F63B9">
        <w:rPr>
          <w:rFonts w:hint="eastAsia"/>
          <w:color w:val="0070C0"/>
        </w:rPr>
        <w:t>「</w:t>
      </w:r>
      <w:r w:rsidR="00A55C54" w:rsidRPr="00577CA1">
        <w:rPr>
          <w:color w:val="0070C0"/>
        </w:rPr>
        <w:fldChar w:fldCharType="begin"/>
      </w:r>
      <w:r w:rsidR="00A55C54" w:rsidRPr="00577CA1">
        <w:rPr>
          <w:color w:val="0070C0"/>
        </w:rPr>
        <w:instrText xml:space="preserve"> </w:instrText>
      </w:r>
      <w:r w:rsidR="00A55C54" w:rsidRPr="00577CA1">
        <w:rPr>
          <w:rFonts w:hint="eastAsia"/>
          <w:color w:val="0070C0"/>
        </w:rPr>
        <w:instrText>REF _Ref219551677 \r \h</w:instrText>
      </w:r>
      <w:r w:rsidR="00A55C54" w:rsidRPr="00577CA1">
        <w:rPr>
          <w:color w:val="0070C0"/>
        </w:rPr>
        <w:instrText xml:space="preserve"> </w:instrText>
      </w:r>
      <w:r w:rsidR="00A55C54" w:rsidRPr="00577CA1">
        <w:rPr>
          <w:color w:val="0070C0"/>
        </w:rPr>
      </w:r>
      <w:r w:rsidR="00A55C54" w:rsidRPr="00577CA1">
        <w:rPr>
          <w:color w:val="0070C0"/>
        </w:rPr>
        <w:fldChar w:fldCharType="separate"/>
      </w:r>
      <w:r w:rsidR="00577CA1" w:rsidRPr="00577CA1">
        <w:rPr>
          <w:color w:val="0070C0"/>
        </w:rPr>
        <w:t>(9)10)</w:t>
      </w:r>
      <w:r w:rsidR="00A55C54" w:rsidRPr="00577CA1">
        <w:rPr>
          <w:color w:val="0070C0"/>
        </w:rPr>
        <w:fldChar w:fldCharType="end"/>
      </w:r>
      <w:r w:rsidR="00A55C54">
        <w:rPr>
          <w:rFonts w:hint="eastAsia"/>
        </w:rPr>
        <w:t>」で説明したとおりの</w:t>
      </w:r>
      <w:r w:rsidRPr="00D03215">
        <w:rPr>
          <w:rFonts w:hint="eastAsia"/>
        </w:rPr>
        <w:t>機能です。</w:t>
      </w:r>
      <w:r w:rsidR="003F3F06" w:rsidRPr="00D03215">
        <w:rPr>
          <w:rFonts w:hint="eastAsia"/>
        </w:rPr>
        <w:t>試しをする場合に作成元に記入する場合は事前に「H：I]の</w:t>
      </w:r>
      <w:r w:rsidR="00D653EC" w:rsidRPr="00D03215">
        <w:rPr>
          <w:rFonts w:hint="eastAsia"/>
        </w:rPr>
        <w:t>「</w:t>
      </w:r>
      <w:r w:rsidR="003F3F06" w:rsidRPr="00D03215">
        <w:rPr>
          <w:rFonts w:hint="eastAsia"/>
        </w:rPr>
        <w:t>列ボタン</w:t>
      </w:r>
      <w:r w:rsidR="00D653EC" w:rsidRPr="00D03215">
        <w:rPr>
          <w:rFonts w:hint="eastAsia"/>
        </w:rPr>
        <w:t>」</w:t>
      </w:r>
      <w:r w:rsidR="003F3F06" w:rsidRPr="00D03215">
        <w:rPr>
          <w:rFonts w:hint="eastAsia"/>
        </w:rPr>
        <w:t>をドラッグしてDelete」キーにより削除しておかないと書いたかどうかわかりません。</w:t>
      </w:r>
    </w:p>
    <w:p w14:paraId="428D5455" w14:textId="1F6C2F9A" w:rsidR="00C831A6" w:rsidRPr="00D03215" w:rsidRDefault="0021558B" w:rsidP="0021558B">
      <w:pPr>
        <w:pStyle w:val="3"/>
      </w:pPr>
      <w:r w:rsidRPr="00D03215">
        <w:rPr>
          <w:rFonts w:hint="eastAsia"/>
          <w:noProof/>
          <w:u w:val="wave"/>
        </w:rPr>
        <mc:AlternateContent>
          <mc:Choice Requires="wpg">
            <w:drawing>
              <wp:anchor distT="0" distB="0" distL="114300" distR="114300" simplePos="0" relativeHeight="251766784" behindDoc="0" locked="0" layoutInCell="1" allowOverlap="1" wp14:anchorId="3976BDA3" wp14:editId="146AE55D">
                <wp:simplePos x="0" y="0"/>
                <wp:positionH relativeFrom="margin">
                  <wp:align>right</wp:align>
                </wp:positionH>
                <wp:positionV relativeFrom="paragraph">
                  <wp:posOffset>-1052830</wp:posOffset>
                </wp:positionV>
                <wp:extent cx="2207260" cy="2217420"/>
                <wp:effectExtent l="0" t="0" r="2540" b="0"/>
                <wp:wrapSquare wrapText="bothSides"/>
                <wp:docPr id="285" name="グループ化 285"/>
                <wp:cNvGraphicFramePr/>
                <a:graphic xmlns:a="http://schemas.openxmlformats.org/drawingml/2006/main">
                  <a:graphicData uri="http://schemas.microsoft.com/office/word/2010/wordprocessingGroup">
                    <wpg:wgp>
                      <wpg:cNvGrpSpPr/>
                      <wpg:grpSpPr>
                        <a:xfrm>
                          <a:off x="0" y="0"/>
                          <a:ext cx="2207260" cy="2217420"/>
                          <a:chOff x="0" y="0"/>
                          <a:chExt cx="2207260" cy="2217420"/>
                        </a:xfrm>
                      </wpg:grpSpPr>
                      <wps:wsp>
                        <wps:cNvPr id="159" name="テキスト ボックス 159"/>
                        <wps:cNvSpPr txBox="1"/>
                        <wps:spPr>
                          <a:xfrm>
                            <a:off x="0" y="2015490"/>
                            <a:ext cx="2207260" cy="201930"/>
                          </a:xfrm>
                          <a:prstGeom prst="rect">
                            <a:avLst/>
                          </a:prstGeom>
                          <a:solidFill>
                            <a:prstClr val="white"/>
                          </a:solidFill>
                          <a:ln>
                            <a:noFill/>
                          </a:ln>
                        </wps:spPr>
                        <wps:txbx>
                          <w:txbxContent>
                            <w:p w14:paraId="5707CE08" w14:textId="77777777" w:rsidR="0033563C" w:rsidRPr="0021558B" w:rsidRDefault="0033563C" w:rsidP="00AC71EA">
                              <w:pPr>
                                <w:pStyle w:val="ab"/>
                                <w:rPr>
                                  <w:rFonts w:eastAsia="ＭＳ 明朝"/>
                                </w:rPr>
                              </w:pPr>
                              <w:bookmarkStart w:id="278" w:name="_Ref56524243"/>
                              <w:r w:rsidRPr="0021558B">
                                <w:t xml:space="preserve">図 </w:t>
                              </w:r>
                              <w:r w:rsidR="005D10C5" w:rsidRPr="0021558B">
                                <w:fldChar w:fldCharType="begin"/>
                              </w:r>
                              <w:r w:rsidR="005D10C5" w:rsidRPr="0021558B">
                                <w:instrText xml:space="preserve"> SEQ 図 \* ARABIC </w:instrText>
                              </w:r>
                              <w:r w:rsidR="005D10C5" w:rsidRPr="0021558B">
                                <w:fldChar w:fldCharType="separate"/>
                              </w:r>
                              <w:r w:rsidR="00D1780D" w:rsidRPr="0021558B">
                                <w:rPr>
                                  <w:noProof/>
                                </w:rPr>
                                <w:t>36</w:t>
                              </w:r>
                              <w:r w:rsidR="005D10C5" w:rsidRPr="0021558B">
                                <w:fldChar w:fldCharType="end"/>
                              </w:r>
                              <w:r w:rsidRPr="0021558B">
                                <w:t xml:space="preserve"> </w:t>
                              </w:r>
                              <w:r w:rsidR="006361CC" w:rsidRPr="0021558B">
                                <w:rPr>
                                  <w:rFonts w:hint="eastAsia"/>
                                </w:rPr>
                                <w:t>グループSTH_氏名編集</w:t>
                              </w:r>
                              <w:bookmarkEnd w:id="27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62" name="図 62"/>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2206625" cy="2013585"/>
                          </a:xfrm>
                          <a:prstGeom prst="rect">
                            <a:avLst/>
                          </a:prstGeom>
                        </pic:spPr>
                      </pic:pic>
                    </wpg:wgp>
                  </a:graphicData>
                </a:graphic>
              </wp:anchor>
            </w:drawing>
          </mc:Choice>
          <mc:Fallback>
            <w:pict>
              <v:group w14:anchorId="3976BDA3" id="グループ化 285" o:spid="_x0000_s1136" style="position:absolute;left:0;text-align:left;margin-left:122.6pt;margin-top:-82.9pt;width:173.8pt;height:174.6pt;z-index:251766784;mso-position-horizontal:right;mso-position-horizontal-relative:margin;mso-position-vertical-relative:text" coordsize="22072,221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">
                <v:shape id="テキスト ボックス 159" o:spid="_x0000_s1137" type="#_x0000_t202" style="position:absolute;top:20154;width:22072;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" stroked="f">
                  <v:textbox inset="0,0,0,0">
                    <w:txbxContent>
                      <w:p w14:paraId="5707CE08" w14:textId="77777777" w:rsidR="0033563C" w:rsidRPr="0021558B" w:rsidRDefault="0033563C" w:rsidP="00AC71EA">
                        <w:pPr>
                          <w:pStyle w:val="ab"/>
                          <w:rPr>
                            <w:rFonts w:eastAsia="ＭＳ 明朝"/>
                          </w:rPr>
                        </w:pPr>
                        <w:bookmarkStart w:id="326" w:name="_Ref56524243"/>
                        <w:r w:rsidRPr="0021558B">
                          <w:t xml:space="preserve">図 </w:t>
                        </w:r>
                        <w:r w:rsidR="005D10C5" w:rsidRPr="0021558B">
                          <w:fldChar w:fldCharType="begin"/>
                        </w:r>
                        <w:r w:rsidR="005D10C5" w:rsidRPr="0021558B">
                          <w:instrText xml:space="preserve"> SEQ 図 \* ARABIC </w:instrText>
                        </w:r>
                        <w:r w:rsidR="005D10C5" w:rsidRPr="0021558B">
                          <w:fldChar w:fldCharType="separate"/>
                        </w:r>
                        <w:r w:rsidR="00D1780D" w:rsidRPr="0021558B">
                          <w:rPr>
                            <w:noProof/>
                          </w:rPr>
                          <w:t>36</w:t>
                        </w:r>
                        <w:r w:rsidR="005D10C5" w:rsidRPr="0021558B">
                          <w:fldChar w:fldCharType="end"/>
                        </w:r>
                        <w:r w:rsidRPr="0021558B">
                          <w:t xml:space="preserve"> </w:t>
                        </w:r>
                        <w:r w:rsidR="006361CC" w:rsidRPr="0021558B">
                          <w:rPr>
                            <w:rFonts w:hint="eastAsia"/>
                          </w:rPr>
                          <w:t>グループSTH_氏名編集</w:t>
                        </w:r>
                        <w:bookmarkEnd w:id="326"/>
                      </w:p>
                    </w:txbxContent>
                  </v:textbox>
                </v:shape>
                <v:shape id="図 62" o:spid="_x0000_s1138" type="#_x0000_t75" style="position:absolute;width:22066;height:20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">
                  <v:imagedata r:id="rId79" o:title=""/>
                </v:shape>
                <w10:wrap type="square" anchorx="margin"/>
              </v:group>
            </w:pict>
          </mc:Fallback>
        </mc:AlternateContent>
      </w:r>
      <w:r w:rsidR="00C831A6" w:rsidRPr="00D03215">
        <w:rPr>
          <w:rFonts w:hint="eastAsia"/>
        </w:rPr>
        <w:t>「A-C列クリア」により消去して「書き出し」ボ</w:t>
      </w:r>
      <w:r w:rsidR="00C831A6" w:rsidRPr="00D03215">
        <w:rPr>
          <w:rFonts w:hint="eastAsia"/>
        </w:rPr>
        <w:lastRenderedPageBreak/>
        <w:t>タンをクリックします。以上です。</w:t>
      </w:r>
    </w:p>
    <w:p w14:paraId="42E91D31" w14:textId="77777777" w:rsidR="00707C18" w:rsidRPr="00D03215" w:rsidRDefault="00302D3F" w:rsidP="00C928CA">
      <w:pPr>
        <w:pStyle w:val="2"/>
      </w:pPr>
      <w:bookmarkStart w:id="279" w:name="_Ref59353937"/>
      <w:bookmarkStart w:id="280" w:name="_Ref59353941"/>
      <w:bookmarkStart w:id="281" w:name="_Toc220058838"/>
      <w:r w:rsidRPr="00D03215">
        <w:rPr>
          <w:rFonts w:hint="eastAsia"/>
        </w:rPr>
        <w:t>「メンバー編集」</w:t>
      </w:r>
      <w:r>
        <w:rPr>
          <w:rFonts w:hint="eastAsia"/>
        </w:rPr>
        <w:t xml:space="preserve"> </w:t>
      </w:r>
      <w:r w:rsidR="00707C18" w:rsidRPr="00D03215">
        <w:rPr>
          <w:rFonts w:hint="eastAsia"/>
        </w:rPr>
        <w:t>スタートホール番号記入</w:t>
      </w:r>
      <w:bookmarkEnd w:id="279"/>
      <w:bookmarkEnd w:id="280"/>
      <w:bookmarkEnd w:id="281"/>
    </w:p>
    <w:p w14:paraId="0411B240" w14:textId="77777777" w:rsidR="00707C18" w:rsidRPr="00D03215" w:rsidRDefault="00707C18" w:rsidP="0021558B">
      <w:pPr>
        <w:pStyle w:val="3"/>
      </w:pPr>
      <w:bookmarkStart w:id="282" w:name="_Hlk56448249"/>
      <w:r w:rsidRPr="00D03215">
        <w:rPr>
          <w:rFonts w:hint="eastAsia"/>
        </w:rPr>
        <w:t>「XL_4R_GG_同好会_2015 03 29.xlsx」を開いてください。</w:t>
      </w:r>
      <w:bookmarkEnd w:id="282"/>
    </w:p>
    <w:p w14:paraId="35F005BC" w14:textId="77777777" w:rsidR="00707C18" w:rsidRPr="00D03215" w:rsidRDefault="00707C18" w:rsidP="0021558B">
      <w:pPr>
        <w:pStyle w:val="3"/>
      </w:pPr>
      <w:r w:rsidRPr="00D03215">
        <w:rPr>
          <w:rFonts w:hint="eastAsia"/>
        </w:rPr>
        <w:t>既に「C」列にスタートホールの番号が振られているので「C：C」</w:t>
      </w:r>
      <w:r w:rsidR="00D653EC" w:rsidRPr="00D03215">
        <w:rPr>
          <w:rFonts w:hint="eastAsia"/>
        </w:rPr>
        <w:t>「</w:t>
      </w:r>
      <w:r w:rsidRPr="00D03215">
        <w:rPr>
          <w:rFonts w:hint="eastAsia"/>
        </w:rPr>
        <w:t>列ボタン</w:t>
      </w:r>
      <w:r w:rsidR="00D653EC" w:rsidRPr="00D03215">
        <w:rPr>
          <w:rFonts w:hint="eastAsia"/>
        </w:rPr>
        <w:t>」</w:t>
      </w:r>
      <w:r w:rsidRPr="00D03215">
        <w:rPr>
          <w:rFonts w:hint="eastAsia"/>
        </w:rPr>
        <w:t>を範囲選択して「Delete」キーを押して「C」列をすべて消去してください。</w:t>
      </w:r>
    </w:p>
    <w:p w14:paraId="5418D7E2" w14:textId="77777777" w:rsidR="00707C18" w:rsidRPr="00D03215" w:rsidRDefault="00B24845" w:rsidP="0021558B">
      <w:pPr>
        <w:pStyle w:val="3"/>
      </w:pPr>
      <w:r w:rsidRPr="00D03215">
        <w:rPr>
          <w:rFonts w:hint="eastAsia"/>
          <w:noProof/>
        </w:rPr>
        <mc:AlternateContent>
          <mc:Choice Requires="wpg">
            <w:drawing>
              <wp:anchor distT="0" distB="0" distL="114300" distR="114300" simplePos="0" relativeHeight="251783168" behindDoc="0" locked="0" layoutInCell="1" allowOverlap="1" wp14:anchorId="4B23780B" wp14:editId="2AC10D92">
                <wp:simplePos x="0" y="0"/>
                <wp:positionH relativeFrom="margin">
                  <wp:posOffset>3686773</wp:posOffset>
                </wp:positionH>
                <wp:positionV relativeFrom="paragraph">
                  <wp:posOffset>117138</wp:posOffset>
                </wp:positionV>
                <wp:extent cx="2082800" cy="1306830"/>
                <wp:effectExtent l="0" t="0" r="0" b="7620"/>
                <wp:wrapSquare wrapText="bothSides"/>
                <wp:docPr id="57" name="グループ化 57"/>
                <wp:cNvGraphicFramePr/>
                <a:graphic xmlns:a="http://schemas.openxmlformats.org/drawingml/2006/main">
                  <a:graphicData uri="http://schemas.microsoft.com/office/word/2010/wordprocessingGroup">
                    <wpg:wgp>
                      <wpg:cNvGrpSpPr/>
                      <wpg:grpSpPr>
                        <a:xfrm>
                          <a:off x="0" y="0"/>
                          <a:ext cx="2082800" cy="1306830"/>
                          <a:chOff x="0" y="0"/>
                          <a:chExt cx="2082800" cy="1306830"/>
                        </a:xfrm>
                      </wpg:grpSpPr>
                      <pic:pic xmlns:pic="http://schemas.openxmlformats.org/drawingml/2006/picture">
                        <pic:nvPicPr>
                          <pic:cNvPr id="76" name="図 76"/>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41910" y="0"/>
                            <a:ext cx="1995170" cy="1090295"/>
                          </a:xfrm>
                          <a:prstGeom prst="rect">
                            <a:avLst/>
                          </a:prstGeom>
                        </pic:spPr>
                      </pic:pic>
                      <wps:wsp>
                        <wps:cNvPr id="4" name="テキスト ボックス 4"/>
                        <wps:cNvSpPr txBox="1"/>
                        <wps:spPr>
                          <a:xfrm>
                            <a:off x="0" y="1078230"/>
                            <a:ext cx="2082800" cy="228600"/>
                          </a:xfrm>
                          <a:prstGeom prst="rect">
                            <a:avLst/>
                          </a:prstGeom>
                          <a:solidFill>
                            <a:prstClr val="white"/>
                          </a:solidFill>
                          <a:ln>
                            <a:noFill/>
                          </a:ln>
                        </wps:spPr>
                        <wps:txbx>
                          <w:txbxContent>
                            <w:p w14:paraId="52B5035B" w14:textId="77777777" w:rsidR="0033563C" w:rsidRPr="00D03215" w:rsidRDefault="0033563C" w:rsidP="00707C18">
                              <w:pPr>
                                <w:pStyle w:val="ab"/>
                                <w:rPr>
                                  <w:rFonts w:eastAsia="ＭＳ 明朝"/>
                                </w:rPr>
                              </w:pPr>
                              <w:bookmarkStart w:id="283" w:name="_Ref56435303"/>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37</w:t>
                              </w:r>
                              <w:r w:rsidR="005D10C5" w:rsidRPr="00D03215">
                                <w:fldChar w:fldCharType="end"/>
                              </w:r>
                              <w:r w:rsidRPr="00D03215">
                                <w:t xml:space="preserve"> </w:t>
                              </w:r>
                              <w:r w:rsidRPr="00D03215">
                                <w:rPr>
                                  <w:rFonts w:hint="eastAsia"/>
                                </w:rPr>
                                <w:t>スタートホール番号記入</w:t>
                              </w:r>
                              <w:bookmarkEnd w:id="28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B23780B" id="グループ化 57" o:spid="_x0000_s1139" style="position:absolute;left:0;text-align:left;margin-left:290.3pt;margin-top:9.2pt;width:164pt;height:102.9pt;z-index:251783168;mso-position-horizontal-relative:margin;mso-position-vertical-relative:text" coordsize="20828,1306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">
                <v:shape id="図 76" o:spid="_x0000_s1140" type="#_x0000_t75" style="position:absolute;left:419;width:19951;height:109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">
                  <v:imagedata r:id="rId81" o:title=""/>
                </v:shape>
                <v:shape id="テキスト ボックス 4" o:spid="_x0000_s1141" type="#_x0000_t202" style="position:absolute;top:10782;width:2082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" stroked="f">
                  <v:textbox style="mso-fit-shape-to-text:t" inset="0,0,0,0">
                    <w:txbxContent>
                      <w:p w14:paraId="52B5035B" w14:textId="77777777" w:rsidR="0033563C" w:rsidRPr="00D03215" w:rsidRDefault="0033563C" w:rsidP="00707C18">
                        <w:pPr>
                          <w:pStyle w:val="ab"/>
                          <w:rPr>
                            <w:rFonts w:eastAsia="ＭＳ 明朝"/>
                          </w:rPr>
                        </w:pPr>
                        <w:bookmarkStart w:id="332" w:name="_Ref56435303"/>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37</w:t>
                        </w:r>
                        <w:r w:rsidR="005D10C5" w:rsidRPr="00D03215">
                          <w:fldChar w:fldCharType="end"/>
                        </w:r>
                        <w:r w:rsidRPr="00D03215">
                          <w:t xml:space="preserve"> </w:t>
                        </w:r>
                        <w:r w:rsidRPr="00D03215">
                          <w:rPr>
                            <w:rFonts w:hint="eastAsia"/>
                          </w:rPr>
                          <w:t>スタートホール番号記入</w:t>
                        </w:r>
                        <w:bookmarkEnd w:id="332"/>
                      </w:p>
                    </w:txbxContent>
                  </v:textbox>
                </v:shape>
                <w10:wrap type="square" anchorx="margin"/>
              </v:group>
            </w:pict>
          </mc:Fallback>
        </mc:AlternateContent>
      </w:r>
      <w:r w:rsidR="00707C18" w:rsidRPr="00D03215">
        <w:rPr>
          <w:rFonts w:hint="eastAsia"/>
        </w:rPr>
        <w:t>＜スタートホール番号記入＞をクリックします。</w:t>
      </w:r>
    </w:p>
    <w:p w14:paraId="581EEA18" w14:textId="57241447" w:rsidR="00707C18" w:rsidRPr="00D03215" w:rsidRDefault="00707C18"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_Ref56435303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37</w:t>
      </w:r>
      <w:r w:rsidR="00577CA1" w:rsidRPr="00577CA1">
        <w:rPr>
          <w:color w:val="0070C0"/>
        </w:rPr>
        <w:t xml:space="preserve"> </w:t>
      </w:r>
      <w:r w:rsidR="00577CA1" w:rsidRPr="00577CA1">
        <w:rPr>
          <w:rFonts w:hint="eastAsia"/>
          <w:color w:val="0070C0"/>
        </w:rPr>
        <w:t>スタートホール番号記入</w:t>
      </w:r>
      <w:r w:rsidRPr="00577CA1">
        <w:rPr>
          <w:color w:val="0070C0"/>
        </w:rPr>
        <w:fldChar w:fldCharType="end"/>
      </w:r>
      <w:r w:rsidRPr="00D03215">
        <w:rPr>
          <w:rFonts w:hint="eastAsia"/>
        </w:rPr>
        <w:t>」の図が表示するので実行ボタンを押します。</w:t>
      </w:r>
    </w:p>
    <w:p w14:paraId="35077143" w14:textId="77777777" w:rsidR="00707C18" w:rsidRPr="00D03215" w:rsidRDefault="00707C18" w:rsidP="0021558B">
      <w:pPr>
        <w:pStyle w:val="3"/>
      </w:pPr>
      <w:r w:rsidRPr="00D03215">
        <w:rPr>
          <w:rFonts w:hint="eastAsia"/>
        </w:rPr>
        <w:t>「C」列にスタートホールの番号が振られます。</w:t>
      </w:r>
      <w:r w:rsidRPr="00D03215">
        <w:br/>
      </w:r>
      <w:r w:rsidRPr="00D03215">
        <w:rPr>
          <w:rFonts w:hint="eastAsia"/>
        </w:rPr>
        <w:t>コンボボックス、ボタン等については説明ボタンを押してご覧ください。通常は同図の表示のとおりです。</w:t>
      </w:r>
    </w:p>
    <w:p w14:paraId="7990E94F" w14:textId="77777777" w:rsidR="00EC3C48" w:rsidRPr="00D03215" w:rsidRDefault="00EC3C48" w:rsidP="00C928CA">
      <w:pPr>
        <w:pStyle w:val="2"/>
      </w:pPr>
      <w:bookmarkStart w:id="284" w:name="_Ref445575459"/>
      <w:bookmarkStart w:id="285" w:name="_Toc56535390"/>
      <w:bookmarkStart w:id="286" w:name="_Toc220058839"/>
      <w:r w:rsidRPr="00D03215">
        <w:rPr>
          <w:rFonts w:hint="eastAsia"/>
        </w:rPr>
        <w:t>「メンバー編集」シートの取り込み</w:t>
      </w:r>
      <w:bookmarkEnd w:id="284"/>
      <w:bookmarkEnd w:id="285"/>
      <w:bookmarkEnd w:id="286"/>
    </w:p>
    <w:p w14:paraId="475370F6" w14:textId="77777777" w:rsidR="00EC3C48" w:rsidRPr="00D03215" w:rsidRDefault="00EC3C48" w:rsidP="00543933">
      <w:pPr>
        <w:ind w:leftChars="337" w:left="708" w:firstLine="3"/>
      </w:pPr>
      <w:r w:rsidRPr="00D03215">
        <w:rPr>
          <w:rFonts w:hint="eastAsia"/>
        </w:rPr>
        <w:t>「メンバー」フォルダから「大大会用メンバー.xlsx」などのメンバー構成シートと取り込み替えすることができます。</w:t>
      </w:r>
    </w:p>
    <w:p w14:paraId="6721718B" w14:textId="77777777" w:rsidR="00EC3C48" w:rsidRPr="00D03215" w:rsidRDefault="00EC3C48" w:rsidP="0021558B">
      <w:pPr>
        <w:pStyle w:val="3"/>
      </w:pPr>
      <w:r w:rsidRPr="00D03215">
        <w:rPr>
          <w:rFonts w:hint="eastAsia"/>
        </w:rPr>
        <w:t>「メンバー編集」シートで＜</w:t>
      </w:r>
      <w:r w:rsidR="0051406E" w:rsidRPr="00D03215">
        <w:rPr>
          <w:rFonts w:hint="eastAsia"/>
        </w:rPr>
        <w:t>メンバーシート取り込み</w:t>
      </w:r>
      <w:r w:rsidRPr="00D03215">
        <w:rPr>
          <w:rFonts w:hint="eastAsia"/>
        </w:rPr>
        <w:t>＞をクリックします。</w:t>
      </w:r>
    </w:p>
    <w:p w14:paraId="090DDC15" w14:textId="4D681475" w:rsidR="00D10501" w:rsidRDefault="00EC3C48" w:rsidP="0021558B">
      <w:pPr>
        <w:pStyle w:val="3"/>
      </w:pPr>
      <w:r w:rsidRPr="00D03215">
        <w:rPr>
          <w:rFonts w:hint="eastAsia"/>
        </w:rPr>
        <w:t>「ファイルを開く」ダイアログボックスが開くので</w:t>
      </w:r>
      <w:r w:rsidR="0073539F" w:rsidRPr="00D03215">
        <w:rPr>
          <w:rFonts w:hint="eastAsia"/>
        </w:rPr>
        <w:t>次の</w:t>
      </w:r>
      <w:r w:rsidRPr="00D03215">
        <w:rPr>
          <w:rFonts w:hint="eastAsia"/>
        </w:rPr>
        <w:t>「メンバー」</w:t>
      </w:r>
      <w:r w:rsidR="000A351A" w:rsidRPr="00D03215">
        <w:rPr>
          <w:rFonts w:hint="eastAsia"/>
        </w:rPr>
        <w:t>ファイルを</w:t>
      </w:r>
      <w:r w:rsidRPr="00D03215">
        <w:rPr>
          <w:rFonts w:hint="eastAsia"/>
        </w:rPr>
        <w:t>選択します。</w:t>
      </w:r>
      <w:r w:rsidR="0073539F" w:rsidRPr="00D03215">
        <w:rPr>
          <w:rFonts w:hint="eastAsia"/>
        </w:rPr>
        <w:t>（メンバー</w:t>
      </w:r>
      <w:r w:rsidRPr="00D03215">
        <w:rPr>
          <w:rFonts w:hint="eastAsia"/>
        </w:rPr>
        <w:t>フォルダ</w:t>
      </w:r>
      <w:r w:rsidR="0073539F" w:rsidRPr="00D03215">
        <w:rPr>
          <w:rFonts w:hint="eastAsia"/>
        </w:rPr>
        <w:t>の中</w:t>
      </w:r>
      <w:r w:rsidRPr="00D03215">
        <w:rPr>
          <w:rFonts w:hint="eastAsia"/>
        </w:rPr>
        <w:t>は次の</w:t>
      </w:r>
      <w:r w:rsidR="00895DFB">
        <w:rPr>
          <w:rFonts w:hint="eastAsia"/>
        </w:rPr>
        <w:t>4</w:t>
      </w:r>
      <w:r w:rsidRPr="00D03215">
        <w:rPr>
          <w:rFonts w:hint="eastAsia"/>
        </w:rPr>
        <w:t>種類のメンバー編集シートを格納しています</w:t>
      </w:r>
      <w:r w:rsidR="0073539F" w:rsidRPr="00D03215">
        <w:rPr>
          <w:rFonts w:hint="eastAsia"/>
        </w:rPr>
        <w:t>）</w:t>
      </w:r>
    </w:p>
    <w:p w14:paraId="73C0CB65" w14:textId="2CE59BB4" w:rsidR="00D10501" w:rsidRDefault="0021558B" w:rsidP="0021558B">
      <w:pPr>
        <w:pStyle w:val="3"/>
        <w:numPr>
          <w:ilvl w:val="0"/>
          <w:numId w:val="0"/>
        </w:numPr>
        <w:ind w:left="738"/>
      </w:pPr>
      <w:r w:rsidRPr="00D03215">
        <w:rPr>
          <w:rFonts w:hint="eastAsia"/>
          <w:noProof/>
        </w:rPr>
        <mc:AlternateContent>
          <mc:Choice Requires="wpg">
            <w:drawing>
              <wp:anchor distT="0" distB="0" distL="114300" distR="114300" simplePos="0" relativeHeight="251555840" behindDoc="0" locked="0" layoutInCell="1" allowOverlap="1" wp14:anchorId="4B327022" wp14:editId="54AFC83B">
                <wp:simplePos x="0" y="0"/>
                <wp:positionH relativeFrom="margin">
                  <wp:posOffset>3429635</wp:posOffset>
                </wp:positionH>
                <wp:positionV relativeFrom="paragraph">
                  <wp:posOffset>88265</wp:posOffset>
                </wp:positionV>
                <wp:extent cx="2280920" cy="1261110"/>
                <wp:effectExtent l="0" t="0" r="5080" b="0"/>
                <wp:wrapSquare wrapText="bothSides"/>
                <wp:docPr id="52" name="グループ化 52"/>
                <wp:cNvGraphicFramePr/>
                <a:graphic xmlns:a="http://schemas.openxmlformats.org/drawingml/2006/main">
                  <a:graphicData uri="http://schemas.microsoft.com/office/word/2010/wordprocessingGroup">
                    <wpg:wgp>
                      <wpg:cNvGrpSpPr/>
                      <wpg:grpSpPr>
                        <a:xfrm>
                          <a:off x="0" y="0"/>
                          <a:ext cx="2280920" cy="1261110"/>
                          <a:chOff x="0" y="0"/>
                          <a:chExt cx="2280920" cy="1261110"/>
                        </a:xfrm>
                      </wpg:grpSpPr>
                      <pic:pic xmlns:pic="http://schemas.openxmlformats.org/drawingml/2006/picture">
                        <pic:nvPicPr>
                          <pic:cNvPr id="29" name="図 29"/>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53340" y="0"/>
                            <a:ext cx="2185670" cy="1061720"/>
                          </a:xfrm>
                          <a:prstGeom prst="rect">
                            <a:avLst/>
                          </a:prstGeom>
                        </pic:spPr>
                      </pic:pic>
                      <wps:wsp>
                        <wps:cNvPr id="48" name="テキスト ボックス 48"/>
                        <wps:cNvSpPr txBox="1"/>
                        <wps:spPr>
                          <a:xfrm>
                            <a:off x="0" y="1055370"/>
                            <a:ext cx="2280920" cy="205740"/>
                          </a:xfrm>
                          <a:prstGeom prst="rect">
                            <a:avLst/>
                          </a:prstGeom>
                          <a:solidFill>
                            <a:prstClr val="white"/>
                          </a:solidFill>
                          <a:ln>
                            <a:noFill/>
                          </a:ln>
                        </wps:spPr>
                        <wps:txbx>
                          <w:txbxContent>
                            <w:p w14:paraId="329B0F95" w14:textId="77777777" w:rsidR="0033563C" w:rsidRPr="00D03215" w:rsidRDefault="0033563C" w:rsidP="00AC71EA">
                              <w:pPr>
                                <w:pStyle w:val="ab"/>
                                <w:rPr>
                                  <w:rFonts w:eastAsia="ＭＳ 明朝"/>
                                </w:rPr>
                              </w:pPr>
                              <w:bookmarkStart w:id="287" w:name="_Ref5653842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38</w:t>
                              </w:r>
                              <w:r w:rsidR="005D10C5" w:rsidRPr="00D03215">
                                <w:fldChar w:fldCharType="end"/>
                              </w:r>
                              <w:r w:rsidRPr="00D03215">
                                <w:t xml:space="preserve"> </w:t>
                              </w:r>
                              <w:r w:rsidRPr="00D03215">
                                <w:rPr>
                                  <w:rFonts w:hint="eastAsia"/>
                                </w:rPr>
                                <w:t>メンバーシート取り込み確認</w:t>
                              </w:r>
                              <w:bookmarkEnd w:id="28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B327022" id="グループ化 52" o:spid="_x0000_s1142" style="position:absolute;left:0;text-align:left;margin-left:270.05pt;margin-top:6.95pt;width:179.6pt;height:99.3pt;z-index:251555840;mso-position-horizontal-relative:margin;mso-position-vertical-relative:text" coordsize="22809,1261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">
                <v:shape id="図 29" o:spid="_x0000_s1143" type="#_x0000_t75" style="position:absolute;left:533;width:21857;height:10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">
                  <v:imagedata r:id="rId83" o:title=""/>
                </v:shape>
                <v:shape id="テキスト ボックス 48" o:spid="_x0000_s1144" type="#_x0000_t202" style="position:absolute;top:10553;width:22809;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dFwQAAANsAAAAPAAAAZHJzL2Rvd25yZXYueG1sRE/LasJA&#10;FN0X+g/DLbgpOlGK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HTn90XBAAAA2wAAAA8AAAAA&#10;AAAAAAAAAAAABwIAAGRycy9kb3ducmV2LnhtbFBLBQYAAAAAAwADALcAAAD1AgAAAAA=&#10;" stroked="f">
                  <v:textbox inset="0,0,0,0">
                    <w:txbxContent>
                      <w:p w14:paraId="329B0F95" w14:textId="77777777" w:rsidR="0033563C" w:rsidRPr="00D03215" w:rsidRDefault="0033563C" w:rsidP="00AC71EA">
                        <w:pPr>
                          <w:pStyle w:val="ab"/>
                          <w:rPr>
                            <w:rFonts w:eastAsia="ＭＳ 明朝"/>
                          </w:rPr>
                        </w:pPr>
                        <w:bookmarkStart w:id="337" w:name="_Ref56538428"/>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38</w:t>
                        </w:r>
                        <w:r w:rsidR="005D10C5" w:rsidRPr="00D03215">
                          <w:fldChar w:fldCharType="end"/>
                        </w:r>
                        <w:r w:rsidRPr="00D03215">
                          <w:t xml:space="preserve"> </w:t>
                        </w:r>
                        <w:r w:rsidRPr="00D03215">
                          <w:rPr>
                            <w:rFonts w:hint="eastAsia"/>
                          </w:rPr>
                          <w:t>メンバーシート取り込み確認</w:t>
                        </w:r>
                        <w:bookmarkEnd w:id="337"/>
                      </w:p>
                    </w:txbxContent>
                  </v:textbox>
                </v:shape>
                <w10:wrap type="square" anchorx="margin"/>
              </v:group>
            </w:pict>
          </mc:Fallback>
        </mc:AlternateContent>
      </w:r>
      <w:r w:rsidR="00EC3C48" w:rsidRPr="00D03215">
        <w:rPr>
          <w:rFonts w:hint="eastAsia"/>
        </w:rPr>
        <w:t>1.「大大会用メンバー.xlsx」</w:t>
      </w:r>
      <w:r w:rsidR="00EC3C48" w:rsidRPr="00D03215">
        <w:br/>
      </w:r>
      <w:r w:rsidR="007B5A18" w:rsidRPr="00D03215">
        <w:rPr>
          <w:rFonts w:hint="eastAsia"/>
        </w:rPr>
        <w:t>2.「中大会用メンバー.</w:t>
      </w:r>
      <w:r w:rsidR="007B5A18" w:rsidRPr="00D03215">
        <w:t>xlsx</w:t>
      </w:r>
      <w:r w:rsidR="007B5A18" w:rsidRPr="00D03215">
        <w:rPr>
          <w:rFonts w:hint="eastAsia"/>
        </w:rPr>
        <w:t>」</w:t>
      </w:r>
      <w:r w:rsidR="007B5A18" w:rsidRPr="00D03215">
        <w:br/>
      </w:r>
      <w:r w:rsidR="007B5A18" w:rsidRPr="00D03215">
        <w:rPr>
          <w:rFonts w:hint="eastAsia"/>
        </w:rPr>
        <w:t>3</w:t>
      </w:r>
      <w:r w:rsidR="00EC3C48" w:rsidRPr="00D03215">
        <w:rPr>
          <w:rFonts w:hint="eastAsia"/>
        </w:rPr>
        <w:t>.「</w:t>
      </w:r>
      <w:r w:rsidR="00895DFB" w:rsidRPr="00895DFB">
        <w:rPr>
          <w:rFonts w:hint="eastAsia"/>
        </w:rPr>
        <w:t>同好会用メンバー</w:t>
      </w:r>
      <w:r w:rsidR="00895DFB" w:rsidRPr="00895DFB">
        <w:t>15名.xlsx</w:t>
      </w:r>
      <w:r w:rsidR="00EC3C48" w:rsidRPr="00D03215">
        <w:rPr>
          <w:rFonts w:hint="eastAsia"/>
        </w:rPr>
        <w:t>」</w:t>
      </w:r>
      <w:r w:rsidR="00EC3C48" w:rsidRPr="00D03215">
        <w:rPr>
          <w:rFonts w:hint="eastAsia"/>
        </w:rPr>
        <w:br/>
      </w:r>
      <w:r w:rsidR="00895DFB">
        <w:rPr>
          <w:rFonts w:hint="eastAsia"/>
        </w:rPr>
        <w:t>4</w:t>
      </w:r>
      <w:r w:rsidR="00895DFB" w:rsidRPr="00D03215">
        <w:rPr>
          <w:rFonts w:hint="eastAsia"/>
        </w:rPr>
        <w:t>.「</w:t>
      </w:r>
      <w:r w:rsidR="00895DFB" w:rsidRPr="00895DFB">
        <w:rPr>
          <w:rFonts w:hint="eastAsia"/>
        </w:rPr>
        <w:t>同好会用メンバー</w:t>
      </w:r>
      <w:r w:rsidR="00895DFB">
        <w:rPr>
          <w:rFonts w:hint="eastAsia"/>
        </w:rPr>
        <w:t>30</w:t>
      </w:r>
      <w:r w:rsidR="00895DFB" w:rsidRPr="00895DFB">
        <w:t>名.xlsx</w:t>
      </w:r>
      <w:r w:rsidR="00895DFB" w:rsidRPr="00D03215">
        <w:rPr>
          <w:rFonts w:hint="eastAsia"/>
        </w:rPr>
        <w:t>」</w:t>
      </w:r>
    </w:p>
    <w:p w14:paraId="4647E39E" w14:textId="5D9D2EA2" w:rsidR="00A362EC" w:rsidRPr="00D03215" w:rsidRDefault="000A351A" w:rsidP="0021558B">
      <w:pPr>
        <w:pStyle w:val="3"/>
        <w:numPr>
          <w:ilvl w:val="0"/>
          <w:numId w:val="0"/>
        </w:numPr>
        <w:ind w:left="738"/>
      </w:pPr>
      <w:r w:rsidRPr="00D03215">
        <w:rPr>
          <w:rFonts w:hint="eastAsia"/>
        </w:rPr>
        <w:t>上記</w:t>
      </w:r>
      <w:r w:rsidR="00EC3C48" w:rsidRPr="00D03215">
        <w:rPr>
          <w:rFonts w:hint="eastAsia"/>
        </w:rPr>
        <w:t>の何れかのファイル</w:t>
      </w:r>
      <w:r w:rsidRPr="00D03215">
        <w:rPr>
          <w:rFonts w:hint="eastAsia"/>
        </w:rPr>
        <w:t>（普通の競技は「同好会用メンバー.xlsx」</w:t>
      </w:r>
      <w:r w:rsidR="000B718D" w:rsidRPr="00D03215">
        <w:rPr>
          <w:rFonts w:hint="eastAsia"/>
        </w:rPr>
        <w:t>です</w:t>
      </w:r>
      <w:r w:rsidRPr="00D03215">
        <w:rPr>
          <w:rFonts w:hint="eastAsia"/>
        </w:rPr>
        <w:t>）</w:t>
      </w:r>
      <w:r w:rsidR="000B718D" w:rsidRPr="00D03215">
        <w:rPr>
          <w:rFonts w:hint="eastAsia"/>
        </w:rPr>
        <w:t>を選択</w:t>
      </w:r>
      <w:r w:rsidRPr="00D03215">
        <w:rPr>
          <w:rFonts w:hint="eastAsia"/>
        </w:rPr>
        <w:t>し</w:t>
      </w:r>
      <w:bookmarkStart w:id="288" w:name="_Hlk219558544"/>
      <w:r w:rsidR="00EC3C48" w:rsidRPr="00D03215">
        <w:rPr>
          <w:rFonts w:hint="eastAsia"/>
        </w:rPr>
        <w:t>＜開く＞ボタンを押すと</w:t>
      </w:r>
      <w:r w:rsidR="00EC3C48" w:rsidRPr="005F63B9">
        <w:rPr>
          <w:rFonts w:hint="eastAsia"/>
          <w:color w:val="0070C0"/>
        </w:rPr>
        <w:t>「</w:t>
      </w:r>
      <w:r w:rsidR="003E64A7" w:rsidRPr="00577CA1">
        <w:rPr>
          <w:color w:val="0070C0"/>
        </w:rPr>
        <w:fldChar w:fldCharType="begin"/>
      </w:r>
      <w:r w:rsidR="003E64A7" w:rsidRPr="00577CA1">
        <w:rPr>
          <w:color w:val="0070C0"/>
        </w:rPr>
        <w:instrText xml:space="preserve"> </w:instrText>
      </w:r>
      <w:r w:rsidR="003E64A7" w:rsidRPr="00577CA1">
        <w:rPr>
          <w:rFonts w:hint="eastAsia"/>
          <w:color w:val="0070C0"/>
        </w:rPr>
        <w:instrText>REF _Ref56538428 \h</w:instrText>
      </w:r>
      <w:r w:rsidR="003E64A7" w:rsidRPr="00577CA1">
        <w:rPr>
          <w:color w:val="0070C0"/>
        </w:rPr>
        <w:instrText xml:space="preserve"> </w:instrText>
      </w:r>
      <w:r w:rsidR="003E64A7" w:rsidRPr="00577CA1">
        <w:rPr>
          <w:color w:val="0070C0"/>
        </w:rPr>
      </w:r>
      <w:r w:rsidR="003E64A7" w:rsidRPr="00577CA1">
        <w:rPr>
          <w:color w:val="0070C0"/>
        </w:rPr>
        <w:fldChar w:fldCharType="separate"/>
      </w:r>
      <w:r w:rsidR="00577CA1" w:rsidRPr="00577CA1">
        <w:rPr>
          <w:color w:val="0070C0"/>
        </w:rPr>
        <w:t xml:space="preserve">図 </w:t>
      </w:r>
      <w:r w:rsidR="00577CA1" w:rsidRPr="00577CA1">
        <w:rPr>
          <w:noProof/>
          <w:color w:val="0070C0"/>
        </w:rPr>
        <w:t>38</w:t>
      </w:r>
      <w:r w:rsidR="00577CA1" w:rsidRPr="00577CA1">
        <w:rPr>
          <w:color w:val="0070C0"/>
        </w:rPr>
        <w:t xml:space="preserve"> </w:t>
      </w:r>
      <w:r w:rsidR="00577CA1" w:rsidRPr="00577CA1">
        <w:rPr>
          <w:rFonts w:hint="eastAsia"/>
          <w:color w:val="0070C0"/>
        </w:rPr>
        <w:t>メンバーシート取り込み確認</w:t>
      </w:r>
      <w:r w:rsidR="003E64A7" w:rsidRPr="00577CA1">
        <w:rPr>
          <w:color w:val="0070C0"/>
        </w:rPr>
        <w:fldChar w:fldCharType="end"/>
      </w:r>
      <w:r w:rsidR="00EC3C48" w:rsidRPr="00D03215">
        <w:rPr>
          <w:rFonts w:hint="eastAsia"/>
        </w:rPr>
        <w:t>」の図が開くのでファイルの選択は間違いが無いかを確認した上で＜取り込み＞を押してください</w:t>
      </w:r>
      <w:r w:rsidR="00A362EC" w:rsidRPr="00D03215">
        <w:rPr>
          <w:rFonts w:hint="eastAsia"/>
        </w:rPr>
        <w:t>。</w:t>
      </w:r>
      <w:bookmarkEnd w:id="288"/>
    </w:p>
    <w:p w14:paraId="4EF3FD0A" w14:textId="77777777" w:rsidR="00EC3C48" w:rsidRPr="00D03215" w:rsidRDefault="00302D3F" w:rsidP="00C928CA">
      <w:pPr>
        <w:pStyle w:val="2"/>
      </w:pPr>
      <w:bookmarkStart w:id="289" w:name="_Ref243635730"/>
      <w:bookmarkStart w:id="290" w:name="_Ref243635748"/>
      <w:bookmarkStart w:id="291" w:name="_Ref243635753"/>
      <w:bookmarkStart w:id="292" w:name="_Ref243635820"/>
      <w:bookmarkStart w:id="293" w:name="_Toc328308523"/>
      <w:bookmarkStart w:id="294" w:name="_Ref445578790"/>
      <w:bookmarkStart w:id="295" w:name="_Ref445578793"/>
      <w:bookmarkStart w:id="296" w:name="_Toc56535391"/>
      <w:bookmarkStart w:id="297" w:name="_Toc220058840"/>
      <w:r w:rsidRPr="00D03215">
        <w:rPr>
          <w:rFonts w:hint="eastAsia"/>
        </w:rPr>
        <w:t>「メンバー編集」</w:t>
      </w:r>
      <w:r>
        <w:rPr>
          <w:rFonts w:hint="eastAsia"/>
        </w:rPr>
        <w:t xml:space="preserve"> </w:t>
      </w:r>
      <w:r w:rsidR="00EC3C48" w:rsidRPr="00D03215">
        <w:rPr>
          <w:rFonts w:hint="eastAsia"/>
        </w:rPr>
        <w:t>氏名の書き出し</w:t>
      </w:r>
      <w:bookmarkEnd w:id="289"/>
      <w:bookmarkEnd w:id="290"/>
      <w:bookmarkEnd w:id="291"/>
      <w:bookmarkEnd w:id="292"/>
      <w:bookmarkEnd w:id="293"/>
      <w:bookmarkEnd w:id="294"/>
      <w:bookmarkEnd w:id="295"/>
      <w:bookmarkEnd w:id="296"/>
      <w:bookmarkEnd w:id="297"/>
    </w:p>
    <w:p w14:paraId="013F3DE8" w14:textId="6459EF74" w:rsidR="0060303F" w:rsidRPr="00D03215" w:rsidRDefault="0021558B" w:rsidP="00543933">
      <w:pPr>
        <w:ind w:leftChars="337" w:left="708"/>
      </w:pPr>
      <w:r w:rsidRPr="00D03215">
        <w:rPr>
          <w:rFonts w:hint="eastAsia"/>
          <w:noProof/>
        </w:rPr>
        <mc:AlternateContent>
          <mc:Choice Requires="wpg">
            <w:drawing>
              <wp:anchor distT="0" distB="0" distL="114300" distR="114300" simplePos="0" relativeHeight="251576320" behindDoc="0" locked="0" layoutInCell="1" allowOverlap="1" wp14:anchorId="701CF700" wp14:editId="72AC4CE8">
                <wp:simplePos x="0" y="0"/>
                <wp:positionH relativeFrom="margin">
                  <wp:posOffset>3380740</wp:posOffset>
                </wp:positionH>
                <wp:positionV relativeFrom="paragraph">
                  <wp:posOffset>722630</wp:posOffset>
                </wp:positionV>
                <wp:extent cx="2394585" cy="1783080"/>
                <wp:effectExtent l="0" t="0" r="5715" b="7620"/>
                <wp:wrapSquare wrapText="bothSides"/>
                <wp:docPr id="460" name="グループ化 460"/>
                <wp:cNvGraphicFramePr/>
                <a:graphic xmlns:a="http://schemas.openxmlformats.org/drawingml/2006/main">
                  <a:graphicData uri="http://schemas.microsoft.com/office/word/2010/wordprocessingGroup">
                    <wpg:wgp>
                      <wpg:cNvGrpSpPr/>
                      <wpg:grpSpPr>
                        <a:xfrm>
                          <a:off x="0" y="0"/>
                          <a:ext cx="2394585" cy="1783080"/>
                          <a:chOff x="0" y="0"/>
                          <a:chExt cx="2394585" cy="1783080"/>
                        </a:xfrm>
                      </wpg:grpSpPr>
                      <wps:wsp>
                        <wps:cNvPr id="286" name="テキスト ボックス 286"/>
                        <wps:cNvSpPr txBox="1"/>
                        <wps:spPr>
                          <a:xfrm>
                            <a:off x="0" y="1554480"/>
                            <a:ext cx="2393950" cy="228600"/>
                          </a:xfrm>
                          <a:prstGeom prst="rect">
                            <a:avLst/>
                          </a:prstGeom>
                          <a:solidFill>
                            <a:prstClr val="white"/>
                          </a:solidFill>
                          <a:ln>
                            <a:noFill/>
                          </a:ln>
                          <a:effectLst/>
                        </wps:spPr>
                        <wps:txbx>
                          <w:txbxContent>
                            <w:p w14:paraId="1351601C" w14:textId="77777777" w:rsidR="0033563C" w:rsidRPr="00D03215" w:rsidRDefault="0033563C" w:rsidP="00AC71EA">
                              <w:pPr>
                                <w:pStyle w:val="ab"/>
                                <w:rPr>
                                  <w:rFonts w:ascii="ＭＳ 明朝" w:eastAsia="ＭＳ 明朝"/>
                                </w:rPr>
                              </w:pPr>
                              <w:bookmarkStart w:id="298" w:name="_Ref44590553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39</w:t>
                              </w:r>
                              <w:r w:rsidRPr="00D03215">
                                <w:fldChar w:fldCharType="end"/>
                              </w:r>
                              <w:r w:rsidRPr="00D03215">
                                <w:rPr>
                                  <w:rFonts w:hint="eastAsia"/>
                                </w:rPr>
                                <w:t xml:space="preserve">　スコアカードへ転記確認</w:t>
                              </w:r>
                              <w:bookmarkEnd w:id="29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59" name="図 459"/>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394585" cy="1555115"/>
                          </a:xfrm>
                          <a:prstGeom prst="rect">
                            <a:avLst/>
                          </a:prstGeom>
                        </pic:spPr>
                      </pic:pic>
                    </wpg:wgp>
                  </a:graphicData>
                </a:graphic>
              </wp:anchor>
            </w:drawing>
          </mc:Choice>
          <mc:Fallback>
            <w:pict>
              <v:group w14:anchorId="701CF700" id="グループ化 460" o:spid="_x0000_s1145" style="position:absolute;left:0;text-align:left;margin-left:266.2pt;margin-top:56.9pt;width:188.55pt;height:140.4pt;z-index:251576320;mso-position-horizontal-relative:margin;mso-position-vertical-relative:text" coordsize="23945,178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">
                <v:shape id="テキスト ボックス 286" o:spid="_x0000_s1146" type="#_x0000_t202" style="position:absolute;top:15544;width:239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" stroked="f">
                  <v:textbox style="mso-fit-shape-to-text:t" inset="0,0,0,0">
                    <w:txbxContent>
                      <w:p w14:paraId="1351601C" w14:textId="77777777" w:rsidR="0033563C" w:rsidRPr="00D03215" w:rsidRDefault="0033563C" w:rsidP="00AC71EA">
                        <w:pPr>
                          <w:pStyle w:val="ab"/>
                          <w:rPr>
                            <w:rFonts w:ascii="ＭＳ 明朝" w:eastAsia="ＭＳ 明朝"/>
                          </w:rPr>
                        </w:pPr>
                        <w:bookmarkStart w:id="349" w:name="_Ref445905538"/>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39</w:t>
                        </w:r>
                        <w:r w:rsidRPr="00D03215">
                          <w:fldChar w:fldCharType="end"/>
                        </w:r>
                        <w:r w:rsidRPr="00D03215">
                          <w:rPr>
                            <w:rFonts w:hint="eastAsia"/>
                          </w:rPr>
                          <w:t xml:space="preserve">　スコアカードへ転記確認</w:t>
                        </w:r>
                        <w:bookmarkEnd w:id="349"/>
                      </w:p>
                    </w:txbxContent>
                  </v:textbox>
                </v:shape>
                <v:shape id="図 459" o:spid="_x0000_s1147" type="#_x0000_t75" style="position:absolute;width:23945;height:15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">
                  <v:imagedata r:id="rId85" o:title=""/>
                </v:shape>
                <w10:wrap type="square" anchorx="margin"/>
              </v:group>
            </w:pict>
          </mc:Fallback>
        </mc:AlternateContent>
      </w:r>
      <w:r w:rsidR="00EC3C48" w:rsidRPr="00D03215">
        <w:rPr>
          <w:rFonts w:hint="eastAsia"/>
        </w:rPr>
        <w:t>「氏名の書き出し」は</w:t>
      </w:r>
      <w:r w:rsidR="00DF58BB" w:rsidRPr="00D03215">
        <w:rPr>
          <w:rFonts w:hint="eastAsia"/>
        </w:rPr>
        <w:t>「</w:t>
      </w:r>
      <w:r w:rsidR="00EC3C48" w:rsidRPr="00D03215">
        <w:rPr>
          <w:rFonts w:hint="eastAsia"/>
        </w:rPr>
        <w:t>毎回入力データ」、「集計入力データ」シート</w:t>
      </w:r>
      <w:r w:rsidR="003B3BF6" w:rsidRPr="00D03215">
        <w:rPr>
          <w:rFonts w:hint="eastAsia"/>
        </w:rPr>
        <w:t>などから氏名の列を新しいブックに</w:t>
      </w:r>
      <w:r w:rsidR="00EC3C48" w:rsidRPr="00D03215">
        <w:rPr>
          <w:rFonts w:hint="eastAsia"/>
        </w:rPr>
        <w:t>書き出します。</w:t>
      </w:r>
      <w:r w:rsidR="003B3BF6" w:rsidRPr="00D03215">
        <w:rPr>
          <w:rFonts w:hint="eastAsia"/>
        </w:rPr>
        <w:t>名前を付けて適当なフォルダに保存する必要があります。</w:t>
      </w:r>
      <w:r w:rsidR="0069073E">
        <w:rPr>
          <w:rFonts w:hint="eastAsia"/>
        </w:rPr>
        <w:t>現在は</w:t>
      </w:r>
      <w:r w:rsidR="000B718D" w:rsidRPr="00D03215">
        <w:rPr>
          <w:rFonts w:hint="eastAsia"/>
        </w:rPr>
        <w:t>「</w:t>
      </w:r>
      <w:r w:rsidR="003B3BF6" w:rsidRPr="00D03215">
        <w:rPr>
          <w:rFonts w:hint="eastAsia"/>
        </w:rPr>
        <w:t>メンバー編集シート</w:t>
      </w:r>
      <w:r w:rsidR="000B718D" w:rsidRPr="00D03215">
        <w:rPr>
          <w:rFonts w:hint="eastAsia"/>
        </w:rPr>
        <w:t>」から「メンバーシート書き出し」を主に使用するので</w:t>
      </w:r>
      <w:r w:rsidR="003B3BF6" w:rsidRPr="00D03215">
        <w:rPr>
          <w:rFonts w:hint="eastAsia"/>
        </w:rPr>
        <w:t>あまり使うことは無いと思います</w:t>
      </w:r>
      <w:r w:rsidR="00EC3C48" w:rsidRPr="00D03215">
        <w:rPr>
          <w:rFonts w:hint="eastAsia"/>
        </w:rPr>
        <w:t>。</w:t>
      </w:r>
    </w:p>
    <w:p w14:paraId="72369584" w14:textId="23AA8776" w:rsidR="003B3BF6" w:rsidRPr="00D03215" w:rsidRDefault="00302D3F" w:rsidP="00C928CA">
      <w:pPr>
        <w:pStyle w:val="2"/>
      </w:pPr>
      <w:bookmarkStart w:id="299" w:name="_Ref59359322"/>
      <w:bookmarkStart w:id="300" w:name="_Ref59359326"/>
      <w:bookmarkStart w:id="301" w:name="_Ref59360437"/>
      <w:bookmarkStart w:id="302" w:name="_Ref59360442"/>
      <w:bookmarkStart w:id="303" w:name="_Toc220058841"/>
      <w:r w:rsidRPr="00D03215">
        <w:rPr>
          <w:rFonts w:hint="eastAsia"/>
        </w:rPr>
        <w:t>「メンバー編集」</w:t>
      </w:r>
      <w:r>
        <w:rPr>
          <w:rFonts w:hint="eastAsia"/>
        </w:rPr>
        <w:t xml:space="preserve"> </w:t>
      </w:r>
      <w:r w:rsidR="0051406E" w:rsidRPr="00D03215">
        <w:rPr>
          <w:rFonts w:hint="eastAsia"/>
        </w:rPr>
        <w:t>メンバーシート書き出し</w:t>
      </w:r>
      <w:bookmarkEnd w:id="299"/>
      <w:bookmarkEnd w:id="300"/>
      <w:bookmarkEnd w:id="301"/>
      <w:bookmarkEnd w:id="302"/>
      <w:bookmarkEnd w:id="303"/>
    </w:p>
    <w:p w14:paraId="3312D78D" w14:textId="69C5CD18" w:rsidR="0060303F" w:rsidRPr="00D03215" w:rsidRDefault="00A93979" w:rsidP="0021558B">
      <w:pPr>
        <w:pStyle w:val="3"/>
      </w:pPr>
      <w:r w:rsidRPr="00D03215">
        <w:rPr>
          <w:rFonts w:hint="eastAsia"/>
        </w:rPr>
        <w:t>「</w:t>
      </w:r>
      <w:r w:rsidR="003B3BF6" w:rsidRPr="00D03215">
        <w:rPr>
          <w:rFonts w:hint="eastAsia"/>
        </w:rPr>
        <w:t>メンバー編集</w:t>
      </w:r>
      <w:r w:rsidRPr="00D03215">
        <w:rPr>
          <w:rFonts w:hint="eastAsia"/>
        </w:rPr>
        <w:t>」</w:t>
      </w:r>
      <w:r w:rsidR="003B3BF6" w:rsidRPr="00D03215">
        <w:rPr>
          <w:rFonts w:hint="eastAsia"/>
        </w:rPr>
        <w:t>シートのバックアップと、「XL_Z4_AR全試合スコア集計2014.xlsx</w:t>
      </w:r>
      <w:r w:rsidRPr="00D03215">
        <w:rPr>
          <w:rFonts w:hint="eastAsia"/>
        </w:rPr>
        <w:t>」の＜氏名の取込＞で年度替わりに</w:t>
      </w:r>
      <w:r w:rsidR="009D3FFC" w:rsidRPr="00D03215">
        <w:rPr>
          <w:rFonts w:hint="eastAsia"/>
        </w:rPr>
        <w:t>使いま</w:t>
      </w:r>
      <w:r w:rsidRPr="00D03215">
        <w:rPr>
          <w:rFonts w:hint="eastAsia"/>
        </w:rPr>
        <w:t>す</w:t>
      </w:r>
      <w:r w:rsidR="000B718D" w:rsidRPr="00D03215">
        <w:rPr>
          <w:rFonts w:hint="eastAsia"/>
        </w:rPr>
        <w:t>がメンバーに変更がなければ使いません</w:t>
      </w:r>
      <w:r w:rsidR="0060303F" w:rsidRPr="00D03215">
        <w:rPr>
          <w:rFonts w:hint="eastAsia"/>
        </w:rPr>
        <w:t>。</w:t>
      </w:r>
    </w:p>
    <w:p w14:paraId="74E3FF21" w14:textId="5B5A2854" w:rsidR="0060303F" w:rsidRPr="00D03215" w:rsidRDefault="004C1366" w:rsidP="0021558B">
      <w:pPr>
        <w:pStyle w:val="3"/>
      </w:pPr>
      <w:r w:rsidRPr="00D03215">
        <w:rPr>
          <w:rFonts w:hint="eastAsia"/>
        </w:rPr>
        <w:t>「メンバー編集」シートで「</w:t>
      </w:r>
      <w:r w:rsidR="0051406E" w:rsidRPr="00D03215">
        <w:rPr>
          <w:rFonts w:hint="eastAsia"/>
        </w:rPr>
        <w:t>メンバーシート書き出し</w:t>
      </w:r>
      <w:r w:rsidRPr="00D03215">
        <w:rPr>
          <w:rFonts w:hint="eastAsia"/>
        </w:rPr>
        <w:t>」</w:t>
      </w:r>
      <w:r w:rsidR="0060303F" w:rsidRPr="00D03215">
        <w:rPr>
          <w:rFonts w:hint="eastAsia"/>
        </w:rPr>
        <w:t>をクリックすると</w:t>
      </w:r>
      <w:r w:rsidR="0060303F" w:rsidRPr="005F63B9">
        <w:rPr>
          <w:rFonts w:hint="eastAsia"/>
          <w:color w:val="0070C0"/>
        </w:rPr>
        <w:t>「</w:t>
      </w:r>
      <w:r w:rsidR="0060303F" w:rsidRPr="00577CA1">
        <w:rPr>
          <w:color w:val="0070C0"/>
        </w:rPr>
        <w:fldChar w:fldCharType="begin"/>
      </w:r>
      <w:r w:rsidR="0060303F" w:rsidRPr="00577CA1">
        <w:rPr>
          <w:color w:val="0070C0"/>
        </w:rPr>
        <w:instrText xml:space="preserve"> </w:instrText>
      </w:r>
      <w:r w:rsidR="0060303F" w:rsidRPr="00577CA1">
        <w:rPr>
          <w:rFonts w:hint="eastAsia"/>
          <w:color w:val="0070C0"/>
        </w:rPr>
        <w:instrText>REF _Ref445905538 \h</w:instrText>
      </w:r>
      <w:r w:rsidR="0060303F" w:rsidRPr="00577CA1">
        <w:rPr>
          <w:color w:val="0070C0"/>
        </w:rPr>
        <w:instrText xml:space="preserve"> </w:instrText>
      </w:r>
      <w:r w:rsidR="0060303F" w:rsidRPr="00577CA1">
        <w:rPr>
          <w:color w:val="0070C0"/>
        </w:rPr>
      </w:r>
      <w:r w:rsidR="0060303F" w:rsidRPr="00577CA1">
        <w:rPr>
          <w:color w:val="0070C0"/>
        </w:rPr>
        <w:fldChar w:fldCharType="separate"/>
      </w:r>
      <w:r w:rsidR="00577CA1" w:rsidRPr="00577CA1">
        <w:rPr>
          <w:rFonts w:hint="eastAsia"/>
          <w:color w:val="0070C0"/>
        </w:rPr>
        <w:t xml:space="preserve">図 </w:t>
      </w:r>
      <w:r w:rsidR="00577CA1" w:rsidRPr="00577CA1">
        <w:rPr>
          <w:noProof/>
          <w:color w:val="0070C0"/>
        </w:rPr>
        <w:t>39</w:t>
      </w:r>
      <w:r w:rsidR="00577CA1" w:rsidRPr="00577CA1">
        <w:rPr>
          <w:rFonts w:hint="eastAsia"/>
          <w:color w:val="0070C0"/>
        </w:rPr>
        <w:t xml:space="preserve">　スコア</w:t>
      </w:r>
      <w:r w:rsidR="00577CA1" w:rsidRPr="00577CA1">
        <w:rPr>
          <w:rFonts w:hint="eastAsia"/>
          <w:color w:val="0070C0"/>
        </w:rPr>
        <w:lastRenderedPageBreak/>
        <w:t>カードへ転記確認</w:t>
      </w:r>
      <w:r w:rsidR="0060303F" w:rsidRPr="00577CA1">
        <w:rPr>
          <w:color w:val="0070C0"/>
        </w:rPr>
        <w:fldChar w:fldCharType="end"/>
      </w:r>
      <w:r w:rsidR="0060303F" w:rsidRPr="00D03215">
        <w:rPr>
          <w:rFonts w:hint="eastAsia"/>
        </w:rPr>
        <w:t>」が表示するので＜OK＞をクリックします</w:t>
      </w:r>
      <w:r w:rsidR="00A93979" w:rsidRPr="00D03215">
        <w:rPr>
          <w:rFonts w:hint="eastAsia"/>
        </w:rPr>
        <w:t>。</w:t>
      </w:r>
    </w:p>
    <w:p w14:paraId="69BF9D0E" w14:textId="266537F6" w:rsidR="0060303F" w:rsidRDefault="004C1366" w:rsidP="0021558B">
      <w:pPr>
        <w:pStyle w:val="3"/>
      </w:pPr>
      <w:r w:rsidRPr="00D03215">
        <w:rPr>
          <w:rFonts w:hint="eastAsia"/>
        </w:rPr>
        <w:t>メンバーフォルダを開いて</w:t>
      </w:r>
      <w:r w:rsidR="0060303F" w:rsidRPr="005F63B9">
        <w:rPr>
          <w:rFonts w:hint="eastAsia"/>
          <w:color w:val="0070C0"/>
        </w:rPr>
        <w:t>「</w:t>
      </w:r>
      <w:r w:rsidR="0060303F" w:rsidRPr="00577CA1">
        <w:rPr>
          <w:color w:val="0070C0"/>
        </w:rPr>
        <w:fldChar w:fldCharType="begin"/>
      </w:r>
      <w:r w:rsidR="0060303F" w:rsidRPr="00577CA1">
        <w:rPr>
          <w:color w:val="0070C0"/>
        </w:rPr>
        <w:instrText xml:space="preserve"> </w:instrText>
      </w:r>
      <w:r w:rsidR="0060303F" w:rsidRPr="00577CA1">
        <w:rPr>
          <w:rFonts w:hint="eastAsia"/>
          <w:color w:val="0070C0"/>
        </w:rPr>
        <w:instrText>REF _Ref56546000 \h</w:instrText>
      </w:r>
      <w:r w:rsidR="0060303F" w:rsidRPr="00577CA1">
        <w:rPr>
          <w:color w:val="0070C0"/>
        </w:rPr>
        <w:instrText xml:space="preserve"> </w:instrText>
      </w:r>
      <w:r w:rsidR="0060303F" w:rsidRPr="00577CA1">
        <w:rPr>
          <w:color w:val="0070C0"/>
        </w:rPr>
      </w:r>
      <w:r w:rsidR="0060303F" w:rsidRPr="00577CA1">
        <w:rPr>
          <w:color w:val="0070C0"/>
        </w:rPr>
        <w:fldChar w:fldCharType="separate"/>
      </w:r>
      <w:r w:rsidR="00577CA1" w:rsidRPr="00577CA1">
        <w:rPr>
          <w:color w:val="0070C0"/>
        </w:rPr>
        <w:t xml:space="preserve">図 </w:t>
      </w:r>
      <w:r w:rsidR="00577CA1" w:rsidRPr="00577CA1">
        <w:rPr>
          <w:noProof/>
          <w:color w:val="0070C0"/>
        </w:rPr>
        <w:t>40</w:t>
      </w:r>
      <w:r w:rsidR="00577CA1" w:rsidRPr="00577CA1">
        <w:rPr>
          <w:color w:val="0070C0"/>
        </w:rPr>
        <w:t xml:space="preserve"> </w:t>
      </w:r>
      <w:r w:rsidR="00577CA1" w:rsidRPr="00577CA1">
        <w:rPr>
          <w:rFonts w:hint="eastAsia"/>
          <w:color w:val="0070C0"/>
        </w:rPr>
        <w:t>メンバー書き出し名前を付けて保存ダイアログ</w:t>
      </w:r>
      <w:r w:rsidR="0060303F" w:rsidRPr="00577CA1">
        <w:rPr>
          <w:color w:val="0070C0"/>
        </w:rPr>
        <w:fldChar w:fldCharType="end"/>
      </w:r>
      <w:r w:rsidR="0060303F" w:rsidRPr="00D03215">
        <w:rPr>
          <w:rFonts w:hint="eastAsia"/>
        </w:rPr>
        <w:t>」が開きデフォルトで、ファイル名「メンバー書き出し」と表示するので適切な名前を付けて＜保存＞を押し</w:t>
      </w:r>
      <w:r w:rsidR="00E9795D">
        <w:rPr>
          <w:rFonts w:hint="eastAsia"/>
        </w:rPr>
        <w:t>ます</w:t>
      </w:r>
      <w:r w:rsidR="0060303F" w:rsidRPr="00D03215">
        <w:rPr>
          <w:rFonts w:hint="eastAsia"/>
        </w:rPr>
        <w:t>。</w:t>
      </w:r>
      <w:r w:rsidR="00F026F0">
        <w:rPr>
          <w:rFonts w:hint="eastAsia"/>
        </w:rPr>
        <w:t>サンプルシートでは既に</w:t>
      </w:r>
      <w:r w:rsidR="000D088B" w:rsidRPr="00D03215">
        <w:rPr>
          <w:rFonts w:hint="eastAsia"/>
        </w:rPr>
        <w:t>「</w:t>
      </w:r>
      <w:r w:rsidR="000D088B" w:rsidRPr="00895DFB">
        <w:rPr>
          <w:rFonts w:hint="eastAsia"/>
        </w:rPr>
        <w:t>同好会用メンバー</w:t>
      </w:r>
      <w:r w:rsidR="000D088B" w:rsidRPr="00895DFB">
        <w:t>15名.xlsx</w:t>
      </w:r>
      <w:r w:rsidR="000D088B" w:rsidRPr="00D03215">
        <w:rPr>
          <w:rFonts w:hint="eastAsia"/>
        </w:rPr>
        <w:t>」「</w:t>
      </w:r>
      <w:r w:rsidR="000D088B" w:rsidRPr="00895DFB">
        <w:rPr>
          <w:rFonts w:hint="eastAsia"/>
        </w:rPr>
        <w:t>同好会用メンバー</w:t>
      </w:r>
      <w:r w:rsidR="000D088B">
        <w:rPr>
          <w:rFonts w:hint="eastAsia"/>
        </w:rPr>
        <w:t>30</w:t>
      </w:r>
      <w:r w:rsidR="000D088B" w:rsidRPr="00895DFB">
        <w:t>名.xlsx</w:t>
      </w:r>
      <w:r w:rsidR="000D088B" w:rsidRPr="00D03215">
        <w:rPr>
          <w:rFonts w:hint="eastAsia"/>
        </w:rPr>
        <w:t>」</w:t>
      </w:r>
      <w:r w:rsidR="00F026F0">
        <w:rPr>
          <w:rFonts w:hint="eastAsia"/>
        </w:rPr>
        <w:t>などが書き出ししてあります。</w:t>
      </w:r>
    </w:p>
    <w:p w14:paraId="76F91CE4" w14:textId="77777777" w:rsidR="0036784A" w:rsidRDefault="00302D3F" w:rsidP="0036784A">
      <w:pPr>
        <w:pStyle w:val="2"/>
      </w:pPr>
      <w:bookmarkStart w:id="304" w:name="_Ref219318808"/>
      <w:bookmarkStart w:id="305" w:name="_Toc220058842"/>
      <w:r w:rsidRPr="00D03215">
        <w:rPr>
          <w:rFonts w:hint="eastAsia"/>
        </w:rPr>
        <w:t>「メンバー編集」</w:t>
      </w:r>
      <w:r>
        <w:rPr>
          <w:rFonts w:hint="eastAsia"/>
        </w:rPr>
        <w:t xml:space="preserve"> </w:t>
      </w:r>
      <w:r w:rsidR="0036784A">
        <w:rPr>
          <w:rFonts w:hint="eastAsia"/>
        </w:rPr>
        <w:t>スコアカードへ転記</w:t>
      </w:r>
      <w:bookmarkEnd w:id="304"/>
      <w:bookmarkEnd w:id="305"/>
    </w:p>
    <w:p w14:paraId="4DD64BDE" w14:textId="77777777" w:rsidR="009E4A25" w:rsidRDefault="009A3580" w:rsidP="009E4A25">
      <w:pPr>
        <w:ind w:leftChars="300" w:left="630"/>
      </w:pPr>
      <w:r w:rsidRPr="00D03215">
        <w:rPr>
          <w:rFonts w:hint="eastAsia"/>
          <w:noProof/>
        </w:rPr>
        <mc:AlternateContent>
          <mc:Choice Requires="wpg">
            <w:drawing>
              <wp:anchor distT="0" distB="0" distL="114300" distR="114300" simplePos="0" relativeHeight="251578368" behindDoc="0" locked="0" layoutInCell="1" allowOverlap="1" wp14:anchorId="0A5A6018" wp14:editId="482526B9">
                <wp:simplePos x="0" y="0"/>
                <wp:positionH relativeFrom="margin">
                  <wp:posOffset>2487295</wp:posOffset>
                </wp:positionH>
                <wp:positionV relativeFrom="paragraph">
                  <wp:posOffset>27380</wp:posOffset>
                </wp:positionV>
                <wp:extent cx="3257550" cy="1985010"/>
                <wp:effectExtent l="0" t="0" r="0" b="0"/>
                <wp:wrapSquare wrapText="bothSides"/>
                <wp:docPr id="479" name="グループ化 479"/>
                <wp:cNvGraphicFramePr/>
                <a:graphic xmlns:a="http://schemas.openxmlformats.org/drawingml/2006/main">
                  <a:graphicData uri="http://schemas.microsoft.com/office/word/2010/wordprocessingGroup">
                    <wpg:wgp>
                      <wpg:cNvGrpSpPr/>
                      <wpg:grpSpPr>
                        <a:xfrm>
                          <a:off x="0" y="0"/>
                          <a:ext cx="3257550" cy="1985010"/>
                          <a:chOff x="0" y="0"/>
                          <a:chExt cx="3257550" cy="1985010"/>
                        </a:xfrm>
                      </wpg:grpSpPr>
                      <pic:pic xmlns:pic="http://schemas.openxmlformats.org/drawingml/2006/picture">
                        <pic:nvPicPr>
                          <pic:cNvPr id="467" name="図 467"/>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3810" y="0"/>
                            <a:ext cx="3238500" cy="1756410"/>
                          </a:xfrm>
                          <a:prstGeom prst="rect">
                            <a:avLst/>
                          </a:prstGeom>
                        </pic:spPr>
                      </pic:pic>
                      <wps:wsp>
                        <wps:cNvPr id="474" name="テキスト ボックス 474"/>
                        <wps:cNvSpPr txBox="1"/>
                        <wps:spPr>
                          <a:xfrm>
                            <a:off x="0" y="1760220"/>
                            <a:ext cx="3257550" cy="224790"/>
                          </a:xfrm>
                          <a:prstGeom prst="rect">
                            <a:avLst/>
                          </a:prstGeom>
                          <a:solidFill>
                            <a:prstClr val="white"/>
                          </a:solidFill>
                          <a:ln>
                            <a:noFill/>
                          </a:ln>
                        </wps:spPr>
                        <wps:txbx>
                          <w:txbxContent>
                            <w:p w14:paraId="520B2E78" w14:textId="77777777" w:rsidR="0033563C" w:rsidRPr="00D03215" w:rsidRDefault="0033563C" w:rsidP="00AC71EA">
                              <w:pPr>
                                <w:pStyle w:val="ab"/>
                                <w:rPr>
                                  <w:rFonts w:eastAsia="ＭＳ 明朝"/>
                                </w:rPr>
                              </w:pPr>
                              <w:bookmarkStart w:id="306" w:name="_Ref56546000"/>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40</w:t>
                              </w:r>
                              <w:r w:rsidR="005D10C5" w:rsidRPr="00D03215">
                                <w:fldChar w:fldCharType="end"/>
                              </w:r>
                              <w:r w:rsidRPr="00D03215">
                                <w:t xml:space="preserve"> </w:t>
                              </w:r>
                              <w:r w:rsidRPr="00D03215">
                                <w:rPr>
                                  <w:rFonts w:hint="eastAsia"/>
                                </w:rPr>
                                <w:t>メンバー書き出し名前を付けて保存ダイアログ</w:t>
                              </w:r>
                              <w:bookmarkEnd w:id="30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A5A6018" id="グループ化 479" o:spid="_x0000_s1148" style="position:absolute;left:0;text-align:left;margin-left:195.85pt;margin-top:2.15pt;width:256.5pt;height:156.3pt;z-index:251578368;mso-position-horizontal-relative:margin;mso-position-vertical-relative:text" coordsize="32575,1985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">
                <v:shape id="図 467" o:spid="_x0000_s1149" type="#_x0000_t75" style="position:absolute;left:38;width:32385;height:17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">
                  <v:imagedata r:id="rId87" o:title=""/>
                </v:shape>
                <v:shape id="テキスト ボックス 474" o:spid="_x0000_s1150" type="#_x0000_t202" style="position:absolute;top:17602;width:3257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" stroked="f">
                  <v:textbox inset="0,0,0,0">
                    <w:txbxContent>
                      <w:p w14:paraId="520B2E78" w14:textId="77777777" w:rsidR="0033563C" w:rsidRPr="00D03215" w:rsidRDefault="0033563C" w:rsidP="00AC71EA">
                        <w:pPr>
                          <w:pStyle w:val="ab"/>
                          <w:rPr>
                            <w:rFonts w:eastAsia="ＭＳ 明朝"/>
                          </w:rPr>
                        </w:pPr>
                        <w:bookmarkStart w:id="358" w:name="_Ref56546000"/>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40</w:t>
                        </w:r>
                        <w:r w:rsidR="005D10C5" w:rsidRPr="00D03215">
                          <w:fldChar w:fldCharType="end"/>
                        </w:r>
                        <w:r w:rsidRPr="00D03215">
                          <w:t xml:space="preserve"> </w:t>
                        </w:r>
                        <w:r w:rsidRPr="00D03215">
                          <w:rPr>
                            <w:rFonts w:hint="eastAsia"/>
                          </w:rPr>
                          <w:t>メンバー書き出し名前を付けて保存ダイアログ</w:t>
                        </w:r>
                        <w:bookmarkEnd w:id="358"/>
                      </w:p>
                    </w:txbxContent>
                  </v:textbox>
                </v:shape>
                <w10:wrap type="square" anchorx="margin"/>
              </v:group>
            </w:pict>
          </mc:Fallback>
        </mc:AlternateContent>
      </w:r>
      <w:r w:rsidR="0036784A">
        <w:rPr>
          <w:rFonts w:hint="eastAsia"/>
        </w:rPr>
        <w:t>同好会以外のグラウンドゴルフの大会などの場合「</w:t>
      </w:r>
      <w:r w:rsidR="0036784A" w:rsidRPr="00D03215">
        <w:rPr>
          <w:rFonts w:hint="eastAsia"/>
        </w:rPr>
        <w:t>メンバー</w:t>
      </w:r>
      <w:r w:rsidR="0036784A">
        <w:rPr>
          <w:rFonts w:hint="eastAsia"/>
        </w:rPr>
        <w:t>編集」のリボンのコマンド＜スコアカードへ転記＞を使用して「</w:t>
      </w:r>
      <w:r w:rsidR="0036784A" w:rsidRPr="00684FF5">
        <w:t>ABC地区対抗GGスコアカード.xlsm</w:t>
      </w:r>
      <w:r w:rsidR="0036784A">
        <w:rPr>
          <w:rFonts w:hint="eastAsia"/>
        </w:rPr>
        <w:t>」に書き出して自動でスコアカードを作ることもでき非常に便利です。</w:t>
      </w:r>
      <w:r w:rsidR="009E4A25">
        <w:rPr>
          <w:rFonts w:hint="eastAsia"/>
        </w:rPr>
        <w:t>操作は次のとおりです。</w:t>
      </w:r>
    </w:p>
    <w:p w14:paraId="31295300" w14:textId="728C05B5" w:rsidR="009E4A25" w:rsidRDefault="009E4A25" w:rsidP="0021558B">
      <w:pPr>
        <w:pStyle w:val="3"/>
      </w:pPr>
      <w:r>
        <w:rPr>
          <w:rFonts w:hint="eastAsia"/>
        </w:rPr>
        <w:t>事前に</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_Ref446058300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17</w:t>
      </w:r>
      <w:r w:rsidR="00577CA1" w:rsidRPr="00577CA1">
        <w:rPr>
          <w:rFonts w:hint="eastAsia"/>
          <w:color w:val="0070C0"/>
        </w:rPr>
        <w:t xml:space="preserve">　ユーザー用フォルダの作り方</w:t>
      </w:r>
      <w:r w:rsidRPr="00577CA1">
        <w:rPr>
          <w:color w:val="0070C0"/>
        </w:rPr>
        <w:fldChar w:fldCharType="end"/>
      </w:r>
      <w:r>
        <w:rPr>
          <w:rFonts w:hint="eastAsia"/>
        </w:rPr>
        <w:t>」の下図のユーザー用</w:t>
      </w:r>
      <w:r w:rsidRPr="00E13B86">
        <w:rPr>
          <w:rFonts w:hint="eastAsia"/>
          <w:color w:val="EE0000"/>
        </w:rPr>
        <w:t>③</w:t>
      </w:r>
      <w:r>
        <w:rPr>
          <w:rFonts w:hint="eastAsia"/>
        </w:rPr>
        <w:t>の「スコアカード」がコピー&amp;ペーストしてあると思います。</w:t>
      </w:r>
    </w:p>
    <w:p w14:paraId="1961E831" w14:textId="77777777" w:rsidR="00692491" w:rsidRDefault="00214A19" w:rsidP="0021558B">
      <w:pPr>
        <w:pStyle w:val="3"/>
      </w:pPr>
      <w:r w:rsidRPr="00214A19">
        <w:rPr>
          <w:rFonts w:hint="eastAsia"/>
        </w:rPr>
        <w:t>スコアカード</w:t>
      </w:r>
      <w:r>
        <w:rPr>
          <w:rFonts w:hint="eastAsia"/>
        </w:rPr>
        <w:t>フォルダ内の</w:t>
      </w:r>
      <w:r w:rsidR="009E4A25">
        <w:rPr>
          <w:rFonts w:hint="eastAsia"/>
        </w:rPr>
        <w:t>「</w:t>
      </w:r>
      <w:r w:rsidR="009E4A25" w:rsidRPr="00684FF5">
        <w:t>ABC地区対抗GGスコアカード.xlsm</w:t>
      </w:r>
      <w:r w:rsidR="009E4A25">
        <w:rPr>
          <w:rFonts w:hint="eastAsia"/>
        </w:rPr>
        <w:t>」を開き</w:t>
      </w:r>
      <w:r>
        <w:rPr>
          <w:rFonts w:hint="eastAsia"/>
        </w:rPr>
        <w:t>リボンのコマンドアイコから「表を初期化」を実行して「保存」して</w:t>
      </w:r>
      <w:r w:rsidR="00E13B86">
        <w:rPr>
          <w:rFonts w:hint="eastAsia"/>
        </w:rPr>
        <w:t>置き</w:t>
      </w:r>
      <w:r>
        <w:rPr>
          <w:rFonts w:hint="eastAsia"/>
        </w:rPr>
        <w:t>ます</w:t>
      </w:r>
    </w:p>
    <w:p w14:paraId="5C155453" w14:textId="690D55C7" w:rsidR="00214A19" w:rsidRDefault="00692491"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_Ref219300384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(6)</w:t>
      </w:r>
      <w:r w:rsidRPr="00577CA1">
        <w:rPr>
          <w:color w:val="0070C0"/>
        </w:rPr>
        <w:fldChar w:fldCharType="end"/>
      </w:r>
      <w:r w:rsidRPr="00577CA1">
        <w:rPr>
          <w:color w:val="0070C0"/>
        </w:rPr>
        <w:fldChar w:fldCharType="begin"/>
      </w:r>
      <w:r w:rsidRPr="00577CA1">
        <w:rPr>
          <w:color w:val="0070C0"/>
        </w:rPr>
        <w:instrText xml:space="preserve"> REF _Ref219300388 \h  \* MERGEFORMAT </w:instrText>
      </w:r>
      <w:r w:rsidRPr="00577CA1">
        <w:rPr>
          <w:color w:val="0070C0"/>
        </w:rPr>
      </w:r>
      <w:r w:rsidRPr="00577CA1">
        <w:rPr>
          <w:color w:val="0070C0"/>
        </w:rPr>
        <w:fldChar w:fldCharType="separate"/>
      </w:r>
      <w:r w:rsidR="00577CA1" w:rsidRPr="00577CA1">
        <w:rPr>
          <w:rFonts w:hint="eastAsia"/>
          <w:color w:val="0070C0"/>
        </w:rPr>
        <w:t>「メンバー編集」シート</w:t>
      </w:r>
      <w:r w:rsidRPr="00577CA1">
        <w:rPr>
          <w:color w:val="0070C0"/>
        </w:rPr>
        <w:fldChar w:fldCharType="end"/>
      </w:r>
      <w:r w:rsidRPr="00692491">
        <w:rPr>
          <w:rFonts w:hint="eastAsia"/>
        </w:rPr>
        <w:t>」で説明のリボンのコマンドアイコン「スコアカードへ転記」をクリックすると「スコアカードへ転記」ダイアログが表示するので＜OK＞を押します</w:t>
      </w:r>
      <w:r w:rsidR="00214A19">
        <w:rPr>
          <w:rFonts w:hint="eastAsia"/>
        </w:rPr>
        <w:t>。</w:t>
      </w:r>
    </w:p>
    <w:p w14:paraId="3950DAA8" w14:textId="54DC3D9B" w:rsidR="00214A19" w:rsidRDefault="00B7009B" w:rsidP="0021558B">
      <w:pPr>
        <w:pStyle w:val="3"/>
      </w:pPr>
      <w:r>
        <w:rPr>
          <w:rFonts w:hint="eastAsia"/>
        </w:rPr>
        <w:t>\</w:t>
      </w:r>
      <w:r w:rsidR="00214A19" w:rsidRPr="00214A19">
        <w:t>ドキュメント\元気GG同好会\スコアカード</w:t>
      </w:r>
      <w:r w:rsidR="00214A19">
        <w:rPr>
          <w:rFonts w:hint="eastAsia"/>
        </w:rPr>
        <w:t>￥</w:t>
      </w:r>
      <w:r w:rsidRPr="00B7009B">
        <w:t>ABC地区対抗GGスコアカード.xlsm</w:t>
      </w:r>
      <w:r>
        <w:rPr>
          <w:rFonts w:hint="eastAsia"/>
        </w:rPr>
        <w:t>を表示するのでクリックし＜開く＞を押すと</w:t>
      </w:r>
      <w:r w:rsidR="00692491" w:rsidRPr="005F63B9">
        <w:rPr>
          <w:rFonts w:hint="eastAsia"/>
          <w:color w:val="0070C0"/>
        </w:rPr>
        <w:t>「</w:t>
      </w:r>
      <w:r w:rsidR="00692491" w:rsidRPr="00577CA1">
        <w:rPr>
          <w:color w:val="0070C0"/>
        </w:rPr>
        <w:fldChar w:fldCharType="begin"/>
      </w:r>
      <w:r w:rsidR="00692491" w:rsidRPr="00577CA1">
        <w:rPr>
          <w:color w:val="0070C0"/>
        </w:rPr>
        <w:instrText xml:space="preserve"> </w:instrText>
      </w:r>
      <w:r w:rsidR="00692491" w:rsidRPr="00577CA1">
        <w:rPr>
          <w:rFonts w:hint="eastAsia"/>
          <w:color w:val="0070C0"/>
        </w:rPr>
        <w:instrText>REF _Ref445905704 \h</w:instrText>
      </w:r>
      <w:r w:rsidR="00692491" w:rsidRPr="00577CA1">
        <w:rPr>
          <w:color w:val="0070C0"/>
        </w:rPr>
        <w:instrText xml:space="preserve">  \* MERGEFORMAT </w:instrText>
      </w:r>
      <w:r w:rsidR="00692491" w:rsidRPr="00577CA1">
        <w:rPr>
          <w:color w:val="0070C0"/>
        </w:rPr>
      </w:r>
      <w:r w:rsidR="00692491" w:rsidRPr="00577CA1">
        <w:rPr>
          <w:color w:val="0070C0"/>
        </w:rPr>
        <w:fldChar w:fldCharType="separate"/>
      </w:r>
      <w:r w:rsidR="00577CA1" w:rsidRPr="00577CA1">
        <w:rPr>
          <w:rFonts w:hint="eastAsia"/>
          <w:color w:val="0070C0"/>
        </w:rPr>
        <w:t xml:space="preserve">図 </w:t>
      </w:r>
      <w:r w:rsidR="00577CA1" w:rsidRPr="00577CA1">
        <w:rPr>
          <w:color w:val="0070C0"/>
        </w:rPr>
        <w:t>41</w:t>
      </w:r>
      <w:r w:rsidR="00577CA1" w:rsidRPr="00577CA1">
        <w:rPr>
          <w:rFonts w:hint="eastAsia"/>
          <w:color w:val="0070C0"/>
        </w:rPr>
        <w:t xml:space="preserve">　スコアカードへ転記</w:t>
      </w:r>
      <w:r w:rsidR="00692491" w:rsidRPr="00577CA1">
        <w:rPr>
          <w:color w:val="0070C0"/>
        </w:rPr>
        <w:fldChar w:fldCharType="end"/>
      </w:r>
      <w:r w:rsidR="00692491" w:rsidRPr="00D03215">
        <w:rPr>
          <w:rFonts w:hint="eastAsia"/>
        </w:rPr>
        <w:t>」の左側の図</w:t>
      </w:r>
      <w:r w:rsidR="00692491">
        <w:rPr>
          <w:rFonts w:hint="eastAsia"/>
        </w:rPr>
        <w:t>で「スコアカード転記」の図</w:t>
      </w:r>
      <w:r w:rsidR="00692491" w:rsidRPr="00D03215">
        <w:rPr>
          <w:rFonts w:hint="eastAsia"/>
        </w:rPr>
        <w:t>が開きます</w:t>
      </w:r>
      <w:r w:rsidR="00214A19">
        <w:rPr>
          <w:rFonts w:hint="eastAsia"/>
        </w:rPr>
        <w:t>。</w:t>
      </w:r>
    </w:p>
    <w:p w14:paraId="6DE12516" w14:textId="77777777" w:rsidR="001A66CE" w:rsidRDefault="00B7009B" w:rsidP="0021558B">
      <w:pPr>
        <w:pStyle w:val="3"/>
      </w:pPr>
      <w:r>
        <w:rPr>
          <w:rFonts w:hint="eastAsia"/>
        </w:rPr>
        <w:t>＜データ転記＞を押し</w:t>
      </w:r>
      <w:r w:rsidR="00692491">
        <w:rPr>
          <w:rFonts w:hint="eastAsia"/>
        </w:rPr>
        <w:t>同図右側の</w:t>
      </w:r>
      <w:r>
        <w:rPr>
          <w:rFonts w:hint="eastAsia"/>
        </w:rPr>
        <w:t>「処理終了」ダイアログで＜OK＞を押すと自動でスコアカードに記載します</w:t>
      </w:r>
      <w:r w:rsidR="001A66CE">
        <w:rPr>
          <w:rFonts w:hint="eastAsia"/>
        </w:rPr>
        <w:t>。</w:t>
      </w:r>
    </w:p>
    <w:p w14:paraId="7158B6D3" w14:textId="77777777" w:rsidR="00E0180C" w:rsidRPr="00E0180C" w:rsidRDefault="00E0180C" w:rsidP="00E0180C">
      <w:pPr>
        <w:ind w:leftChars="800" w:left="1680"/>
      </w:pPr>
      <w:r>
        <w:rPr>
          <w:rFonts w:hint="eastAsia"/>
          <w:noProof/>
        </w:rPr>
        <mc:AlternateContent>
          <mc:Choice Requires="wpg">
            <w:drawing>
              <wp:inline distT="0" distB="0" distL="0" distR="0" wp14:anchorId="544B7547" wp14:editId="6DDEF81C">
                <wp:extent cx="4359812" cy="1532901"/>
                <wp:effectExtent l="0" t="0" r="3175" b="0"/>
                <wp:docPr id="1522907887" name="グループ化 182"/>
                <wp:cNvGraphicFramePr/>
                <a:graphic xmlns:a="http://schemas.openxmlformats.org/drawingml/2006/main">
                  <a:graphicData uri="http://schemas.microsoft.com/office/word/2010/wordprocessingGroup">
                    <wpg:wgp>
                      <wpg:cNvGrpSpPr/>
                      <wpg:grpSpPr>
                        <a:xfrm>
                          <a:off x="0" y="0"/>
                          <a:ext cx="4359812" cy="1532901"/>
                          <a:chOff x="0" y="0"/>
                          <a:chExt cx="4359812" cy="1532901"/>
                        </a:xfrm>
                      </wpg:grpSpPr>
                      <pic:pic xmlns:pic="http://schemas.openxmlformats.org/drawingml/2006/picture">
                        <pic:nvPicPr>
                          <pic:cNvPr id="495111160" name="図 20"/>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346575" cy="1269365"/>
                          </a:xfrm>
                          <a:prstGeom prst="rect">
                            <a:avLst/>
                          </a:prstGeom>
                        </pic:spPr>
                      </pic:pic>
                      <wps:wsp>
                        <wps:cNvPr id="786794487" name="テキスト ボックス 66"/>
                        <wps:cNvSpPr txBox="1"/>
                        <wps:spPr>
                          <a:xfrm>
                            <a:off x="13447" y="1304365"/>
                            <a:ext cx="4346365" cy="228536"/>
                          </a:xfrm>
                          <a:prstGeom prst="rect">
                            <a:avLst/>
                          </a:prstGeom>
                          <a:solidFill>
                            <a:prstClr val="white"/>
                          </a:solidFill>
                          <a:ln>
                            <a:noFill/>
                          </a:ln>
                          <a:effectLst/>
                        </wps:spPr>
                        <wps:txbx>
                          <w:txbxContent>
                            <w:p w14:paraId="07C5A653" w14:textId="77777777" w:rsidR="00E0180C" w:rsidRPr="00D03215" w:rsidRDefault="00E0180C" w:rsidP="00E0180C">
                              <w:pPr>
                                <w:pStyle w:val="ab"/>
                                <w:rPr>
                                  <w:rFonts w:ascii="ＭＳ 明朝" w:eastAsia="ＭＳ 明朝"/>
                                </w:rPr>
                              </w:pPr>
                              <w:bookmarkStart w:id="307" w:name="_Ref44590570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41</w:t>
                              </w:r>
                              <w:r w:rsidRPr="00D03215">
                                <w:fldChar w:fldCharType="end"/>
                              </w:r>
                              <w:r w:rsidRPr="00D03215">
                                <w:rPr>
                                  <w:rFonts w:hint="eastAsia"/>
                                </w:rPr>
                                <w:t xml:space="preserve">　スコアカードへ転記</w:t>
                              </w:r>
                              <w:bookmarkEnd w:id="3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44B7547" id="グループ化 182" o:spid="_x0000_s1151" style="width:343.3pt;height:120.7pt;mso-position-horizontal-relative:char;mso-position-vertical-relative:line" coordsize="43598,1532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">
                <v:shape id="図 20" o:spid="_x0000_s1152" type="#_x0000_t75" style="position:absolute;width:43465;height:12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">
                  <v:imagedata r:id="rId89" o:title=""/>
                </v:shape>
                <v:shape id="テキスト ボックス 66" o:spid="_x0000_s1153" type="#_x0000_t202" style="position:absolute;left:134;top:13043;width:4346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" stroked="f">
                  <v:textbox style="mso-fit-shape-to-text:t" inset="0,0,0,0">
                    <w:txbxContent>
                      <w:p w14:paraId="07C5A653" w14:textId="77777777" w:rsidR="00E0180C" w:rsidRPr="00D03215" w:rsidRDefault="00E0180C" w:rsidP="00E0180C">
                        <w:pPr>
                          <w:pStyle w:val="ab"/>
                          <w:rPr>
                            <w:rFonts w:ascii="ＭＳ 明朝" w:eastAsia="ＭＳ 明朝"/>
                          </w:rPr>
                        </w:pPr>
                        <w:bookmarkStart w:id="360" w:name="_Ref44590570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41</w:t>
                        </w:r>
                        <w:r w:rsidRPr="00D03215">
                          <w:fldChar w:fldCharType="end"/>
                        </w:r>
                        <w:r w:rsidRPr="00D03215">
                          <w:rPr>
                            <w:rFonts w:hint="eastAsia"/>
                          </w:rPr>
                          <w:t xml:space="preserve">　スコアカードへ転記</w:t>
                        </w:r>
                        <w:bookmarkEnd w:id="360"/>
                      </w:p>
                    </w:txbxContent>
                  </v:textbox>
                </v:shape>
                <w10:anchorlock/>
              </v:group>
            </w:pict>
          </mc:Fallback>
        </mc:AlternateContent>
      </w:r>
    </w:p>
    <w:p w14:paraId="736AA3FA" w14:textId="67155286" w:rsidR="00031411" w:rsidRPr="00031411" w:rsidRDefault="00A500DF" w:rsidP="0021558B">
      <w:pPr>
        <w:pStyle w:val="3"/>
      </w:pPr>
      <w:r w:rsidRPr="00031411">
        <w:rPr>
          <w:rFonts w:hint="eastAsia"/>
        </w:rPr>
        <w:t>さらに</w:t>
      </w:r>
      <w:r w:rsidR="00885A0C" w:rsidRPr="005F63B9">
        <w:rPr>
          <w:rFonts w:hint="eastAsia"/>
          <w:color w:val="0070C0"/>
        </w:rPr>
        <w:t>「</w:t>
      </w:r>
      <w:r w:rsidR="00885A0C" w:rsidRPr="00577CA1">
        <w:rPr>
          <w:color w:val="0070C0"/>
        </w:rPr>
        <w:fldChar w:fldCharType="begin"/>
      </w:r>
      <w:r w:rsidR="00885A0C" w:rsidRPr="00577CA1">
        <w:rPr>
          <w:color w:val="0070C0"/>
        </w:rPr>
        <w:instrText xml:space="preserve"> </w:instrText>
      </w:r>
      <w:r w:rsidR="00885A0C" w:rsidRPr="00577CA1">
        <w:rPr>
          <w:rFonts w:hint="eastAsia"/>
          <w:color w:val="0070C0"/>
        </w:rPr>
        <w:instrText>REF _Ref445905704 \h</w:instrText>
      </w:r>
      <w:r w:rsidR="00885A0C" w:rsidRPr="00577CA1">
        <w:rPr>
          <w:color w:val="0070C0"/>
        </w:rPr>
        <w:instrText xml:space="preserve">  \* MERGEFORMAT </w:instrText>
      </w:r>
      <w:r w:rsidR="00885A0C" w:rsidRPr="00577CA1">
        <w:rPr>
          <w:color w:val="0070C0"/>
        </w:rPr>
      </w:r>
      <w:r w:rsidR="00885A0C" w:rsidRPr="00577CA1">
        <w:rPr>
          <w:color w:val="0070C0"/>
        </w:rPr>
        <w:fldChar w:fldCharType="separate"/>
      </w:r>
      <w:r w:rsidR="00577CA1" w:rsidRPr="00577CA1">
        <w:rPr>
          <w:rFonts w:hint="eastAsia"/>
          <w:color w:val="0070C0"/>
        </w:rPr>
        <w:t xml:space="preserve">図 </w:t>
      </w:r>
      <w:r w:rsidR="00577CA1" w:rsidRPr="00577CA1">
        <w:rPr>
          <w:color w:val="0070C0"/>
        </w:rPr>
        <w:t>41</w:t>
      </w:r>
      <w:r w:rsidR="00577CA1" w:rsidRPr="00577CA1">
        <w:rPr>
          <w:rFonts w:hint="eastAsia"/>
          <w:color w:val="0070C0"/>
        </w:rPr>
        <w:t xml:space="preserve">　スコアカードへ転記</w:t>
      </w:r>
      <w:r w:rsidR="00885A0C" w:rsidRPr="00577CA1">
        <w:rPr>
          <w:color w:val="0070C0"/>
        </w:rPr>
        <w:fldChar w:fldCharType="end"/>
      </w:r>
      <w:r w:rsidR="00885A0C" w:rsidRPr="00D03215">
        <w:rPr>
          <w:rFonts w:hint="eastAsia"/>
        </w:rPr>
        <w:t>」の左側の図</w:t>
      </w:r>
      <w:r w:rsidR="00885A0C">
        <w:rPr>
          <w:rFonts w:hint="eastAsia"/>
        </w:rPr>
        <w:t>で「スコアカード転記」「</w:t>
      </w:r>
      <w:r w:rsidR="001A66CE" w:rsidRPr="00031411">
        <w:rPr>
          <w:rFonts w:hint="eastAsia"/>
        </w:rPr>
        <w:t>保存</w:t>
      </w:r>
      <w:r w:rsidR="00885A0C">
        <w:rPr>
          <w:rFonts w:hint="eastAsia"/>
        </w:rPr>
        <w:t>」</w:t>
      </w:r>
      <w:r w:rsidRPr="00031411">
        <w:rPr>
          <w:rFonts w:hint="eastAsia"/>
        </w:rPr>
        <w:t>の文字が薄い文字から、はっきりと表示するので</w:t>
      </w:r>
      <w:r w:rsidR="00885A0C">
        <w:rPr>
          <w:rFonts w:hint="eastAsia"/>
        </w:rPr>
        <w:t>＜</w:t>
      </w:r>
      <w:r w:rsidRPr="00031411">
        <w:rPr>
          <w:rFonts w:hint="eastAsia"/>
        </w:rPr>
        <w:t>保存</w:t>
      </w:r>
      <w:r w:rsidR="00885A0C">
        <w:rPr>
          <w:rFonts w:hint="eastAsia"/>
        </w:rPr>
        <w:t>＞</w:t>
      </w:r>
      <w:r w:rsidRPr="00031411">
        <w:rPr>
          <w:rFonts w:hint="eastAsia"/>
        </w:rPr>
        <w:t>ボタン</w:t>
      </w:r>
      <w:r w:rsidR="001A66CE" w:rsidRPr="00031411">
        <w:rPr>
          <w:rFonts w:hint="eastAsia"/>
        </w:rPr>
        <w:t>を押</w:t>
      </w:r>
      <w:r w:rsidR="00031411" w:rsidRPr="00031411">
        <w:rPr>
          <w:rFonts w:hint="eastAsia"/>
        </w:rPr>
        <w:t>します。</w:t>
      </w:r>
    </w:p>
    <w:p w14:paraId="5D219A3D" w14:textId="32EE5053" w:rsidR="00031411" w:rsidRPr="00031411" w:rsidRDefault="00031411" w:rsidP="0021558B">
      <w:pPr>
        <w:pStyle w:val="3"/>
      </w:pPr>
      <w:r w:rsidRPr="00031411">
        <w:rPr>
          <w:rFonts w:hint="eastAsia"/>
          <w:color w:val="EE0000"/>
        </w:rPr>
        <w:t>①</w:t>
      </w:r>
      <w:r w:rsidRPr="00031411">
        <w:rPr>
          <w:rFonts w:hint="eastAsia"/>
        </w:rPr>
        <w:t>の「イベント用スコアカード」のフォルダを自動で作りその中に</w:t>
      </w:r>
      <w:r w:rsidRPr="005F63B9">
        <w:rPr>
          <w:rFonts w:hint="eastAsia"/>
          <w:color w:val="0070C0"/>
        </w:rPr>
        <w:t>「</w:t>
      </w:r>
      <w:r w:rsidR="00885A0C" w:rsidRPr="00577CA1">
        <w:rPr>
          <w:color w:val="0070C0"/>
        </w:rPr>
        <w:fldChar w:fldCharType="begin"/>
      </w:r>
      <w:r w:rsidR="00885A0C" w:rsidRPr="00577CA1">
        <w:rPr>
          <w:color w:val="0070C0"/>
        </w:rPr>
        <w:instrText xml:space="preserve"> </w:instrText>
      </w:r>
      <w:r w:rsidR="00885A0C" w:rsidRPr="00577CA1">
        <w:rPr>
          <w:rFonts w:hint="eastAsia"/>
          <w:color w:val="0070C0"/>
        </w:rPr>
        <w:instrText>REF _Ref219564148 \h</w:instrText>
      </w:r>
      <w:r w:rsidR="00885A0C" w:rsidRPr="00577CA1">
        <w:rPr>
          <w:color w:val="0070C0"/>
        </w:rPr>
        <w:instrText xml:space="preserve"> </w:instrText>
      </w:r>
      <w:r w:rsidR="00885A0C" w:rsidRPr="00577CA1">
        <w:rPr>
          <w:color w:val="0070C0"/>
        </w:rPr>
      </w:r>
      <w:r w:rsidR="00885A0C" w:rsidRPr="00577CA1">
        <w:rPr>
          <w:color w:val="0070C0"/>
        </w:rPr>
        <w:fldChar w:fldCharType="separate"/>
      </w:r>
      <w:r w:rsidR="00577CA1" w:rsidRPr="00577CA1">
        <w:rPr>
          <w:color w:val="0070C0"/>
        </w:rPr>
        <w:t xml:space="preserve">図 </w:t>
      </w:r>
      <w:r w:rsidR="00577CA1" w:rsidRPr="00577CA1">
        <w:rPr>
          <w:noProof/>
          <w:color w:val="0070C0"/>
        </w:rPr>
        <w:t>43</w:t>
      </w:r>
      <w:r w:rsidR="00577CA1" w:rsidRPr="00577CA1">
        <w:rPr>
          <w:color w:val="0070C0"/>
        </w:rPr>
        <w:t xml:space="preserve"> </w:t>
      </w:r>
      <w:r w:rsidR="00577CA1" w:rsidRPr="00577CA1">
        <w:rPr>
          <w:rFonts w:hint="eastAsia"/>
          <w:color w:val="0070C0"/>
        </w:rPr>
        <w:t>スコアカード保存ダイアログ</w:t>
      </w:r>
      <w:r w:rsidR="00885A0C" w:rsidRPr="00577CA1">
        <w:rPr>
          <w:color w:val="0070C0"/>
        </w:rPr>
        <w:fldChar w:fldCharType="end"/>
      </w:r>
      <w:r w:rsidRPr="00031411">
        <w:rPr>
          <w:rFonts w:hint="eastAsia"/>
        </w:rPr>
        <w:t>」が表示しデフォルトのファイル名</w:t>
      </w:r>
      <w:r w:rsidRPr="005C43FB">
        <w:rPr>
          <w:rFonts w:hint="eastAsia"/>
          <w:color w:val="EE0000"/>
        </w:rPr>
        <w:t>②</w:t>
      </w:r>
      <w:r w:rsidRPr="00031411">
        <w:rPr>
          <w:rFonts w:hint="eastAsia"/>
        </w:rPr>
        <w:t>は「大会スコアカード」です。</w:t>
      </w:r>
      <w:r w:rsidRPr="00031411">
        <w:rPr>
          <w:rFonts w:hint="eastAsia"/>
        </w:rPr>
        <w:lastRenderedPageBreak/>
        <w:t>適切な名前を付けて</w:t>
      </w:r>
      <w:r w:rsidRPr="005C43FB">
        <w:rPr>
          <w:rFonts w:hint="eastAsia"/>
          <w:color w:val="EE0000"/>
        </w:rPr>
        <w:t>③</w:t>
      </w:r>
      <w:r w:rsidRPr="00031411">
        <w:rPr>
          <w:rFonts w:hint="eastAsia"/>
        </w:rPr>
        <w:t>＜保存＞を押してください</w:t>
      </w:r>
      <w:r w:rsidR="001A66CE" w:rsidRPr="00031411">
        <w:rPr>
          <w:rFonts w:hint="eastAsia"/>
        </w:rPr>
        <w:t>。</w:t>
      </w:r>
    </w:p>
    <w:p w14:paraId="6D271011" w14:textId="77777777" w:rsidR="00031411" w:rsidRPr="00031411" w:rsidRDefault="00031411" w:rsidP="00031411"/>
    <w:p w14:paraId="0EA04A53" w14:textId="77777777" w:rsidR="00692491" w:rsidRPr="00692491" w:rsidRDefault="00031411" w:rsidP="00031411">
      <w:pPr>
        <w:ind w:leftChars="400" w:left="840"/>
      </w:pPr>
      <w:r w:rsidRPr="00692491">
        <w:rPr>
          <w:rFonts w:hint="eastAsia"/>
          <w:noProof/>
          <w:color w:val="0070C0"/>
        </w:rPr>
        <mc:AlternateContent>
          <mc:Choice Requires="wpg">
            <w:drawing>
              <wp:inline distT="0" distB="0" distL="0" distR="0" wp14:anchorId="1DE149C7" wp14:editId="66D817A8">
                <wp:extent cx="2464435" cy="1667510"/>
                <wp:effectExtent l="0" t="0" r="0" b="8890"/>
                <wp:docPr id="1863614882" name="グループ化 2"/>
                <wp:cNvGraphicFramePr/>
                <a:graphic xmlns:a="http://schemas.openxmlformats.org/drawingml/2006/main">
                  <a:graphicData uri="http://schemas.microsoft.com/office/word/2010/wordprocessingGroup">
                    <wpg:wgp>
                      <wpg:cNvGrpSpPr/>
                      <wpg:grpSpPr>
                        <a:xfrm>
                          <a:off x="0" y="0"/>
                          <a:ext cx="2464435" cy="1667510"/>
                          <a:chOff x="0" y="0"/>
                          <a:chExt cx="2464794" cy="1667510"/>
                        </a:xfrm>
                      </wpg:grpSpPr>
                      <pic:pic xmlns:pic="http://schemas.openxmlformats.org/drawingml/2006/picture">
                        <pic:nvPicPr>
                          <pic:cNvPr id="2089113863" name="図 1"/>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23854" y="0"/>
                            <a:ext cx="2440940" cy="1415415"/>
                          </a:xfrm>
                          <a:prstGeom prst="rect">
                            <a:avLst/>
                          </a:prstGeom>
                        </pic:spPr>
                      </pic:pic>
                      <wps:wsp>
                        <wps:cNvPr id="1457268804" name="テキスト ボックス 1"/>
                        <wps:cNvSpPr txBox="1"/>
                        <wps:spPr>
                          <a:xfrm>
                            <a:off x="0" y="1438910"/>
                            <a:ext cx="2440025" cy="228600"/>
                          </a:xfrm>
                          <a:prstGeom prst="rect">
                            <a:avLst/>
                          </a:prstGeom>
                          <a:solidFill>
                            <a:prstClr val="white"/>
                          </a:solidFill>
                          <a:ln>
                            <a:noFill/>
                          </a:ln>
                        </wps:spPr>
                        <wps:txbx>
                          <w:txbxContent>
                            <w:p w14:paraId="10DC60A4" w14:textId="77777777" w:rsidR="00031411" w:rsidRPr="00D03215" w:rsidRDefault="00031411" w:rsidP="00031411">
                              <w:pPr>
                                <w:pStyle w:val="ab"/>
                                <w:rPr>
                                  <w:rFonts w:eastAsia="ＭＳ 明朝"/>
                                  <w:color w:val="FF0000"/>
                                </w:rPr>
                              </w:pPr>
                              <w:r w:rsidRPr="00D03215">
                                <w:t xml:space="preserve">図 </w:t>
                              </w:r>
                              <w:r w:rsidRPr="00D03215">
                                <w:fldChar w:fldCharType="begin"/>
                              </w:r>
                              <w:r w:rsidRPr="00D03215">
                                <w:instrText xml:space="preserve"> SEQ 図 \* ARABIC </w:instrText>
                              </w:r>
                              <w:r w:rsidRPr="00D03215">
                                <w:fldChar w:fldCharType="separate"/>
                              </w:r>
                              <w:r w:rsidR="00D1780D">
                                <w:rPr>
                                  <w:noProof/>
                                </w:rPr>
                                <w:t>42</w:t>
                              </w:r>
                              <w:r w:rsidRPr="00D03215">
                                <w:fldChar w:fldCharType="end"/>
                              </w:r>
                              <w:r w:rsidRPr="00D03215">
                                <w:rPr>
                                  <w:rFonts w:hint="eastAsia"/>
                                </w:rPr>
                                <w:t xml:space="preserve"> スコアカードへ転記保存</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DE149C7" id="グループ化 2" o:spid="_x0000_s1154" style="width:194.05pt;height:131.3pt;mso-position-horizontal-relative:char;mso-position-vertical-relative:line" coordsize="24647,1667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">
                <v:shape id="図 1" o:spid="_x0000_s1155" type="#_x0000_t75" style="position:absolute;left:238;width:24409;height:14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">
                  <v:imagedata r:id="rId91" o:title=""/>
                </v:shape>
                <v:shape id="テキスト ボックス 1" o:spid="_x0000_s1156" type="#_x0000_t202" style="position:absolute;top:14389;width:2440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" stroked="f">
                  <v:textbox style="mso-fit-shape-to-text:t" inset="0,0,0,0">
                    <w:txbxContent>
                      <w:p w14:paraId="10DC60A4" w14:textId="77777777" w:rsidR="00031411" w:rsidRPr="00D03215" w:rsidRDefault="00031411" w:rsidP="00031411">
                        <w:pPr>
                          <w:pStyle w:val="ab"/>
                          <w:rPr>
                            <w:rFonts w:eastAsia="ＭＳ 明朝"/>
                            <w:color w:val="FF0000"/>
                          </w:rPr>
                        </w:pPr>
                        <w:r w:rsidRPr="00D03215">
                          <w:t xml:space="preserve">図 </w:t>
                        </w:r>
                        <w:r w:rsidRPr="00D03215">
                          <w:fldChar w:fldCharType="begin"/>
                        </w:r>
                        <w:r w:rsidRPr="00D03215">
                          <w:instrText xml:space="preserve"> SEQ 図 \* ARABIC </w:instrText>
                        </w:r>
                        <w:r w:rsidRPr="00D03215">
                          <w:fldChar w:fldCharType="separate"/>
                        </w:r>
                        <w:r w:rsidR="00D1780D">
                          <w:rPr>
                            <w:noProof/>
                          </w:rPr>
                          <w:t>42</w:t>
                        </w:r>
                        <w:r w:rsidRPr="00D03215">
                          <w:fldChar w:fldCharType="end"/>
                        </w:r>
                        <w:r w:rsidRPr="00D03215">
                          <w:rPr>
                            <w:rFonts w:hint="eastAsia"/>
                          </w:rPr>
                          <w:t xml:space="preserve"> スコアカードへ転記保存</w:t>
                        </w:r>
                      </w:p>
                    </w:txbxContent>
                  </v:textbox>
                </v:shape>
                <w10:anchorlock/>
              </v:group>
            </w:pict>
          </mc:Fallback>
        </mc:AlternateContent>
      </w:r>
    </w:p>
    <w:p w14:paraId="3650063A" w14:textId="77777777" w:rsidR="00031411" w:rsidRPr="00031411" w:rsidRDefault="00A500DF" w:rsidP="0021558B">
      <w:pPr>
        <w:pStyle w:val="3"/>
      </w:pPr>
      <w:r w:rsidRPr="00031411">
        <w:rPr>
          <w:rFonts w:hint="eastAsia"/>
          <w:noProof/>
        </w:rPr>
        <mc:AlternateContent>
          <mc:Choice Requires="wpg">
            <w:drawing>
              <wp:anchor distT="0" distB="0" distL="114300" distR="114300" simplePos="0" relativeHeight="252097536" behindDoc="0" locked="1" layoutInCell="1" allowOverlap="1" wp14:anchorId="0B1062FF" wp14:editId="0EB297BF">
                <wp:simplePos x="0" y="0"/>
                <wp:positionH relativeFrom="margin">
                  <wp:posOffset>3166110</wp:posOffset>
                </wp:positionH>
                <wp:positionV relativeFrom="paragraph">
                  <wp:posOffset>-2029460</wp:posOffset>
                </wp:positionV>
                <wp:extent cx="2593975" cy="1893570"/>
                <wp:effectExtent l="0" t="0" r="0" b="0"/>
                <wp:wrapSquare wrapText="bothSides"/>
                <wp:docPr id="1124364379" name="グループ化 1124364379"/>
                <wp:cNvGraphicFramePr/>
                <a:graphic xmlns:a="http://schemas.openxmlformats.org/drawingml/2006/main">
                  <a:graphicData uri="http://schemas.microsoft.com/office/word/2010/wordprocessingGroup">
                    <wpg:wgp>
                      <wpg:cNvGrpSpPr/>
                      <wpg:grpSpPr>
                        <a:xfrm>
                          <a:off x="0" y="0"/>
                          <a:ext cx="2593975" cy="1893570"/>
                          <a:chOff x="0" y="-38100"/>
                          <a:chExt cx="2593975" cy="1893570"/>
                        </a:xfrm>
                      </wpg:grpSpPr>
                      <wps:wsp>
                        <wps:cNvPr id="741534506" name="テキスト ボックス 741534506"/>
                        <wps:cNvSpPr txBox="1"/>
                        <wps:spPr>
                          <a:xfrm>
                            <a:off x="0" y="1664970"/>
                            <a:ext cx="2435860" cy="190500"/>
                          </a:xfrm>
                          <a:prstGeom prst="rect">
                            <a:avLst/>
                          </a:prstGeom>
                          <a:solidFill>
                            <a:prstClr val="white"/>
                          </a:solidFill>
                          <a:ln>
                            <a:noFill/>
                          </a:ln>
                        </wps:spPr>
                        <wps:txbx>
                          <w:txbxContent>
                            <w:p w14:paraId="13B42B9A" w14:textId="77777777" w:rsidR="00A500DF" w:rsidRPr="00D03215" w:rsidRDefault="00A500DF" w:rsidP="00A500DF">
                              <w:pPr>
                                <w:pStyle w:val="ab"/>
                                <w:rPr>
                                  <w:rFonts w:eastAsia="ＭＳ 明朝"/>
                                </w:rPr>
                              </w:pPr>
                              <w:bookmarkStart w:id="308" w:name="_Ref219564148"/>
                              <w:r w:rsidRPr="00D03215">
                                <w:t xml:space="preserve">図 </w:t>
                              </w:r>
                              <w:r w:rsidRPr="00D03215">
                                <w:fldChar w:fldCharType="begin"/>
                              </w:r>
                              <w:r w:rsidRPr="00D03215">
                                <w:instrText xml:space="preserve"> SEQ 図 \* ARABIC </w:instrText>
                              </w:r>
                              <w:r w:rsidRPr="00D03215">
                                <w:fldChar w:fldCharType="separate"/>
                              </w:r>
                              <w:r w:rsidR="00D1780D">
                                <w:rPr>
                                  <w:noProof/>
                                </w:rPr>
                                <w:t>43</w:t>
                              </w:r>
                              <w:r w:rsidRPr="00D03215">
                                <w:fldChar w:fldCharType="end"/>
                              </w:r>
                              <w:r w:rsidRPr="00D03215">
                                <w:t xml:space="preserve"> </w:t>
                              </w:r>
                              <w:r w:rsidRPr="00D03215">
                                <w:rPr>
                                  <w:rFonts w:hint="eastAsia"/>
                                </w:rPr>
                                <w:t>スコアカード保存ダイアログ</w:t>
                              </w:r>
                              <w:bookmarkEnd w:id="30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803339961" name="図 803339961"/>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158750" y="-38100"/>
                            <a:ext cx="2435225" cy="165989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1062FF" id="グループ化 1124364379" o:spid="_x0000_s1157" style="position:absolute;left:0;text-align:left;margin-left:249.3pt;margin-top:-159.8pt;width:204.25pt;height:149.1pt;z-index:252097536;mso-position-horizontal-relative:margin;mso-position-vertical-relative:text;mso-width-relative:margin;mso-height-relative:margin" coordorigin=",-381" coordsize="25939,189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">
                <v:shape id="テキスト ボックス 741534506" o:spid="_x0000_s1158" type="#_x0000_t202" style="position:absolute;top:16649;width:24358;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" stroked="f">
                  <v:textbox inset="0,0,0,0">
                    <w:txbxContent>
                      <w:p w14:paraId="13B42B9A" w14:textId="77777777" w:rsidR="00A500DF" w:rsidRPr="00D03215" w:rsidRDefault="00A500DF" w:rsidP="00A500DF">
                        <w:pPr>
                          <w:pStyle w:val="ab"/>
                          <w:rPr>
                            <w:rFonts w:eastAsia="ＭＳ 明朝"/>
                          </w:rPr>
                        </w:pPr>
                        <w:bookmarkStart w:id="362" w:name="_Ref219564148"/>
                        <w:r w:rsidRPr="00D03215">
                          <w:t xml:space="preserve">図 </w:t>
                        </w:r>
                        <w:r w:rsidRPr="00D03215">
                          <w:fldChar w:fldCharType="begin"/>
                        </w:r>
                        <w:r w:rsidRPr="00D03215">
                          <w:instrText xml:space="preserve"> SEQ 図 \* ARABIC </w:instrText>
                        </w:r>
                        <w:r w:rsidRPr="00D03215">
                          <w:fldChar w:fldCharType="separate"/>
                        </w:r>
                        <w:r w:rsidR="00D1780D">
                          <w:rPr>
                            <w:noProof/>
                          </w:rPr>
                          <w:t>43</w:t>
                        </w:r>
                        <w:r w:rsidRPr="00D03215">
                          <w:fldChar w:fldCharType="end"/>
                        </w:r>
                        <w:r w:rsidRPr="00D03215">
                          <w:t xml:space="preserve"> </w:t>
                        </w:r>
                        <w:r w:rsidRPr="00D03215">
                          <w:rPr>
                            <w:rFonts w:hint="eastAsia"/>
                          </w:rPr>
                          <w:t>スコアカード保存ダイアログ</w:t>
                        </w:r>
                        <w:bookmarkEnd w:id="362"/>
                      </w:p>
                    </w:txbxContent>
                  </v:textbox>
                </v:shape>
                <v:shape id="図 803339961" o:spid="_x0000_s1159" type="#_x0000_t75" style="position:absolute;left:1587;top:-381;width:24352;height:16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">
                  <v:imagedata r:id="rId93" o:title=""/>
                </v:shape>
                <w10:wrap type="square" anchorx="margin"/>
                <w10:anchorlock/>
              </v:group>
            </w:pict>
          </mc:Fallback>
        </mc:AlternateContent>
      </w:r>
      <w:r w:rsidR="00031411" w:rsidRPr="00031411">
        <w:rPr>
          <w:rFonts w:hint="eastAsia"/>
        </w:rPr>
        <w:t>保存が済めば「以下のファイルを保存しました。～～」のメッセージを表示して＜OK＞を押すと元の「XL_4R_GG_同好会_2015 03 29.xlsx」の「メンバー編集」画面に戻ります。</w:t>
      </w:r>
    </w:p>
    <w:p w14:paraId="370BC220" w14:textId="77777777" w:rsidR="00B7009B" w:rsidRDefault="00031411" w:rsidP="0021558B">
      <w:pPr>
        <w:pStyle w:val="3"/>
      </w:pPr>
      <w:bookmarkStart w:id="309" w:name="_Ref219562528"/>
      <w:r w:rsidRPr="00031411">
        <w:rPr>
          <w:rFonts w:hint="eastAsia"/>
        </w:rPr>
        <w:t>保存した「イベント用スコアカード」のフォルダ内のファイルはユーザーに合わせて</w:t>
      </w:r>
      <w:r w:rsidRPr="00D03215">
        <w:rPr>
          <w:rFonts w:hint="eastAsia"/>
        </w:rPr>
        <w:t>変更の上でご使用ください。</w:t>
      </w:r>
      <w:bookmarkEnd w:id="309"/>
    </w:p>
    <w:p w14:paraId="59232468" w14:textId="77777777" w:rsidR="00450416" w:rsidRDefault="00B7009B" w:rsidP="0021558B">
      <w:pPr>
        <w:pStyle w:val="3"/>
      </w:pPr>
      <w:r>
        <w:rPr>
          <w:rFonts w:hint="eastAsia"/>
        </w:rPr>
        <w:t>「</w:t>
      </w:r>
      <w:r w:rsidR="00450416" w:rsidRPr="00450416">
        <w:t>D:\ドキュメント\元気GG同好会\イベント用スコアカード</w:t>
      </w:r>
      <w:r w:rsidR="00450416">
        <w:rPr>
          <w:rFonts w:hint="eastAsia"/>
        </w:rPr>
        <w:t>\</w:t>
      </w:r>
      <w:r w:rsidR="00450416" w:rsidRPr="00450416">
        <w:rPr>
          <w:rFonts w:hint="eastAsia"/>
        </w:rPr>
        <w:t>大会スコアカード</w:t>
      </w:r>
      <w:bookmarkStart w:id="310" w:name="_Hlk219309947"/>
      <w:r w:rsidR="00450416" w:rsidRPr="00450416">
        <w:t>.xlsm</w:t>
      </w:r>
      <w:bookmarkEnd w:id="310"/>
      <w:r>
        <w:rPr>
          <w:rFonts w:hint="eastAsia"/>
        </w:rPr>
        <w:t>」</w:t>
      </w:r>
      <w:r w:rsidR="00450416">
        <w:rPr>
          <w:rFonts w:hint="eastAsia"/>
        </w:rPr>
        <w:t>ファイルが作られてスコアカードが出来上がります。</w:t>
      </w:r>
    </w:p>
    <w:p w14:paraId="3438A15E" w14:textId="77777777" w:rsidR="00450416" w:rsidRDefault="00450416" w:rsidP="0021558B">
      <w:pPr>
        <w:pStyle w:val="3"/>
      </w:pPr>
      <w:r>
        <w:rPr>
          <w:rFonts w:hint="eastAsia"/>
        </w:rPr>
        <w:t>「</w:t>
      </w:r>
      <w:r w:rsidRPr="00450416">
        <w:rPr>
          <w:rFonts w:hint="eastAsia"/>
        </w:rPr>
        <w:t>大会スコアカード</w:t>
      </w:r>
      <w:r w:rsidRPr="00450416">
        <w:t>.xlsm</w:t>
      </w:r>
      <w:r>
        <w:rPr>
          <w:rFonts w:hint="eastAsia"/>
        </w:rPr>
        <w:t>」のファイル名はユーザーが自由に変更できます。</w:t>
      </w:r>
    </w:p>
    <w:p w14:paraId="7B936916" w14:textId="77777777" w:rsidR="005E3E00" w:rsidRDefault="00450416" w:rsidP="0021558B">
      <w:pPr>
        <w:pStyle w:val="3"/>
      </w:pPr>
      <w:r>
        <w:rPr>
          <w:rFonts w:hint="eastAsia"/>
        </w:rPr>
        <w:t>印刷して大会で各グループに</w:t>
      </w:r>
      <w:r w:rsidR="002E5D31">
        <w:rPr>
          <w:rFonts w:hint="eastAsia"/>
        </w:rPr>
        <w:t>配布してください</w:t>
      </w:r>
      <w:r w:rsidR="005E3E00">
        <w:rPr>
          <w:rFonts w:hint="eastAsia"/>
        </w:rPr>
        <w:t>。</w:t>
      </w:r>
    </w:p>
    <w:p w14:paraId="61337E4E" w14:textId="77777777" w:rsidR="0036784A" w:rsidRPr="0036784A" w:rsidRDefault="005E3E00" w:rsidP="0021558B">
      <w:pPr>
        <w:pStyle w:val="3"/>
      </w:pPr>
      <w:bookmarkStart w:id="311" w:name="_Ref219386234"/>
      <w:r>
        <w:rPr>
          <w:rFonts w:hint="eastAsia"/>
        </w:rPr>
        <w:t>試しが済んだ場合は「</w:t>
      </w:r>
      <w:r w:rsidRPr="00450416">
        <w:t>D:\ドキュメント\元気GG同好会\イベント用スコアカード</w:t>
      </w:r>
      <w:r>
        <w:rPr>
          <w:rFonts w:hint="eastAsia"/>
        </w:rPr>
        <w:t>」フォルダを右クリックから＜削除＞をクリックし中のファイルごと削除してください</w:t>
      </w:r>
      <w:r w:rsidR="00214A19">
        <w:rPr>
          <w:rFonts w:hint="eastAsia"/>
        </w:rPr>
        <w:t>。</w:t>
      </w:r>
      <w:bookmarkEnd w:id="311"/>
    </w:p>
    <w:p w14:paraId="0F81665B" w14:textId="0613F0DD" w:rsidR="00DC023D" w:rsidRDefault="008437BF" w:rsidP="0021558B">
      <w:pPr>
        <w:pStyle w:val="3"/>
      </w:pPr>
      <w:r w:rsidRPr="00D03215">
        <w:rPr>
          <w:u w:val="wave"/>
        </w:rPr>
        <w:t>XL_4R_GG_同好会_2015 03 29.xlsx」</w:t>
      </w:r>
      <w:r w:rsidRPr="00D03215">
        <w:rPr>
          <w:rFonts w:hint="eastAsia"/>
          <w:u w:val="wave"/>
        </w:rPr>
        <w:t>を終了して</w:t>
      </w:r>
      <w:r w:rsidRPr="00D03215">
        <w:rPr>
          <w:rFonts w:hint="eastAsia"/>
        </w:rPr>
        <w:t>上記で</w:t>
      </w:r>
      <w:r w:rsidRPr="005F63B9">
        <w:rPr>
          <w:rFonts w:hint="eastAsia"/>
          <w:color w:val="0070C0"/>
        </w:rPr>
        <w:t>「</w:t>
      </w:r>
      <w:r w:rsidR="00B87BCB" w:rsidRPr="00577CA1">
        <w:rPr>
          <w:color w:val="0070C0"/>
        </w:rPr>
        <w:fldChar w:fldCharType="begin"/>
      </w:r>
      <w:r w:rsidR="00B87BCB" w:rsidRPr="00577CA1">
        <w:rPr>
          <w:color w:val="0070C0"/>
        </w:rPr>
        <w:instrText xml:space="preserve"> </w:instrText>
      </w:r>
      <w:r w:rsidR="00B87BCB" w:rsidRPr="00577CA1">
        <w:rPr>
          <w:rFonts w:hint="eastAsia"/>
          <w:color w:val="0070C0"/>
        </w:rPr>
        <w:instrText>REF _Ref219562528 \r \h</w:instrText>
      </w:r>
      <w:r w:rsidR="00B87BCB" w:rsidRPr="00577CA1">
        <w:rPr>
          <w:color w:val="0070C0"/>
        </w:rPr>
        <w:instrText xml:space="preserve"> </w:instrText>
      </w:r>
      <w:r w:rsidR="00B87BCB" w:rsidRPr="00577CA1">
        <w:rPr>
          <w:color w:val="0070C0"/>
        </w:rPr>
      </w:r>
      <w:r w:rsidR="00B87BCB" w:rsidRPr="00577CA1">
        <w:rPr>
          <w:color w:val="0070C0"/>
        </w:rPr>
        <w:fldChar w:fldCharType="separate"/>
      </w:r>
      <w:r w:rsidR="00577CA1" w:rsidRPr="00577CA1">
        <w:rPr>
          <w:color w:val="0070C0"/>
        </w:rPr>
        <w:t>9)</w:t>
      </w:r>
      <w:r w:rsidR="00B87BCB" w:rsidRPr="00577CA1">
        <w:rPr>
          <w:color w:val="0070C0"/>
        </w:rPr>
        <w:fldChar w:fldCharType="end"/>
      </w:r>
      <w:r w:rsidRPr="00D03215">
        <w:rPr>
          <w:rFonts w:hint="eastAsia"/>
        </w:rPr>
        <w:t>」で保存した</w:t>
      </w:r>
      <w:r w:rsidR="00F1033E" w:rsidRPr="00D03215">
        <w:rPr>
          <w:rFonts w:hint="eastAsia"/>
        </w:rPr>
        <w:t>「イベント用スコアカード」フォルダ</w:t>
      </w:r>
      <w:r w:rsidRPr="00D03215">
        <w:rPr>
          <w:rFonts w:hint="eastAsia"/>
        </w:rPr>
        <w:t>内の</w:t>
      </w:r>
      <w:r w:rsidR="00064E39" w:rsidRPr="00D03215">
        <w:rPr>
          <w:rFonts w:hint="eastAsia"/>
        </w:rPr>
        <w:t>名前を変更していない場合のデフォルトのファイル名</w:t>
      </w:r>
      <w:r w:rsidR="00F1033E" w:rsidRPr="00D03215">
        <w:rPr>
          <w:rFonts w:hint="eastAsia"/>
        </w:rPr>
        <w:t>「メンバー編集.xlsm」を開</w:t>
      </w:r>
      <w:r w:rsidRPr="00D03215">
        <w:rPr>
          <w:rFonts w:hint="eastAsia"/>
        </w:rPr>
        <w:t>いた場合、1回目の試合しか表示していませんが</w:t>
      </w:r>
      <w:r w:rsidR="0007056C" w:rsidRPr="005F63B9">
        <w:rPr>
          <w:rFonts w:hint="eastAsia"/>
          <w:color w:val="0070C0"/>
        </w:rPr>
        <w:t>「</w:t>
      </w:r>
      <w:r w:rsidR="0007056C" w:rsidRPr="00577CA1">
        <w:rPr>
          <w:color w:val="0070C0"/>
        </w:rPr>
        <w:fldChar w:fldCharType="begin"/>
      </w:r>
      <w:r w:rsidR="0007056C" w:rsidRPr="00577CA1">
        <w:rPr>
          <w:color w:val="0070C0"/>
        </w:rPr>
        <w:instrText xml:space="preserve"> </w:instrText>
      </w:r>
      <w:r w:rsidR="0007056C" w:rsidRPr="00577CA1">
        <w:rPr>
          <w:rFonts w:hint="eastAsia"/>
          <w:color w:val="0070C0"/>
        </w:rPr>
        <w:instrText>REF _Ref191993638 \h</w:instrText>
      </w:r>
      <w:r w:rsidR="0007056C" w:rsidRPr="00577CA1">
        <w:rPr>
          <w:color w:val="0070C0"/>
        </w:rPr>
        <w:instrText xml:space="preserve"> </w:instrText>
      </w:r>
      <w:r w:rsidR="0007056C" w:rsidRPr="00577CA1">
        <w:rPr>
          <w:color w:val="0070C0"/>
        </w:rPr>
      </w:r>
      <w:r w:rsidR="0007056C" w:rsidRPr="00577CA1">
        <w:rPr>
          <w:color w:val="0070C0"/>
        </w:rPr>
        <w:fldChar w:fldCharType="separate"/>
      </w:r>
      <w:r w:rsidR="00577CA1" w:rsidRPr="00577CA1">
        <w:rPr>
          <w:rFonts w:hint="eastAsia"/>
          <w:color w:val="0070C0"/>
        </w:rPr>
        <w:t xml:space="preserve">図 </w:t>
      </w:r>
      <w:r w:rsidR="00577CA1" w:rsidRPr="00577CA1">
        <w:rPr>
          <w:noProof/>
          <w:color w:val="0070C0"/>
        </w:rPr>
        <w:t>44</w:t>
      </w:r>
      <w:r w:rsidR="00577CA1" w:rsidRPr="00577CA1">
        <w:rPr>
          <w:rFonts w:hint="eastAsia"/>
          <w:color w:val="0070C0"/>
        </w:rPr>
        <w:t xml:space="preserve"> スコアカード</w:t>
      </w:r>
      <w:r w:rsidR="0007056C" w:rsidRPr="00577CA1">
        <w:rPr>
          <w:color w:val="0070C0"/>
        </w:rPr>
        <w:fldChar w:fldCharType="end"/>
      </w:r>
      <w:r w:rsidR="0007056C">
        <w:rPr>
          <w:rFonts w:hint="eastAsia"/>
        </w:rPr>
        <w:t>」</w:t>
      </w:r>
      <w:r w:rsidR="00192DD8" w:rsidRPr="00D03215">
        <w:rPr>
          <w:rFonts w:hint="eastAsia"/>
        </w:rPr>
        <w:t>の</w:t>
      </w:r>
      <w:r w:rsidR="005D6A6F" w:rsidRPr="00D03215">
        <w:rPr>
          <w:rFonts w:hint="eastAsia"/>
        </w:rPr>
        <w:t>図のように</w:t>
      </w:r>
      <w:r w:rsidR="00064E39" w:rsidRPr="00D03215">
        <w:rPr>
          <w:rFonts w:hint="eastAsia"/>
        </w:rPr>
        <w:t>「スコアカード」タブで</w:t>
      </w:r>
      <w:r w:rsidR="001834C9" w:rsidRPr="005400E3">
        <w:rPr>
          <w:rFonts w:hint="eastAsia"/>
          <w:color w:val="ED0000"/>
        </w:rPr>
        <w:t>赤枠</w:t>
      </w:r>
      <w:r w:rsidR="001834C9" w:rsidRPr="00D03215">
        <w:rPr>
          <w:rFonts w:hint="eastAsia"/>
        </w:rPr>
        <w:t>の</w:t>
      </w:r>
      <w:r w:rsidRPr="00D03215">
        <w:rPr>
          <w:rFonts w:hint="eastAsia"/>
        </w:rPr>
        <w:t>＜</w:t>
      </w:r>
      <w:r w:rsidR="0051406E" w:rsidRPr="00D03215">
        <w:rPr>
          <w:rFonts w:hint="eastAsia"/>
        </w:rPr>
        <w:t>日付競技大会名</w:t>
      </w:r>
      <w:r w:rsidRPr="00D03215">
        <w:rPr>
          <w:rFonts w:hint="eastAsia"/>
        </w:rPr>
        <w:t>＞を</w:t>
      </w:r>
      <w:r w:rsidR="00ED148C" w:rsidRPr="00D03215">
        <w:rPr>
          <w:rFonts w:hint="eastAsia"/>
        </w:rPr>
        <w:t>クリックして</w:t>
      </w:r>
      <w:r w:rsidRPr="00D03215">
        <w:rPr>
          <w:rFonts w:hint="eastAsia"/>
        </w:rPr>
        <w:t>開くと</w:t>
      </w:r>
      <w:r w:rsidR="000F1834" w:rsidRPr="005F63B9">
        <w:rPr>
          <w:rFonts w:hint="eastAsia"/>
          <w:color w:val="0070C0"/>
        </w:rPr>
        <w:t>「</w:t>
      </w:r>
      <w:r w:rsidR="000F1834" w:rsidRPr="00577CA1">
        <w:rPr>
          <w:color w:val="0070C0"/>
        </w:rPr>
        <w:fldChar w:fldCharType="begin"/>
      </w:r>
      <w:r w:rsidR="000F1834" w:rsidRPr="00577CA1">
        <w:rPr>
          <w:color w:val="0070C0"/>
        </w:rPr>
        <w:instrText xml:space="preserve"> </w:instrText>
      </w:r>
      <w:r w:rsidR="000F1834" w:rsidRPr="00577CA1">
        <w:rPr>
          <w:rFonts w:hint="eastAsia"/>
          <w:color w:val="0070C0"/>
        </w:rPr>
        <w:instrText>REF _Ref56953935 \h</w:instrText>
      </w:r>
      <w:r w:rsidR="000F1834" w:rsidRPr="00577CA1">
        <w:rPr>
          <w:color w:val="0070C0"/>
        </w:rPr>
        <w:instrText xml:space="preserve"> </w:instrText>
      </w:r>
      <w:r w:rsidR="000F1834" w:rsidRPr="00577CA1">
        <w:rPr>
          <w:color w:val="0070C0"/>
        </w:rPr>
      </w:r>
      <w:r w:rsidR="000F1834" w:rsidRPr="00577CA1">
        <w:rPr>
          <w:color w:val="0070C0"/>
        </w:rPr>
        <w:fldChar w:fldCharType="separate"/>
      </w:r>
      <w:r w:rsidR="00577CA1" w:rsidRPr="00577CA1">
        <w:rPr>
          <w:rFonts w:hint="eastAsia"/>
          <w:color w:val="0070C0"/>
        </w:rPr>
        <w:t xml:space="preserve">図 </w:t>
      </w:r>
      <w:r w:rsidR="00577CA1" w:rsidRPr="00577CA1">
        <w:rPr>
          <w:noProof/>
          <w:color w:val="0070C0"/>
        </w:rPr>
        <w:t>45</w:t>
      </w:r>
      <w:r w:rsidR="00577CA1" w:rsidRPr="00577CA1">
        <w:rPr>
          <w:color w:val="0070C0"/>
        </w:rPr>
        <w:t xml:space="preserve"> </w:t>
      </w:r>
      <w:r w:rsidR="00577CA1" w:rsidRPr="00577CA1">
        <w:rPr>
          <w:rFonts w:hint="eastAsia"/>
          <w:color w:val="0070C0"/>
        </w:rPr>
        <w:t>日付と競技大会名の入力</w:t>
      </w:r>
      <w:r w:rsidR="000F1834" w:rsidRPr="00577CA1">
        <w:rPr>
          <w:color w:val="0070C0"/>
        </w:rPr>
        <w:fldChar w:fldCharType="end"/>
      </w:r>
      <w:r w:rsidR="000F1834" w:rsidRPr="00D03215">
        <w:rPr>
          <w:rFonts w:hint="eastAsia"/>
        </w:rPr>
        <w:t>」の図が開くので</w:t>
      </w:r>
      <w:r w:rsidR="000F1834" w:rsidRPr="005400E3">
        <w:rPr>
          <w:rFonts w:hint="eastAsia"/>
          <w:b/>
          <w:bCs/>
          <w:color w:val="ED0000"/>
        </w:rPr>
        <w:t>③</w:t>
      </w:r>
      <w:r w:rsidR="000F1834" w:rsidRPr="00D03215">
        <w:rPr>
          <w:rFonts w:hint="eastAsia"/>
        </w:rPr>
        <w:t>のラウンドの数値を変えれば何ラウンドでも印刷できます。</w:t>
      </w:r>
    </w:p>
    <w:p w14:paraId="724079BC" w14:textId="77777777" w:rsidR="00EC3C48" w:rsidRDefault="000F1834" w:rsidP="0021558B">
      <w:pPr>
        <w:pStyle w:val="3"/>
        <w:numPr>
          <w:ilvl w:val="0"/>
          <w:numId w:val="0"/>
        </w:numPr>
        <w:ind w:left="993"/>
      </w:pPr>
      <w:r w:rsidRPr="005400E3">
        <w:rPr>
          <w:rFonts w:hint="eastAsia"/>
          <w:b/>
          <w:bCs/>
          <w:color w:val="ED0000"/>
        </w:rPr>
        <w:t>①</w:t>
      </w:r>
      <w:r w:rsidRPr="00D03215">
        <w:rPr>
          <w:rFonts w:hint="eastAsia"/>
        </w:rPr>
        <w:t>は日付、</w:t>
      </w:r>
      <w:r w:rsidRPr="005400E3">
        <w:rPr>
          <w:rFonts w:hint="eastAsia"/>
          <w:b/>
          <w:bCs/>
          <w:color w:val="ED0000"/>
        </w:rPr>
        <w:t>②</w:t>
      </w:r>
      <w:r w:rsidRPr="00D03215">
        <w:rPr>
          <w:rFonts w:hint="eastAsia"/>
        </w:rPr>
        <w:t>は大会名の変更ができます</w:t>
      </w:r>
      <w:r w:rsidR="00AB6404" w:rsidRPr="00D03215">
        <w:rPr>
          <w:rFonts w:hint="eastAsia"/>
        </w:rPr>
        <w:t>。</w:t>
      </w:r>
      <w:r w:rsidR="001834C9" w:rsidRPr="00D03215">
        <w:rPr>
          <w:rFonts w:hint="eastAsia"/>
        </w:rPr>
        <w:t>（</w:t>
      </w:r>
      <w:r w:rsidR="00E47151" w:rsidRPr="00D03215">
        <w:rPr>
          <w:rFonts w:hint="eastAsia"/>
        </w:rPr>
        <w:t>スコアカードに書き出</w:t>
      </w:r>
      <w:r w:rsidR="001834C9" w:rsidRPr="00D03215">
        <w:rPr>
          <w:rFonts w:hint="eastAsia"/>
        </w:rPr>
        <w:t>す</w:t>
      </w:r>
      <w:r w:rsidR="00E47151" w:rsidRPr="00D03215">
        <w:rPr>
          <w:rFonts w:hint="eastAsia"/>
        </w:rPr>
        <w:t>場合の</w:t>
      </w:r>
      <w:r w:rsidR="001834C9" w:rsidRPr="00D03215">
        <w:rPr>
          <w:rFonts w:hint="eastAsia"/>
        </w:rPr>
        <w:t>大会名は前記</w:t>
      </w:r>
      <w:r w:rsidR="00DC023D">
        <w:rPr>
          <w:rFonts w:hint="eastAsia"/>
        </w:rPr>
        <w:t>リボンのコマンド</w:t>
      </w:r>
      <w:r w:rsidR="005C43FB">
        <w:rPr>
          <w:rFonts w:hint="eastAsia"/>
        </w:rPr>
        <w:t>「スコアカードへ転記</w:t>
      </w:r>
      <w:r w:rsidR="001834C9" w:rsidRPr="00D03215">
        <w:rPr>
          <w:rFonts w:hint="eastAsia"/>
        </w:rPr>
        <w:t>」の操作をした場合は「毎回入力データ」シートの大会名が記入されます。）</w:t>
      </w:r>
    </w:p>
    <w:bookmarkStart w:id="312" w:name="_Ref445914395"/>
    <w:bookmarkStart w:id="313" w:name="_Ref445914404"/>
    <w:bookmarkStart w:id="314" w:name="_Toc56535393"/>
    <w:bookmarkStart w:id="315" w:name="_Ref56599092"/>
    <w:bookmarkStart w:id="316" w:name="_Ref56599098"/>
    <w:bookmarkStart w:id="317" w:name="_Ref59304975"/>
    <w:bookmarkStart w:id="318" w:name="_Ref59304982"/>
    <w:bookmarkStart w:id="319" w:name="_Ref59648531"/>
    <w:bookmarkStart w:id="320" w:name="_Ref59648543"/>
    <w:bookmarkStart w:id="321" w:name="スコアカードの利用方法"/>
    <w:p w14:paraId="2E8B28D8" w14:textId="77777777" w:rsidR="00B87BCB" w:rsidRPr="00B87BCB" w:rsidRDefault="009A3580" w:rsidP="00B87BCB">
      <w:pPr>
        <w:ind w:leftChars="200" w:left="420"/>
        <w:rPr>
          <w:b/>
          <w:bCs/>
        </w:rPr>
      </w:pPr>
      <w:r>
        <w:rPr>
          <w:rFonts w:hint="eastAsia"/>
          <w:noProof/>
        </w:rPr>
        <mc:AlternateContent>
          <mc:Choice Requires="wpg">
            <w:drawing>
              <wp:anchor distT="0" distB="0" distL="114300" distR="114300" simplePos="0" relativeHeight="252008448" behindDoc="0" locked="0" layoutInCell="1" allowOverlap="1" wp14:anchorId="74743C52" wp14:editId="2A3B1000">
                <wp:simplePos x="0" y="0"/>
                <wp:positionH relativeFrom="column">
                  <wp:posOffset>2530400</wp:posOffset>
                </wp:positionH>
                <wp:positionV relativeFrom="paragraph">
                  <wp:posOffset>-501911</wp:posOffset>
                </wp:positionV>
                <wp:extent cx="3124835" cy="1892300"/>
                <wp:effectExtent l="0" t="0" r="0" b="0"/>
                <wp:wrapSquare wrapText="bothSides"/>
                <wp:docPr id="1938654965" name="グループ化 171"/>
                <wp:cNvGraphicFramePr/>
                <a:graphic xmlns:a="http://schemas.openxmlformats.org/drawingml/2006/main">
                  <a:graphicData uri="http://schemas.microsoft.com/office/word/2010/wordprocessingGroup">
                    <wpg:wgp>
                      <wpg:cNvGrpSpPr/>
                      <wpg:grpSpPr>
                        <a:xfrm>
                          <a:off x="0" y="0"/>
                          <a:ext cx="3124835" cy="1892300"/>
                          <a:chOff x="0" y="0"/>
                          <a:chExt cx="3124835" cy="1866900"/>
                        </a:xfrm>
                      </wpg:grpSpPr>
                      <pic:pic xmlns:pic="http://schemas.openxmlformats.org/drawingml/2006/picture">
                        <pic:nvPicPr>
                          <pic:cNvPr id="19550903" name="図 539"/>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3112135" cy="1610995"/>
                          </a:xfrm>
                          <a:prstGeom prst="rect">
                            <a:avLst/>
                          </a:prstGeom>
                        </pic:spPr>
                      </pic:pic>
                      <wps:wsp>
                        <wps:cNvPr id="229342587" name="テキスト ボックス 1"/>
                        <wps:cNvSpPr txBox="1"/>
                        <wps:spPr>
                          <a:xfrm>
                            <a:off x="12700" y="1638300"/>
                            <a:ext cx="3112135" cy="228600"/>
                          </a:xfrm>
                          <a:prstGeom prst="rect">
                            <a:avLst/>
                          </a:prstGeom>
                          <a:solidFill>
                            <a:prstClr val="white"/>
                          </a:solidFill>
                          <a:ln>
                            <a:noFill/>
                          </a:ln>
                        </wps:spPr>
                        <wps:txbx>
                          <w:txbxContent>
                            <w:p w14:paraId="57AD10F9" w14:textId="77777777" w:rsidR="0007056C" w:rsidRPr="00E36265" w:rsidRDefault="0007056C" w:rsidP="0007056C">
                              <w:pPr>
                                <w:pStyle w:val="ab"/>
                                <w:rPr>
                                  <w:noProof/>
                                  <w:szCs w:val="22"/>
                                </w:rPr>
                              </w:pPr>
                              <w:bookmarkStart w:id="322" w:name="_Ref191993638"/>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D1780D">
                                <w:rPr>
                                  <w:noProof/>
                                </w:rPr>
                                <w:t>44</w:t>
                              </w:r>
                              <w:r>
                                <w:fldChar w:fldCharType="end"/>
                              </w:r>
                              <w:r>
                                <w:rPr>
                                  <w:rFonts w:hint="eastAsia"/>
                                </w:rPr>
                                <w:t xml:space="preserve"> スコアカード</w:t>
                              </w:r>
                              <w:bookmarkEnd w:id="32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743C52" id="_x0000_s1160" style="position:absolute;left:0;text-align:left;margin-left:199.25pt;margin-top:-39.5pt;width:246.05pt;height:149pt;z-index:252008448;mso-position-horizontal-relative:text;mso-position-vertical-relative:text;mso-width-relative:margin;mso-height-relative:margin" coordsize="31248,1866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">
                <v:shape id="図 539" o:spid="_x0000_s1161" type="#_x0000_t75" style="position:absolute;width:31121;height:16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">
                  <v:imagedata r:id="rId95" o:title=""/>
                </v:shape>
                <v:shape id="テキスト ボックス 1" o:spid="_x0000_s1162" type="#_x0000_t202" style="position:absolute;left:127;top:16383;width:3112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" stroked="f">
                  <v:textbox inset="0,0,0,0">
                    <w:txbxContent>
                      <w:p w14:paraId="57AD10F9" w14:textId="77777777" w:rsidR="0007056C" w:rsidRPr="00E36265" w:rsidRDefault="0007056C" w:rsidP="0007056C">
                        <w:pPr>
                          <w:pStyle w:val="ab"/>
                          <w:rPr>
                            <w:noProof/>
                            <w:szCs w:val="22"/>
                          </w:rPr>
                        </w:pPr>
                        <w:bookmarkStart w:id="377" w:name="_Ref191993638"/>
                        <w:r>
                          <w:rPr>
                            <w:rFonts w:hint="eastAsia"/>
                          </w:rPr>
                          <w:t xml:space="preserve">図 </w:t>
                        </w:r>
                        <w:r>
                          <w:fldChar w:fldCharType="begin"/>
                        </w:r>
                        <w:r>
                          <w:instrText xml:space="preserve"> </w:instrText>
                        </w:r>
                        <w:r>
                          <w:rPr>
                            <w:rFonts w:hint="eastAsia"/>
                          </w:rPr>
                          <w:instrText>SEQ 図 \* ARABIC</w:instrText>
                        </w:r>
                        <w:r>
                          <w:instrText xml:space="preserve"> </w:instrText>
                        </w:r>
                        <w:r>
                          <w:fldChar w:fldCharType="separate"/>
                        </w:r>
                        <w:r w:rsidR="00D1780D">
                          <w:rPr>
                            <w:noProof/>
                          </w:rPr>
                          <w:t>44</w:t>
                        </w:r>
                        <w:r>
                          <w:fldChar w:fldCharType="end"/>
                        </w:r>
                        <w:r>
                          <w:rPr>
                            <w:rFonts w:hint="eastAsia"/>
                          </w:rPr>
                          <w:t xml:space="preserve"> スコアカード</w:t>
                        </w:r>
                        <w:bookmarkEnd w:id="377"/>
                      </w:p>
                    </w:txbxContent>
                  </v:textbox>
                </v:shape>
                <w10:wrap type="square"/>
              </v:group>
            </w:pict>
          </mc:Fallback>
        </mc:AlternateContent>
      </w:r>
      <w:r w:rsidR="00B87BCB" w:rsidRPr="00B87BCB">
        <w:rPr>
          <w:rFonts w:hint="eastAsia"/>
          <w:b/>
          <w:bCs/>
        </w:rPr>
        <w:t>スコアカード</w:t>
      </w:r>
      <w:bookmarkEnd w:id="312"/>
      <w:bookmarkEnd w:id="313"/>
      <w:r w:rsidR="00B87BCB" w:rsidRPr="00B87BCB">
        <w:rPr>
          <w:rFonts w:hint="eastAsia"/>
          <w:b/>
          <w:bCs/>
        </w:rPr>
        <w:t>の利用方法</w:t>
      </w:r>
      <w:bookmarkEnd w:id="314"/>
      <w:bookmarkEnd w:id="315"/>
      <w:bookmarkEnd w:id="316"/>
      <w:bookmarkEnd w:id="317"/>
      <w:bookmarkEnd w:id="318"/>
      <w:bookmarkEnd w:id="319"/>
      <w:bookmarkEnd w:id="320"/>
      <w:bookmarkEnd w:id="321"/>
    </w:p>
    <w:p w14:paraId="2BAAB093" w14:textId="77777777" w:rsidR="00B87BCB" w:rsidRPr="00B615A5" w:rsidRDefault="00B87BCB" w:rsidP="00B87BCB">
      <w:pPr>
        <w:ind w:leftChars="337" w:left="708"/>
      </w:pPr>
      <w:r>
        <w:rPr>
          <w:rFonts w:hint="eastAsia"/>
        </w:rPr>
        <w:t>添付ファイルの中に</w:t>
      </w:r>
      <w:r w:rsidRPr="00B615A5">
        <w:rPr>
          <w:rFonts w:hint="eastAsia"/>
        </w:rPr>
        <w:t>「スコアカード手書き用紙」</w:t>
      </w:r>
      <w:r>
        <w:rPr>
          <w:rFonts w:hint="eastAsia"/>
        </w:rPr>
        <w:t>本プログラムを使用する場合に入力し易いオリジナルスコアカードが</w:t>
      </w:r>
      <w:r>
        <w:rPr>
          <w:rFonts w:hint="eastAsia"/>
        </w:rPr>
        <w:lastRenderedPageBreak/>
        <w:t>用意してあります。</w:t>
      </w:r>
      <w:r w:rsidRPr="00B615A5">
        <w:rPr>
          <w:rFonts w:hint="eastAsia"/>
        </w:rPr>
        <w:t>「スコアカードの使い方</w:t>
      </w:r>
      <w:r w:rsidRPr="00B615A5">
        <w:t>.txt</w:t>
      </w:r>
      <w:r w:rsidRPr="00B615A5">
        <w:rPr>
          <w:rFonts w:hint="eastAsia"/>
        </w:rPr>
        <w:t>」</w:t>
      </w:r>
      <w:r>
        <w:rPr>
          <w:rFonts w:hint="eastAsia"/>
        </w:rPr>
        <w:t>、「</w:t>
      </w:r>
      <w:r w:rsidRPr="00B615A5">
        <w:rPr>
          <w:rFonts w:hint="eastAsia"/>
        </w:rPr>
        <w:t>エコ型手書き</w:t>
      </w:r>
      <w:r w:rsidRPr="00B615A5">
        <w:t>_少人数スコアカード記入方法.docx</w:t>
      </w:r>
      <w:r>
        <w:rPr>
          <w:rFonts w:hint="eastAsia"/>
        </w:rPr>
        <w:t>」</w:t>
      </w:r>
      <w:r w:rsidRPr="00B615A5">
        <w:rPr>
          <w:rFonts w:hint="eastAsia"/>
        </w:rPr>
        <w:t>をご覧ください。</w:t>
      </w:r>
    </w:p>
    <w:p w14:paraId="4E44C387" w14:textId="77777777" w:rsidR="00B87BCB" w:rsidRDefault="00B87BCB" w:rsidP="00B87BCB">
      <w:pPr>
        <w:pStyle w:val="a8"/>
        <w:ind w:leftChars="338" w:left="710" w:firstLine="1"/>
      </w:pPr>
      <w:r w:rsidRPr="00D03215">
        <w:rPr>
          <w:rFonts w:hint="eastAsia"/>
        </w:rPr>
        <w:t>普通とは変わった用紙ですので説明すると用紙の節約のため、1グループ8名が記入できるスコアカードですが8名でプレーするのではなく少人数でプレーする場合は4名1組でプレーする場合上段と下段に2回分の試合が記入でき裏面印刷をして表裏で記入すると1枚で済むためこの表を作っており大変便利です。</w:t>
      </w:r>
    </w:p>
    <w:bookmarkStart w:id="323" w:name="_Ref219640345"/>
    <w:bookmarkStart w:id="324" w:name="_Ref219640356"/>
    <w:bookmarkStart w:id="325" w:name="_Toc220058843"/>
    <w:p w14:paraId="3F0E00DD" w14:textId="77777777" w:rsidR="00541B31" w:rsidRPr="00D03215" w:rsidRDefault="009A3580" w:rsidP="00541B31">
      <w:pPr>
        <w:pStyle w:val="2"/>
      </w:pPr>
      <w:r w:rsidRPr="005E5BD5">
        <w:rPr>
          <w:rFonts w:hint="eastAsia"/>
          <w:strike/>
          <w:noProof/>
          <w:u w:val="wave"/>
        </w:rPr>
        <mc:AlternateContent>
          <mc:Choice Requires="wpg">
            <w:drawing>
              <wp:anchor distT="0" distB="0" distL="114300" distR="114300" simplePos="0" relativeHeight="252099584" behindDoc="0" locked="0" layoutInCell="1" allowOverlap="1" wp14:anchorId="36E18D5E" wp14:editId="05F91FED">
                <wp:simplePos x="0" y="0"/>
                <wp:positionH relativeFrom="column">
                  <wp:posOffset>3727189</wp:posOffset>
                </wp:positionH>
                <wp:positionV relativeFrom="paragraph">
                  <wp:posOffset>-1597847</wp:posOffset>
                </wp:positionV>
                <wp:extent cx="1938655" cy="1143000"/>
                <wp:effectExtent l="0" t="0" r="4445" b="0"/>
                <wp:wrapSquare wrapText="bothSides"/>
                <wp:docPr id="529" name="グループ化 529"/>
                <wp:cNvGraphicFramePr/>
                <a:graphic xmlns:a="http://schemas.openxmlformats.org/drawingml/2006/main">
                  <a:graphicData uri="http://schemas.microsoft.com/office/word/2010/wordprocessingGroup">
                    <wpg:wgp>
                      <wpg:cNvGrpSpPr/>
                      <wpg:grpSpPr>
                        <a:xfrm>
                          <a:off x="0" y="0"/>
                          <a:ext cx="1938655" cy="1143000"/>
                          <a:chOff x="0" y="0"/>
                          <a:chExt cx="1938655" cy="1143000"/>
                        </a:xfrm>
                      </wpg:grpSpPr>
                      <pic:pic xmlns:pic="http://schemas.openxmlformats.org/drawingml/2006/picture">
                        <pic:nvPicPr>
                          <pic:cNvPr id="65" name="図 65"/>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1938020" cy="933450"/>
                          </a:xfrm>
                          <a:prstGeom prst="rect">
                            <a:avLst/>
                          </a:prstGeom>
                        </pic:spPr>
                      </pic:pic>
                      <wps:wsp>
                        <wps:cNvPr id="527" name="テキスト ボックス 527"/>
                        <wps:cNvSpPr txBox="1"/>
                        <wps:spPr>
                          <a:xfrm>
                            <a:off x="15240" y="941070"/>
                            <a:ext cx="1923415" cy="201930"/>
                          </a:xfrm>
                          <a:prstGeom prst="rect">
                            <a:avLst/>
                          </a:prstGeom>
                          <a:solidFill>
                            <a:prstClr val="white"/>
                          </a:solidFill>
                          <a:ln>
                            <a:noFill/>
                          </a:ln>
                        </wps:spPr>
                        <wps:txbx>
                          <w:txbxContent>
                            <w:p w14:paraId="7E4FAF77" w14:textId="77777777" w:rsidR="00B87BCB" w:rsidRPr="00D03215" w:rsidRDefault="00B87BCB" w:rsidP="00B87BCB">
                              <w:pPr>
                                <w:pStyle w:val="ab"/>
                              </w:pPr>
                              <w:bookmarkStart w:id="326" w:name="_Ref5695393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45</w:t>
                              </w:r>
                              <w:r w:rsidRPr="00D03215">
                                <w:fldChar w:fldCharType="end"/>
                              </w:r>
                              <w:r w:rsidRPr="00D03215">
                                <w:t xml:space="preserve"> </w:t>
                              </w:r>
                              <w:r w:rsidRPr="00D03215">
                                <w:rPr>
                                  <w:rFonts w:hint="eastAsia"/>
                                </w:rPr>
                                <w:t>日付と競技大会名の入力</w:t>
                              </w:r>
                              <w:bookmarkEnd w:id="32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6E18D5E" id="グループ化 529" o:spid="_x0000_s1163" style="position:absolute;left:0;text-align:left;margin-left:293.5pt;margin-top:-125.8pt;width:152.65pt;height:90pt;z-index:252099584;mso-position-horizontal-relative:text;mso-position-vertical-relative:text" coordsize="19386,114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">
                <v:shape id="図 65" o:spid="_x0000_s1164" type="#_x0000_t75" style="position:absolute;width:19380;height:9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">
                  <v:imagedata r:id="rId97" o:title=""/>
                </v:shape>
                <v:shape id="テキスト ボックス 527" o:spid="_x0000_s1165" type="#_x0000_t202" style="position:absolute;left:152;top:9410;width:19234;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" stroked="f">
                  <v:textbox inset="0,0,0,0">
                    <w:txbxContent>
                      <w:p w14:paraId="7E4FAF77" w14:textId="77777777" w:rsidR="00B87BCB" w:rsidRPr="00D03215" w:rsidRDefault="00B87BCB" w:rsidP="00B87BCB">
                        <w:pPr>
                          <w:pStyle w:val="ab"/>
                        </w:pPr>
                        <w:bookmarkStart w:id="382" w:name="_Ref5695393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45</w:t>
                        </w:r>
                        <w:r w:rsidRPr="00D03215">
                          <w:fldChar w:fldCharType="end"/>
                        </w:r>
                        <w:r w:rsidRPr="00D03215">
                          <w:t xml:space="preserve"> </w:t>
                        </w:r>
                        <w:r w:rsidRPr="00D03215">
                          <w:rPr>
                            <w:rFonts w:hint="eastAsia"/>
                          </w:rPr>
                          <w:t>日付と競技大会名の入力</w:t>
                        </w:r>
                        <w:bookmarkEnd w:id="382"/>
                      </w:p>
                    </w:txbxContent>
                  </v:textbox>
                </v:shape>
                <w10:wrap type="square"/>
              </v:group>
            </w:pict>
          </mc:Fallback>
        </mc:AlternateContent>
      </w:r>
      <w:r w:rsidR="00541B31" w:rsidRPr="00D03215">
        <w:rPr>
          <w:rFonts w:hint="eastAsia"/>
        </w:rPr>
        <w:t>「</w:t>
      </w:r>
      <w:r w:rsidR="00541B31">
        <w:rPr>
          <w:rFonts w:hint="eastAsia"/>
        </w:rPr>
        <w:t>毎回</w:t>
      </w:r>
      <w:r w:rsidR="00541B31" w:rsidRPr="00D03215">
        <w:rPr>
          <w:rFonts w:hint="eastAsia"/>
        </w:rPr>
        <w:t>入力データ」ダイアログボックスを使用した「打数」の入力</w:t>
      </w:r>
      <w:bookmarkEnd w:id="323"/>
      <w:bookmarkEnd w:id="324"/>
      <w:bookmarkEnd w:id="325"/>
    </w:p>
    <w:p w14:paraId="1743EA91" w14:textId="3CC2A845" w:rsidR="00AC0CFF" w:rsidRPr="005E5BD5" w:rsidRDefault="00A43297" w:rsidP="00AC0CFF">
      <w:pPr>
        <w:ind w:leftChars="405" w:left="850"/>
        <w:rPr>
          <w:strike/>
        </w:rPr>
      </w:pPr>
      <w:r>
        <w:rPr>
          <w:rFonts w:hint="eastAsia"/>
        </w:rPr>
        <w:t>本プログラムを使用する場合に入力し易い</w:t>
      </w:r>
      <w:r w:rsidR="001317EB">
        <w:rPr>
          <w:rFonts w:hint="eastAsia"/>
        </w:rPr>
        <w:t>上記の「</w:t>
      </w:r>
      <w:r w:rsidR="001317EB" w:rsidRPr="00577CA1">
        <w:rPr>
          <w:color w:val="0070C0"/>
        </w:rPr>
        <w:fldChar w:fldCharType="begin"/>
      </w:r>
      <w:r w:rsidR="001317EB" w:rsidRPr="00577CA1">
        <w:rPr>
          <w:color w:val="0070C0"/>
        </w:rPr>
        <w:instrText xml:space="preserve"> </w:instrText>
      </w:r>
      <w:r w:rsidR="001317EB" w:rsidRPr="00577CA1">
        <w:rPr>
          <w:rFonts w:hint="eastAsia"/>
          <w:color w:val="0070C0"/>
        </w:rPr>
        <w:instrText>REF スコアカードの利用方法 \h</w:instrText>
      </w:r>
      <w:r w:rsidR="001317EB" w:rsidRPr="00577CA1">
        <w:rPr>
          <w:color w:val="0070C0"/>
        </w:rPr>
        <w:instrText xml:space="preserve">  \* MERGEFORMAT </w:instrText>
      </w:r>
      <w:r w:rsidR="001317EB" w:rsidRPr="00577CA1">
        <w:rPr>
          <w:color w:val="0070C0"/>
        </w:rPr>
      </w:r>
      <w:r w:rsidR="001317EB" w:rsidRPr="00577CA1">
        <w:rPr>
          <w:color w:val="0070C0"/>
        </w:rPr>
        <w:fldChar w:fldCharType="separate"/>
      </w:r>
      <w:r w:rsidR="00577CA1" w:rsidRPr="00577CA1">
        <w:rPr>
          <w:rFonts w:hint="eastAsia"/>
          <w:color w:val="0070C0"/>
        </w:rPr>
        <w:t>スコアカードの利用方法</w:t>
      </w:r>
      <w:r w:rsidR="001317EB" w:rsidRPr="00577CA1">
        <w:rPr>
          <w:color w:val="0070C0"/>
        </w:rPr>
        <w:fldChar w:fldCharType="end"/>
      </w:r>
      <w:r w:rsidR="001317EB">
        <w:rPr>
          <w:rFonts w:hint="eastAsia"/>
        </w:rPr>
        <w:t>」に記載した</w:t>
      </w:r>
      <w:r>
        <w:rPr>
          <w:rFonts w:hint="eastAsia"/>
        </w:rPr>
        <w:t>オリジナルスコアカードが用意してあります。</w:t>
      </w:r>
    </w:p>
    <w:p w14:paraId="238A6CB5" w14:textId="77777777" w:rsidR="00EC3C48" w:rsidRPr="00D03215" w:rsidRDefault="00EC3C48" w:rsidP="0021558B">
      <w:pPr>
        <w:pStyle w:val="3"/>
      </w:pPr>
      <w:r w:rsidRPr="00D03215">
        <w:rPr>
          <w:rFonts w:hint="eastAsia"/>
        </w:rPr>
        <w:t>添付の「XL_4R_GG_同好会_2015 03 29.xlsx」を開いて「毎回入力データ」シートを表示してください。</w:t>
      </w:r>
    </w:p>
    <w:p w14:paraId="10791FCB" w14:textId="77777777" w:rsidR="00EC3C48" w:rsidRPr="00D03215" w:rsidRDefault="00EC3C48" w:rsidP="0021558B">
      <w:pPr>
        <w:pStyle w:val="3"/>
      </w:pPr>
      <w:bookmarkStart w:id="327" w:name="_Ref430976362"/>
      <w:r w:rsidRPr="00D03215">
        <w:rPr>
          <w:rFonts w:hint="eastAsia"/>
        </w:rPr>
        <w:t>28行の「長谷川　悦雄」</w:t>
      </w:r>
      <w:r w:rsidR="007172B7">
        <w:rPr>
          <w:rFonts w:hint="eastAsia"/>
        </w:rPr>
        <w:t>を選択して、氏名の上</w:t>
      </w:r>
      <w:r w:rsidRPr="00D03215">
        <w:rPr>
          <w:rFonts w:hint="eastAsia"/>
        </w:rPr>
        <w:t>で右クリック</w:t>
      </w:r>
      <w:r w:rsidR="007172B7">
        <w:rPr>
          <w:rFonts w:hint="eastAsia"/>
        </w:rPr>
        <w:t>する、または「データ入力」コマンド</w:t>
      </w:r>
      <w:r w:rsidR="001D462A">
        <w:rPr>
          <w:rFonts w:hint="eastAsia"/>
        </w:rPr>
        <w:t>ボタン</w:t>
      </w:r>
      <w:r w:rsidR="007172B7">
        <w:rPr>
          <w:rFonts w:hint="eastAsia"/>
        </w:rPr>
        <w:t>をクリック</w:t>
      </w:r>
      <w:r w:rsidRPr="00D03215">
        <w:rPr>
          <w:rFonts w:hint="eastAsia"/>
        </w:rPr>
        <w:t>してください。</w:t>
      </w:r>
      <w:bookmarkEnd w:id="327"/>
    </w:p>
    <w:p w14:paraId="11C55F87" w14:textId="11D8ACD8" w:rsidR="00EC3C48" w:rsidRPr="00D03215" w:rsidRDefault="009545A2" w:rsidP="0021558B">
      <w:pPr>
        <w:pStyle w:val="3"/>
      </w:pPr>
      <w:r w:rsidRPr="00D03215">
        <w:rPr>
          <w:rFonts w:hint="eastAsia"/>
          <w:noProof/>
        </w:rPr>
        <mc:AlternateContent>
          <mc:Choice Requires="wpg">
            <w:drawing>
              <wp:anchor distT="0" distB="0" distL="114300" distR="114300" simplePos="0" relativeHeight="251379712" behindDoc="0" locked="0" layoutInCell="1" allowOverlap="1" wp14:anchorId="414A733B" wp14:editId="603377BF">
                <wp:simplePos x="0" y="0"/>
                <wp:positionH relativeFrom="margin">
                  <wp:align>right</wp:align>
                </wp:positionH>
                <wp:positionV relativeFrom="paragraph">
                  <wp:posOffset>-168798</wp:posOffset>
                </wp:positionV>
                <wp:extent cx="3077845" cy="1790700"/>
                <wp:effectExtent l="0" t="0" r="8255" b="0"/>
                <wp:wrapSquare wrapText="bothSides"/>
                <wp:docPr id="257" name="グループ化 257"/>
                <wp:cNvGraphicFramePr/>
                <a:graphic xmlns:a="http://schemas.openxmlformats.org/drawingml/2006/main">
                  <a:graphicData uri="http://schemas.microsoft.com/office/word/2010/wordprocessingGroup">
                    <wpg:wgp>
                      <wpg:cNvGrpSpPr/>
                      <wpg:grpSpPr>
                        <a:xfrm>
                          <a:off x="0" y="0"/>
                          <a:ext cx="3077845" cy="1790700"/>
                          <a:chOff x="0" y="0"/>
                          <a:chExt cx="3077845" cy="1790700"/>
                        </a:xfrm>
                      </wpg:grpSpPr>
                      <wps:wsp>
                        <wps:cNvPr id="50" name="テキスト ボックス 50"/>
                        <wps:cNvSpPr txBox="1"/>
                        <wps:spPr>
                          <a:xfrm>
                            <a:off x="30480" y="1562100"/>
                            <a:ext cx="3017520" cy="228600"/>
                          </a:xfrm>
                          <a:prstGeom prst="rect">
                            <a:avLst/>
                          </a:prstGeom>
                          <a:solidFill>
                            <a:prstClr val="white"/>
                          </a:solidFill>
                          <a:ln>
                            <a:noFill/>
                          </a:ln>
                          <a:effectLst/>
                        </wps:spPr>
                        <wps:txbx>
                          <w:txbxContent>
                            <w:p w14:paraId="19EBE512" w14:textId="77777777" w:rsidR="0033563C" w:rsidRPr="00D03215" w:rsidRDefault="0033563C" w:rsidP="00AC71EA">
                              <w:pPr>
                                <w:pStyle w:val="ab"/>
                                <w:rPr>
                                  <w:rFonts w:ascii="ＭＳ 明朝" w:eastAsia="ＭＳ 明朝"/>
                                </w:rPr>
                              </w:pPr>
                              <w:bookmarkStart w:id="328" w:name="_Ref42110573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46</w:t>
                              </w:r>
                              <w:r w:rsidRPr="00D03215">
                                <w:fldChar w:fldCharType="end"/>
                              </w:r>
                              <w:r w:rsidRPr="00D03215">
                                <w:rPr>
                                  <w:rFonts w:hint="eastAsia"/>
                                </w:rPr>
                                <w:t xml:space="preserve"> 「毎回入力データ」シート打数の入力</w:t>
                              </w:r>
                              <w:bookmarkEnd w:id="3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7" name="図 47"/>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3077845" cy="1569085"/>
                          </a:xfrm>
                          <a:prstGeom prst="rect">
                            <a:avLst/>
                          </a:prstGeom>
                        </pic:spPr>
                      </pic:pic>
                    </wpg:wgp>
                  </a:graphicData>
                </a:graphic>
              </wp:anchor>
            </w:drawing>
          </mc:Choice>
          <mc:Fallback>
            <w:pict>
              <v:group w14:anchorId="414A733B" id="グループ化 257" o:spid="_x0000_s1166" style="position:absolute;left:0;text-align:left;margin-left:191.15pt;margin-top:-13.3pt;width:242.35pt;height:141pt;z-index:251379712;mso-position-horizontal:right;mso-position-horizontal-relative:margin;mso-position-vertical-relative:text" coordsize="30778,1790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">
                <v:shape id="テキスト ボックス 50" o:spid="_x0000_s1167" type="#_x0000_t202" style="position:absolute;left:304;top:15621;width:3017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" stroked="f">
                  <v:textbox style="mso-fit-shape-to-text:t" inset="0,0,0,0">
                    <w:txbxContent>
                      <w:p w14:paraId="19EBE512" w14:textId="77777777" w:rsidR="0033563C" w:rsidRPr="00D03215" w:rsidRDefault="0033563C" w:rsidP="00AC71EA">
                        <w:pPr>
                          <w:pStyle w:val="ab"/>
                          <w:rPr>
                            <w:rFonts w:ascii="ＭＳ 明朝" w:eastAsia="ＭＳ 明朝"/>
                          </w:rPr>
                        </w:pPr>
                        <w:bookmarkStart w:id="385" w:name="_Ref42110573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46</w:t>
                        </w:r>
                        <w:r w:rsidRPr="00D03215">
                          <w:fldChar w:fldCharType="end"/>
                        </w:r>
                        <w:r w:rsidRPr="00D03215">
                          <w:rPr>
                            <w:rFonts w:hint="eastAsia"/>
                          </w:rPr>
                          <w:t xml:space="preserve"> 「毎回入力データ」シート打数の入力</w:t>
                        </w:r>
                        <w:bookmarkEnd w:id="385"/>
                      </w:p>
                    </w:txbxContent>
                  </v:textbox>
                </v:shape>
                <v:shape id="図 47" o:spid="_x0000_s1168" type="#_x0000_t75" style="position:absolute;width:30778;height:15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">
                  <v:imagedata r:id="rId99" o:title=""/>
                </v:shape>
                <w10:wrap type="square" anchorx="margin"/>
              </v:group>
            </w:pict>
          </mc:Fallback>
        </mc:AlternateContent>
      </w:r>
      <w:r w:rsidR="00EC3C48" w:rsidRPr="005F63B9">
        <w:rPr>
          <w:rFonts w:hint="eastAsia"/>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_Ref421105733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46</w:t>
      </w:r>
      <w:r w:rsidR="00577CA1" w:rsidRPr="00577CA1">
        <w:rPr>
          <w:rFonts w:hint="eastAsia"/>
          <w:color w:val="0070C0"/>
          <w:sz w:val="20"/>
          <w:szCs w:val="20"/>
        </w:rPr>
        <w:t xml:space="preserve"> 「毎回入力データ」シート打数の入力</w:t>
      </w:r>
      <w:r w:rsidR="00EC3C48" w:rsidRPr="00577CA1">
        <w:rPr>
          <w:color w:val="0070C0"/>
        </w:rPr>
        <w:fldChar w:fldCharType="end"/>
      </w:r>
      <w:r w:rsidR="00EC3C48" w:rsidRPr="00D03215">
        <w:rPr>
          <w:rFonts w:hint="eastAsia"/>
        </w:rPr>
        <w:t>」のように表示します。</w:t>
      </w:r>
      <w:r w:rsidR="007172B7">
        <w:rPr>
          <w:rFonts w:hint="eastAsia"/>
        </w:rPr>
        <w:t>（「氏名の取込」コマンドを実行した場合はいきなりダイアログが表示し</w:t>
      </w:r>
      <w:r w:rsidR="001D462A">
        <w:rPr>
          <w:rFonts w:hint="eastAsia"/>
        </w:rPr>
        <w:t>てすぐに入力が可能になり</w:t>
      </w:r>
      <w:r w:rsidR="007172B7">
        <w:rPr>
          <w:rFonts w:hint="eastAsia"/>
        </w:rPr>
        <w:t>ます）</w:t>
      </w:r>
    </w:p>
    <w:p w14:paraId="5BEE7B09" w14:textId="688EA7CE" w:rsidR="00EC3C48" w:rsidRPr="00D03215" w:rsidRDefault="001D40B3" w:rsidP="0021558B">
      <w:pPr>
        <w:pStyle w:val="3"/>
      </w:pPr>
      <w:r w:rsidRPr="00D03215">
        <w:rPr>
          <w:rFonts w:hint="eastAsia"/>
        </w:rPr>
        <w:t>「毎回入力データ」シートの表は1～8ホールまで順番</w:t>
      </w:r>
      <w:r w:rsidR="00484523" w:rsidRPr="00D03215">
        <w:rPr>
          <w:rFonts w:hint="eastAsia"/>
        </w:rPr>
        <w:t>です。シートの</w:t>
      </w:r>
      <w:r w:rsidR="003D5662" w:rsidRPr="00D03215">
        <w:rPr>
          <w:rFonts w:hint="eastAsia"/>
        </w:rPr>
        <w:t>28～31行のE～L列の打数の並び順で入力するのではなく</w:t>
      </w:r>
      <w:r w:rsidR="00484523" w:rsidRPr="00D03215">
        <w:rPr>
          <w:rFonts w:hint="eastAsia"/>
        </w:rPr>
        <w:t>、</w:t>
      </w:r>
      <w:r w:rsidR="003D5662" w:rsidRPr="00D03215">
        <w:rPr>
          <w:rFonts w:hint="eastAsia"/>
        </w:rPr>
        <w:t>スコアカード</w:t>
      </w:r>
      <w:r w:rsidR="00484523" w:rsidRPr="00D03215">
        <w:rPr>
          <w:rFonts w:hint="eastAsia"/>
        </w:rPr>
        <w:t>の</w:t>
      </w:r>
      <w:r w:rsidR="003D5662" w:rsidRPr="00D03215">
        <w:rPr>
          <w:rFonts w:hint="eastAsia"/>
        </w:rPr>
        <w:t>スタートホールが3番</w:t>
      </w:r>
      <w:r w:rsidR="00484523" w:rsidRPr="00D03215">
        <w:rPr>
          <w:rFonts w:hint="eastAsia"/>
        </w:rPr>
        <w:t>から始まっている場合はその順で入力しないと難しくて間違って入力します。</w:t>
      </w:r>
      <w:r w:rsidR="003D5662" w:rsidRPr="00D03215">
        <w:br/>
      </w:r>
      <w:r w:rsidR="003D5662" w:rsidRPr="005F63B9">
        <w:rPr>
          <w:rFonts w:hint="eastAsia"/>
          <w:color w:val="0070C0"/>
        </w:rPr>
        <w:t>「</w:t>
      </w:r>
      <w:r w:rsidR="003D5662" w:rsidRPr="00577CA1">
        <w:rPr>
          <w:color w:val="0070C0"/>
        </w:rPr>
        <w:fldChar w:fldCharType="begin"/>
      </w:r>
      <w:r w:rsidR="003D5662" w:rsidRPr="00577CA1">
        <w:rPr>
          <w:color w:val="0070C0"/>
        </w:rPr>
        <w:instrText xml:space="preserve"> </w:instrText>
      </w:r>
      <w:r w:rsidR="003D5662" w:rsidRPr="00577CA1">
        <w:rPr>
          <w:rFonts w:hint="eastAsia"/>
          <w:color w:val="0070C0"/>
        </w:rPr>
        <w:instrText>REF _Ref421105733 \h</w:instrText>
      </w:r>
      <w:r w:rsidR="003D5662" w:rsidRPr="00577CA1">
        <w:rPr>
          <w:color w:val="0070C0"/>
        </w:rPr>
        <w:instrText xml:space="preserve">  \* MERGEFORMAT </w:instrText>
      </w:r>
      <w:r w:rsidR="003D5662" w:rsidRPr="00577CA1">
        <w:rPr>
          <w:color w:val="0070C0"/>
        </w:rPr>
      </w:r>
      <w:r w:rsidR="003D5662"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46</w:t>
      </w:r>
      <w:r w:rsidR="00577CA1" w:rsidRPr="00577CA1">
        <w:rPr>
          <w:rFonts w:hint="eastAsia"/>
          <w:color w:val="0070C0"/>
          <w:sz w:val="20"/>
          <w:szCs w:val="20"/>
        </w:rPr>
        <w:t xml:space="preserve"> 「毎回入力データ」シート打数の入力</w:t>
      </w:r>
      <w:r w:rsidR="003D5662" w:rsidRPr="00577CA1">
        <w:rPr>
          <w:color w:val="0070C0"/>
        </w:rPr>
        <w:fldChar w:fldCharType="end"/>
      </w:r>
      <w:r w:rsidR="003D5662" w:rsidRPr="00D03215">
        <w:rPr>
          <w:rFonts w:hint="eastAsia"/>
        </w:rPr>
        <w:t>」の図の</w:t>
      </w:r>
      <w:r w:rsidR="00627071" w:rsidRPr="005400E3">
        <w:rPr>
          <w:rFonts w:hint="eastAsia"/>
          <w:b/>
          <w:bCs/>
          <w:color w:val="ED0000"/>
        </w:rPr>
        <w:t>①</w:t>
      </w:r>
      <w:r w:rsidR="00627071" w:rsidRPr="00D03215">
        <w:rPr>
          <w:rFonts w:hint="eastAsia"/>
        </w:rPr>
        <w:t>の</w:t>
      </w:r>
      <w:r w:rsidR="00EC3C48" w:rsidRPr="00D03215">
        <w:rPr>
          <w:rFonts w:hint="eastAsia"/>
        </w:rPr>
        <w:t>スタートホールを見ると3、4、5、6、7、8、1、2のように</w:t>
      </w:r>
      <w:r w:rsidRPr="00D03215">
        <w:rPr>
          <w:rFonts w:hint="eastAsia"/>
        </w:rPr>
        <w:t>スタートホール順に</w:t>
      </w:r>
      <w:r w:rsidR="00EC3C48" w:rsidRPr="00D03215">
        <w:rPr>
          <w:rFonts w:hint="eastAsia"/>
        </w:rPr>
        <w:t>「データ入力」ダイアログボックスでスタートホール</w:t>
      </w:r>
      <w:r w:rsidRPr="00D03215">
        <w:rPr>
          <w:rFonts w:hint="eastAsia"/>
        </w:rPr>
        <w:t>の</w:t>
      </w:r>
      <w:r w:rsidR="00EC3C48" w:rsidRPr="00D03215">
        <w:rPr>
          <w:rFonts w:hint="eastAsia"/>
        </w:rPr>
        <w:t>番号を入れ替え、入力し易くしています。</w:t>
      </w:r>
    </w:p>
    <w:p w14:paraId="66F2DC90" w14:textId="738EAF10" w:rsidR="00EC3C48" w:rsidRPr="00D03215" w:rsidRDefault="00EC3C48"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_Ref421105733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46</w:t>
      </w:r>
      <w:r w:rsidR="00577CA1" w:rsidRPr="00577CA1">
        <w:rPr>
          <w:rFonts w:hint="eastAsia"/>
          <w:color w:val="0070C0"/>
          <w:sz w:val="20"/>
          <w:szCs w:val="20"/>
        </w:rPr>
        <w:t xml:space="preserve"> 「毎回入力データ」シート打数の入力</w:t>
      </w:r>
      <w:r w:rsidRPr="00577CA1">
        <w:rPr>
          <w:color w:val="0070C0"/>
        </w:rPr>
        <w:fldChar w:fldCharType="end"/>
      </w:r>
      <w:r w:rsidRPr="00D03215">
        <w:rPr>
          <w:rFonts w:hint="eastAsia"/>
        </w:rPr>
        <w:t>」図の「データ入力」ダイアログボックスで閉じるボタン「☒」または＜キャンセル＞を押してください。</w:t>
      </w:r>
    </w:p>
    <w:bookmarkStart w:id="329" w:name="_Ref421107564"/>
    <w:p w14:paraId="0E04676B" w14:textId="338E27B2" w:rsidR="00EC3C48" w:rsidRPr="00D03215" w:rsidRDefault="0049486F" w:rsidP="0021558B">
      <w:pPr>
        <w:pStyle w:val="3"/>
      </w:pPr>
      <w:r w:rsidRPr="00D03215">
        <w:rPr>
          <w:rFonts w:hint="eastAsia"/>
          <w:noProof/>
        </w:rPr>
        <mc:AlternateContent>
          <mc:Choice Requires="wpg">
            <w:drawing>
              <wp:anchor distT="0" distB="0" distL="114300" distR="114300" simplePos="0" relativeHeight="251839488" behindDoc="0" locked="0" layoutInCell="1" allowOverlap="1" wp14:anchorId="3185C802" wp14:editId="7456C499">
                <wp:simplePos x="0" y="0"/>
                <wp:positionH relativeFrom="margin">
                  <wp:posOffset>1910715</wp:posOffset>
                </wp:positionH>
                <wp:positionV relativeFrom="paragraph">
                  <wp:posOffset>31115</wp:posOffset>
                </wp:positionV>
                <wp:extent cx="3841115" cy="1030605"/>
                <wp:effectExtent l="0" t="0" r="6985" b="0"/>
                <wp:wrapSquare wrapText="bothSides"/>
                <wp:docPr id="167" name="グループ化 167"/>
                <wp:cNvGraphicFramePr/>
                <a:graphic xmlns:a="http://schemas.openxmlformats.org/drawingml/2006/main">
                  <a:graphicData uri="http://schemas.microsoft.com/office/word/2010/wordprocessingGroup">
                    <wpg:wgp>
                      <wpg:cNvGrpSpPr/>
                      <wpg:grpSpPr>
                        <a:xfrm>
                          <a:off x="0" y="0"/>
                          <a:ext cx="3841115" cy="1030605"/>
                          <a:chOff x="0" y="0"/>
                          <a:chExt cx="3841115" cy="1030605"/>
                        </a:xfrm>
                      </wpg:grpSpPr>
                      <pic:pic xmlns:pic="http://schemas.openxmlformats.org/drawingml/2006/picture">
                        <pic:nvPicPr>
                          <pic:cNvPr id="73" name="図 73"/>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3838755" cy="741871"/>
                          </a:xfrm>
                          <a:prstGeom prst="rect">
                            <a:avLst/>
                          </a:prstGeom>
                        </pic:spPr>
                      </pic:pic>
                      <wps:wsp>
                        <wps:cNvPr id="166" name="テキスト ボックス 166"/>
                        <wps:cNvSpPr txBox="1"/>
                        <wps:spPr>
                          <a:xfrm>
                            <a:off x="0" y="802005"/>
                            <a:ext cx="3841115" cy="228600"/>
                          </a:xfrm>
                          <a:prstGeom prst="rect">
                            <a:avLst/>
                          </a:prstGeom>
                          <a:solidFill>
                            <a:prstClr val="white"/>
                          </a:solidFill>
                          <a:ln>
                            <a:noFill/>
                          </a:ln>
                          <a:effectLst/>
                        </wps:spPr>
                        <wps:txbx>
                          <w:txbxContent>
                            <w:p w14:paraId="1A753390" w14:textId="77777777" w:rsidR="0033563C" w:rsidRPr="00D03215" w:rsidRDefault="0033563C" w:rsidP="00B24D17">
                              <w:pPr>
                                <w:pStyle w:val="ab"/>
                                <w:rPr>
                                  <w:sz w:val="20"/>
                                  <w:szCs w:val="20"/>
                                </w:rPr>
                              </w:pPr>
                              <w:bookmarkStart w:id="330" w:name="_Ref4309616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47</w:t>
                              </w:r>
                              <w:r w:rsidRPr="00D03215">
                                <w:fldChar w:fldCharType="end"/>
                              </w:r>
                              <w:r w:rsidRPr="00D03215">
                                <w:rPr>
                                  <w:rFonts w:hint="eastAsia"/>
                                </w:rPr>
                                <w:t xml:space="preserve"> Deleteキーで打数を消去</w:t>
                              </w:r>
                              <w:bookmarkEnd w:id="3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page">
                  <wp14:pctWidth>0</wp14:pctWidth>
                </wp14:sizeRelH>
                <wp14:sizeRelV relativeFrom="page">
                  <wp14:pctHeight>0</wp14:pctHeight>
                </wp14:sizeRelV>
              </wp:anchor>
            </w:drawing>
          </mc:Choice>
          <mc:Fallback>
            <w:pict>
              <v:group w14:anchorId="3185C802" id="グループ化 167" o:spid="_x0000_s1169" style="position:absolute;left:0;text-align:left;margin-left:150.45pt;margin-top:2.45pt;width:302.45pt;height:81.15pt;z-index:251839488;mso-position-horizontal-relative:margin;mso-position-vertical-relative:text" coordsize="38411,1030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">
                <v:shape id="図 73" o:spid="_x0000_s1170" type="#_x0000_t75" style="position:absolute;width:38387;height:7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">
                  <v:imagedata r:id="rId101" o:title=""/>
                </v:shape>
                <v:shape id="テキスト ボックス 166" o:spid="_x0000_s1171" type="#_x0000_t202" style="position:absolute;top:8020;width:3841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" stroked="f">
                  <v:textbox style="mso-fit-shape-to-text:t" inset="0,0,0,0">
                    <w:txbxContent>
                      <w:p w14:paraId="1A753390" w14:textId="77777777" w:rsidR="0033563C" w:rsidRPr="00D03215" w:rsidRDefault="0033563C" w:rsidP="00B24D17">
                        <w:pPr>
                          <w:pStyle w:val="ab"/>
                          <w:rPr>
                            <w:sz w:val="20"/>
                            <w:szCs w:val="20"/>
                          </w:rPr>
                        </w:pPr>
                        <w:bookmarkStart w:id="388" w:name="_Ref4309616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47</w:t>
                        </w:r>
                        <w:r w:rsidRPr="00D03215">
                          <w:fldChar w:fldCharType="end"/>
                        </w:r>
                        <w:r w:rsidRPr="00D03215">
                          <w:rPr>
                            <w:rFonts w:hint="eastAsia"/>
                          </w:rPr>
                          <w:t xml:space="preserve"> Deleteキーで打数を消去</w:t>
                        </w:r>
                        <w:bookmarkEnd w:id="388"/>
                      </w:p>
                    </w:txbxContent>
                  </v:textbox>
                </v:shape>
                <w10:wrap type="square" anchorx="margin"/>
              </v:group>
            </w:pict>
          </mc:Fallback>
        </mc:AlternateContent>
      </w:r>
      <w:bookmarkEnd w:id="329"/>
      <w:r w:rsidR="00276D6C" w:rsidRPr="00D03215">
        <w:rPr>
          <w:rFonts w:hint="eastAsia"/>
        </w:rPr>
        <w:t>試して見るためには</w:t>
      </w:r>
      <w:r w:rsidR="00EC3C48" w:rsidRPr="005F63B9">
        <w:rPr>
          <w:rFonts w:hint="eastAsia"/>
          <w:color w:val="0070C0"/>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_Ref430961606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 xml:space="preserve">図 </w:t>
      </w:r>
      <w:r w:rsidR="00577CA1" w:rsidRPr="00577CA1">
        <w:rPr>
          <w:color w:val="0070C0"/>
        </w:rPr>
        <w:t>47</w:t>
      </w:r>
      <w:r w:rsidR="00577CA1" w:rsidRPr="00577CA1">
        <w:rPr>
          <w:rFonts w:hint="eastAsia"/>
          <w:color w:val="0070C0"/>
        </w:rPr>
        <w:t xml:space="preserve"> Deleteキーで打数を消去</w:t>
      </w:r>
      <w:r w:rsidR="00EC3C48" w:rsidRPr="00577CA1">
        <w:rPr>
          <w:color w:val="0070C0"/>
        </w:rPr>
        <w:fldChar w:fldCharType="end"/>
      </w:r>
      <w:r w:rsidR="00EC3C48" w:rsidRPr="00D03215">
        <w:rPr>
          <w:rFonts w:hint="eastAsia"/>
        </w:rPr>
        <w:t>」の図のように「毎回入力データ」シートのセル「E28」～「L31」をドラッグし</w:t>
      </w:r>
      <w:r w:rsidR="00276D6C" w:rsidRPr="00D03215">
        <w:rPr>
          <w:rFonts w:hint="eastAsia"/>
        </w:rPr>
        <w:t>て</w:t>
      </w:r>
      <w:r w:rsidR="00716FC6">
        <w:rPr>
          <w:rFonts w:hint="eastAsia"/>
        </w:rPr>
        <w:t>入力されているスコアを</w:t>
      </w:r>
      <w:r w:rsidR="00EC3C48" w:rsidRPr="00D03215">
        <w:rPr>
          <w:rFonts w:hint="eastAsia"/>
        </w:rPr>
        <w:t>「Delete」キーで消去してください。</w:t>
      </w:r>
      <w:r w:rsidR="00276D6C" w:rsidRPr="00D03215">
        <w:rPr>
          <w:rFonts w:hint="eastAsia"/>
        </w:rPr>
        <w:t>（実際の運用ではプログラムが</w:t>
      </w:r>
      <w:r w:rsidR="00716FC6">
        <w:rPr>
          <w:rFonts w:hint="eastAsia"/>
        </w:rPr>
        <w:t>リボンのコマンド「氏名の取り込み」をクリ</w:t>
      </w:r>
      <w:r w:rsidR="00716FC6">
        <w:rPr>
          <w:rFonts w:hint="eastAsia"/>
        </w:rPr>
        <w:lastRenderedPageBreak/>
        <w:t>ックするまたは、コマンド「日付競技大会名」を実行し保存を押すと</w:t>
      </w:r>
      <w:r w:rsidR="00276D6C" w:rsidRPr="00D03215">
        <w:rPr>
          <w:rFonts w:hint="eastAsia"/>
        </w:rPr>
        <w:t>シートのデータを消去します）</w:t>
      </w:r>
    </w:p>
    <w:p w14:paraId="5A0024F3" w14:textId="77777777" w:rsidR="00EC3C48" w:rsidRPr="00D03215" w:rsidRDefault="00DB32BD" w:rsidP="0021558B">
      <w:pPr>
        <w:pStyle w:val="3"/>
      </w:pPr>
      <w:r w:rsidRPr="00D03215">
        <w:rPr>
          <w:rFonts w:hint="eastAsia"/>
          <w:noProof/>
        </w:rPr>
        <mc:AlternateContent>
          <mc:Choice Requires="wpg">
            <w:drawing>
              <wp:anchor distT="0" distB="0" distL="114300" distR="114300" simplePos="0" relativeHeight="251061248" behindDoc="0" locked="0" layoutInCell="1" allowOverlap="1" wp14:anchorId="3FC1138C" wp14:editId="6D17C656">
                <wp:simplePos x="0" y="0"/>
                <wp:positionH relativeFrom="margin">
                  <wp:posOffset>2806065</wp:posOffset>
                </wp:positionH>
                <wp:positionV relativeFrom="paragraph">
                  <wp:posOffset>-152288</wp:posOffset>
                </wp:positionV>
                <wp:extent cx="2948940" cy="1723390"/>
                <wp:effectExtent l="0" t="0" r="3810" b="0"/>
                <wp:wrapSquare wrapText="bothSides"/>
                <wp:docPr id="171" name="グループ化 171"/>
                <wp:cNvGraphicFramePr/>
                <a:graphic xmlns:a="http://schemas.openxmlformats.org/drawingml/2006/main">
                  <a:graphicData uri="http://schemas.microsoft.com/office/word/2010/wordprocessingGroup">
                    <wpg:wgp>
                      <wpg:cNvGrpSpPr/>
                      <wpg:grpSpPr>
                        <a:xfrm>
                          <a:off x="0" y="0"/>
                          <a:ext cx="2948940" cy="1723390"/>
                          <a:chOff x="-250187" y="336552"/>
                          <a:chExt cx="2950253" cy="1725260"/>
                        </a:xfrm>
                      </wpg:grpSpPr>
                      <wps:wsp>
                        <wps:cNvPr id="34" name="テキスト ボックス 34"/>
                        <wps:cNvSpPr txBox="1"/>
                        <wps:spPr>
                          <a:xfrm>
                            <a:off x="-129398" y="1828899"/>
                            <a:ext cx="2829464" cy="232913"/>
                          </a:xfrm>
                          <a:prstGeom prst="rect">
                            <a:avLst/>
                          </a:prstGeom>
                          <a:solidFill>
                            <a:prstClr val="white"/>
                          </a:solidFill>
                          <a:ln>
                            <a:noFill/>
                          </a:ln>
                          <a:effectLst/>
                        </wps:spPr>
                        <wps:txbx>
                          <w:txbxContent>
                            <w:p w14:paraId="66C0CDF5" w14:textId="77777777" w:rsidR="0033563C" w:rsidRPr="00D03215" w:rsidRDefault="0033563C" w:rsidP="00AC71EA">
                              <w:pPr>
                                <w:pStyle w:val="ab"/>
                                <w:rPr>
                                  <w:rFonts w:ascii="ＭＳ 明朝" w:eastAsia="ＭＳ 明朝"/>
                                </w:rPr>
                              </w:pPr>
                              <w:bookmarkStart w:id="331" w:name="_Ref42119483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48</w:t>
                              </w:r>
                              <w:r w:rsidRPr="00D03215">
                                <w:fldChar w:fldCharType="end"/>
                              </w:r>
                              <w:r w:rsidRPr="00D03215">
                                <w:rPr>
                                  <w:rFonts w:hint="eastAsia"/>
                                </w:rPr>
                                <w:t xml:space="preserve"> </w:t>
                              </w:r>
                              <w:r w:rsidRPr="00D03215">
                                <w:rPr>
                                  <w:rFonts w:hint="eastAsia"/>
                                  <w:sz w:val="20"/>
                                  <w:szCs w:val="20"/>
                                </w:rPr>
                                <w:t>データ入力をする直前</w:t>
                              </w:r>
                              <w:bookmarkEnd w:id="33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70" name="図 170"/>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250187" y="336552"/>
                            <a:ext cx="2881223" cy="14319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FC1138C" id="_x0000_s1172" style="position:absolute;left:0;text-align:left;margin-left:220.95pt;margin-top:-12pt;width:232.2pt;height:135.7pt;z-index:251061248;mso-position-horizontal-relative:margin;mso-position-vertical-relative:text;mso-width-relative:margin;mso-height-relative:margin" coordorigin="-2501,3365" coordsize="29502,1725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">
                <v:shape id="テキスト ボックス 34" o:spid="_x0000_s1173" type="#_x0000_t202" style="position:absolute;left:-1293;top:18288;width:28293;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I49xQAAANsAAAAPAAAAZHJzL2Rvd25yZXYueG1sRI9Pa8JA&#10;FMTvBb/D8oReim6aF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trI49xQAAANsAAAAP&#10;AAAAAAAAAAAAAAAAAAcCAABkcnMvZG93bnJldi54bWxQSwUGAAAAAAMAAwC3AAAA+QIAAAAA&#10;" stroked="f">
                  <v:textbox inset="0,0,0,0">
                    <w:txbxContent>
                      <w:p w14:paraId="66C0CDF5" w14:textId="77777777" w:rsidR="0033563C" w:rsidRPr="00D03215" w:rsidRDefault="0033563C" w:rsidP="00AC71EA">
                        <w:pPr>
                          <w:pStyle w:val="ab"/>
                          <w:rPr>
                            <w:rFonts w:ascii="ＭＳ 明朝" w:eastAsia="ＭＳ 明朝"/>
                          </w:rPr>
                        </w:pPr>
                        <w:bookmarkStart w:id="390" w:name="_Ref421194835"/>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48</w:t>
                        </w:r>
                        <w:r w:rsidRPr="00D03215">
                          <w:fldChar w:fldCharType="end"/>
                        </w:r>
                        <w:r w:rsidRPr="00D03215">
                          <w:rPr>
                            <w:rFonts w:hint="eastAsia"/>
                          </w:rPr>
                          <w:t xml:space="preserve"> </w:t>
                        </w:r>
                        <w:r w:rsidRPr="00D03215">
                          <w:rPr>
                            <w:rFonts w:hint="eastAsia"/>
                            <w:sz w:val="20"/>
                            <w:szCs w:val="20"/>
                          </w:rPr>
                          <w:t>データ入力をする直前</w:t>
                        </w:r>
                        <w:bookmarkEnd w:id="390"/>
                      </w:p>
                    </w:txbxContent>
                  </v:textbox>
                </v:shape>
                <v:shape id="図 170" o:spid="_x0000_s1174" type="#_x0000_t75" style="position:absolute;left:-2501;top:3365;width:28811;height:1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">
                  <v:imagedata r:id="rId103" o:title=""/>
                </v:shape>
                <w10:wrap type="square" anchorx="margin"/>
              </v:group>
            </w:pict>
          </mc:Fallback>
        </mc:AlternateContent>
      </w:r>
      <w:r w:rsidR="00EC3C48" w:rsidRPr="00D03215">
        <w:rPr>
          <w:rFonts w:hint="eastAsia"/>
        </w:rPr>
        <w:t>28行の「長谷川　悦雄」の上で右クリックしてください。</w:t>
      </w:r>
    </w:p>
    <w:p w14:paraId="52965724" w14:textId="2BB7B007" w:rsidR="00EC3C48" w:rsidRPr="00D03215" w:rsidRDefault="00EC3C48"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_Ref421194835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48</w:t>
      </w:r>
      <w:r w:rsidR="00577CA1" w:rsidRPr="00577CA1">
        <w:rPr>
          <w:rFonts w:hint="eastAsia"/>
          <w:color w:val="0070C0"/>
        </w:rPr>
        <w:t xml:space="preserve"> </w:t>
      </w:r>
      <w:r w:rsidR="00577CA1" w:rsidRPr="00577CA1">
        <w:rPr>
          <w:rFonts w:hint="eastAsia"/>
          <w:color w:val="0070C0"/>
          <w:sz w:val="20"/>
          <w:szCs w:val="20"/>
        </w:rPr>
        <w:t>データ入力をする直前</w:t>
      </w:r>
      <w:r w:rsidRPr="00577CA1">
        <w:rPr>
          <w:color w:val="0070C0"/>
        </w:rPr>
        <w:fldChar w:fldCharType="end"/>
      </w:r>
      <w:r w:rsidRPr="00D03215">
        <w:rPr>
          <w:rFonts w:hint="eastAsia"/>
        </w:rPr>
        <w:t>」の図のように1R（1ラウンド）の3番ホールでカーソルが点滅しています。（この図ではカーソルは見えませんが…）</w:t>
      </w:r>
    </w:p>
    <w:p w14:paraId="6C99EA40" w14:textId="2E5FF268" w:rsidR="00EC3C48" w:rsidRPr="00D03215" w:rsidRDefault="00EC3C48"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_Ref421194766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49</w:t>
      </w:r>
      <w:r w:rsidR="00577CA1" w:rsidRPr="00577CA1">
        <w:rPr>
          <w:rFonts w:hint="eastAsia"/>
          <w:color w:val="0070C0"/>
        </w:rPr>
        <w:t xml:space="preserve"> データ入力ダイアログ １Rデータ入力後</w:t>
      </w:r>
      <w:r w:rsidRPr="00577CA1">
        <w:rPr>
          <w:color w:val="0070C0"/>
        </w:rPr>
        <w:fldChar w:fldCharType="end"/>
      </w:r>
      <w:r w:rsidRPr="00D03215">
        <w:rPr>
          <w:rFonts w:hint="eastAsia"/>
        </w:rPr>
        <w:t>」のように「1234」と入力、そのまま「Enter」キーを</w:t>
      </w:r>
      <w:r w:rsidRPr="00D03215">
        <w:rPr>
          <w:rFonts w:hint="eastAsia"/>
          <w:u w:val="wave"/>
        </w:rPr>
        <w:t>押さないで</w:t>
      </w:r>
      <w:r w:rsidRPr="00D03215">
        <w:rPr>
          <w:rFonts w:hint="eastAsia"/>
        </w:rPr>
        <w:t>続けて「4321」と入力してください。</w:t>
      </w:r>
    </w:p>
    <w:bookmarkStart w:id="332" w:name="_Ref430976386"/>
    <w:p w14:paraId="67BC81D9" w14:textId="0BC110AE" w:rsidR="00EC3C48" w:rsidRPr="00D03215" w:rsidRDefault="00B24845" w:rsidP="0021558B">
      <w:pPr>
        <w:pStyle w:val="3"/>
      </w:pPr>
      <w:r w:rsidRPr="00D03215">
        <w:rPr>
          <w:rFonts w:hint="eastAsia"/>
          <w:noProof/>
        </w:rPr>
        <mc:AlternateContent>
          <mc:Choice Requires="wpg">
            <w:drawing>
              <wp:anchor distT="0" distB="0" distL="114300" distR="114300" simplePos="0" relativeHeight="251381760" behindDoc="0" locked="0" layoutInCell="1" allowOverlap="1" wp14:anchorId="4420C156" wp14:editId="37A5CFE4">
                <wp:simplePos x="0" y="0"/>
                <wp:positionH relativeFrom="margin">
                  <wp:posOffset>2620907</wp:posOffset>
                </wp:positionH>
                <wp:positionV relativeFrom="paragraph">
                  <wp:posOffset>515246</wp:posOffset>
                </wp:positionV>
                <wp:extent cx="3209925" cy="1718310"/>
                <wp:effectExtent l="0" t="0" r="9525" b="0"/>
                <wp:wrapSquare wrapText="bothSides"/>
                <wp:docPr id="173" name="グループ化 173"/>
                <wp:cNvGraphicFramePr/>
                <a:graphic xmlns:a="http://schemas.openxmlformats.org/drawingml/2006/main">
                  <a:graphicData uri="http://schemas.microsoft.com/office/word/2010/wordprocessingGroup">
                    <wpg:wgp>
                      <wpg:cNvGrpSpPr/>
                      <wpg:grpSpPr>
                        <a:xfrm>
                          <a:off x="0" y="0"/>
                          <a:ext cx="3209925" cy="1718310"/>
                          <a:chOff x="0" y="0"/>
                          <a:chExt cx="3209026" cy="1717491"/>
                        </a:xfrm>
                      </wpg:grpSpPr>
                      <wps:wsp>
                        <wps:cNvPr id="63" name="テキスト ボックス 63"/>
                        <wps:cNvSpPr txBox="1"/>
                        <wps:spPr>
                          <a:xfrm>
                            <a:off x="0" y="1489000"/>
                            <a:ext cx="3209026" cy="228491"/>
                          </a:xfrm>
                          <a:prstGeom prst="rect">
                            <a:avLst/>
                          </a:prstGeom>
                          <a:solidFill>
                            <a:prstClr val="white"/>
                          </a:solidFill>
                          <a:ln>
                            <a:noFill/>
                          </a:ln>
                          <a:effectLst/>
                        </wps:spPr>
                        <wps:txbx>
                          <w:txbxContent>
                            <w:p w14:paraId="5389E420" w14:textId="77777777" w:rsidR="0033563C" w:rsidRPr="00D03215" w:rsidRDefault="0033563C" w:rsidP="00AC71EA">
                              <w:pPr>
                                <w:pStyle w:val="ab"/>
                              </w:pPr>
                              <w:bookmarkStart w:id="333" w:name="_Ref42119476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49</w:t>
                              </w:r>
                              <w:r w:rsidRPr="00D03215">
                                <w:fldChar w:fldCharType="end"/>
                              </w:r>
                              <w:r w:rsidRPr="00D03215">
                                <w:rPr>
                                  <w:rFonts w:hint="eastAsia"/>
                                </w:rPr>
                                <w:t xml:space="preserve"> データ入力ダイアログ １Rデータ入力後</w:t>
                              </w:r>
                              <w:bookmarkEnd w:id="3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72" name="図 172"/>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198407" y="0"/>
                            <a:ext cx="2881223" cy="1475117"/>
                          </a:xfrm>
                          <a:prstGeom prst="rect">
                            <a:avLst/>
                          </a:prstGeom>
                        </pic:spPr>
                      </pic:pic>
                    </wpg:wgp>
                  </a:graphicData>
                </a:graphic>
              </wp:anchor>
            </w:drawing>
          </mc:Choice>
          <mc:Fallback>
            <w:pict>
              <v:group w14:anchorId="4420C156" id="_x0000_s1175" style="position:absolute;left:0;text-align:left;margin-left:206.35pt;margin-top:40.55pt;width:252.75pt;height:135.3pt;z-index:251381760;mso-position-horizontal-relative:margin;mso-position-vertical-relative:text" coordsize="32090,171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">
                <v:shape id="テキスト ボックス 63" o:spid="_x0000_s1176" type="#_x0000_t202" style="position:absolute;top:14890;width:32090;height:2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" stroked="f">
                  <v:textbox style="mso-fit-shape-to-text:t" inset="0,0,0,0">
                    <w:txbxContent>
                      <w:p w14:paraId="5389E420" w14:textId="77777777" w:rsidR="0033563C" w:rsidRPr="00D03215" w:rsidRDefault="0033563C" w:rsidP="00AC71EA">
                        <w:pPr>
                          <w:pStyle w:val="ab"/>
                        </w:pPr>
                        <w:bookmarkStart w:id="393" w:name="_Ref42119476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49</w:t>
                        </w:r>
                        <w:r w:rsidRPr="00D03215">
                          <w:fldChar w:fldCharType="end"/>
                        </w:r>
                        <w:r w:rsidRPr="00D03215">
                          <w:rPr>
                            <w:rFonts w:hint="eastAsia"/>
                          </w:rPr>
                          <w:t xml:space="preserve"> データ入力ダイアログ １Rデータ入力後</w:t>
                        </w:r>
                        <w:bookmarkEnd w:id="393"/>
                      </w:p>
                    </w:txbxContent>
                  </v:textbox>
                </v:shape>
                <v:shape id="図 172" o:spid="_x0000_s1177" type="#_x0000_t75" style="position:absolute;left:1984;width:28812;height:14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">
                  <v:imagedata r:id="rId105" o:title=""/>
                </v:shape>
                <w10:wrap type="square" anchorx="margin"/>
              </v:group>
            </w:pict>
          </mc:Fallback>
        </mc:AlternateContent>
      </w:r>
      <w:r w:rsidR="00EC3C48" w:rsidRPr="005F63B9">
        <w:rPr>
          <w:rFonts w:hint="eastAsia"/>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_Ref421194766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 xml:space="preserve">図 </w:t>
      </w:r>
      <w:r w:rsidR="00577CA1" w:rsidRPr="00577CA1">
        <w:rPr>
          <w:color w:val="0070C0"/>
        </w:rPr>
        <w:t>49</w:t>
      </w:r>
      <w:r w:rsidR="00577CA1" w:rsidRPr="00577CA1">
        <w:rPr>
          <w:rFonts w:hint="eastAsia"/>
          <w:color w:val="0070C0"/>
        </w:rPr>
        <w:t xml:space="preserve"> データ入力ダイアログ １Rデータ入力後</w:t>
      </w:r>
      <w:r w:rsidR="00EC3C48" w:rsidRPr="00577CA1">
        <w:rPr>
          <w:color w:val="0070C0"/>
        </w:rPr>
        <w:fldChar w:fldCharType="end"/>
      </w:r>
      <w:r w:rsidR="00EC3C48" w:rsidRPr="00D03215">
        <w:rPr>
          <w:rFonts w:hint="eastAsia"/>
        </w:rPr>
        <w:t>」図の＜セルへ転送＞ボタンがフォーカスします。フォーカスした状態で「Enter」を押すと次のプレイヤーの打数を表示します。</w:t>
      </w:r>
      <w:r w:rsidR="00EC3C48" w:rsidRPr="00D03215">
        <w:br/>
      </w:r>
      <w:r w:rsidR="00EC3C48" w:rsidRPr="00D03215">
        <w:rPr>
          <w:rFonts w:hint="eastAsia"/>
        </w:rPr>
        <w:t>（木村 素子は現在データがフルに入っているので＜セルへ転送＞がフォーカスするのですが、</w:t>
      </w:r>
      <w:r w:rsidR="00EC3C48" w:rsidRPr="005F63B9">
        <w:rPr>
          <w:rFonts w:hint="eastAsia"/>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_Ref430961606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 xml:space="preserve">図 </w:t>
      </w:r>
      <w:r w:rsidR="00577CA1" w:rsidRPr="00577CA1">
        <w:rPr>
          <w:color w:val="0070C0"/>
        </w:rPr>
        <w:t>47</w:t>
      </w:r>
      <w:r w:rsidR="00577CA1" w:rsidRPr="00577CA1">
        <w:rPr>
          <w:rFonts w:hint="eastAsia"/>
          <w:color w:val="0070C0"/>
        </w:rPr>
        <w:t xml:space="preserve"> Deleteキーで打数を消去</w:t>
      </w:r>
      <w:r w:rsidR="00EC3C48" w:rsidRPr="00577CA1">
        <w:rPr>
          <w:color w:val="0070C0"/>
        </w:rPr>
        <w:fldChar w:fldCharType="end"/>
      </w:r>
      <w:r w:rsidR="00EC3C48" w:rsidRPr="00D03215">
        <w:rPr>
          <w:rFonts w:hint="eastAsia"/>
        </w:rPr>
        <w:t>」のように全打数が空白の場合</w:t>
      </w:r>
      <w:r w:rsidR="009013DF">
        <w:rPr>
          <w:rFonts w:hint="eastAsia"/>
        </w:rPr>
        <w:t>にダイアログを起動すると</w:t>
      </w:r>
      <w:r w:rsidR="00EC3C48" w:rsidRPr="005F63B9">
        <w:rPr>
          <w:rFonts w:hint="eastAsia"/>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_Ref421194835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 xml:space="preserve">図 </w:t>
      </w:r>
      <w:r w:rsidR="00577CA1" w:rsidRPr="00577CA1">
        <w:rPr>
          <w:color w:val="0070C0"/>
        </w:rPr>
        <w:t>48</w:t>
      </w:r>
      <w:r w:rsidR="00577CA1" w:rsidRPr="00577CA1">
        <w:rPr>
          <w:rFonts w:hint="eastAsia"/>
          <w:color w:val="0070C0"/>
        </w:rPr>
        <w:t xml:space="preserve"> </w:t>
      </w:r>
      <w:r w:rsidR="00577CA1" w:rsidRPr="00577CA1">
        <w:rPr>
          <w:rFonts w:hint="eastAsia"/>
          <w:color w:val="0070C0"/>
          <w:sz w:val="20"/>
          <w:szCs w:val="20"/>
        </w:rPr>
        <w:t>データ入力をする直前</w:t>
      </w:r>
      <w:r w:rsidR="00EC3C48" w:rsidRPr="00577CA1">
        <w:rPr>
          <w:color w:val="0070C0"/>
        </w:rPr>
        <w:fldChar w:fldCharType="end"/>
      </w:r>
      <w:r w:rsidR="00EC3C48" w:rsidRPr="00D03215">
        <w:rPr>
          <w:rFonts w:hint="eastAsia"/>
        </w:rPr>
        <w:t>」図のような表示になります。）</w:t>
      </w:r>
      <w:bookmarkEnd w:id="332"/>
    </w:p>
    <w:p w14:paraId="45CE518D" w14:textId="1BA113BE" w:rsidR="00EC3C48" w:rsidRPr="00D03215" w:rsidRDefault="00EC3C48" w:rsidP="0021558B">
      <w:pPr>
        <w:pStyle w:val="3"/>
      </w:pPr>
      <w:bookmarkStart w:id="334" w:name="_Ref430976391"/>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_Ref421194766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49</w:t>
      </w:r>
      <w:r w:rsidR="00577CA1" w:rsidRPr="00577CA1">
        <w:rPr>
          <w:rFonts w:hint="eastAsia"/>
          <w:color w:val="0070C0"/>
        </w:rPr>
        <w:t xml:space="preserve"> データ入力ダイアログ １Rデータ入力後</w:t>
      </w:r>
      <w:r w:rsidRPr="00577CA1">
        <w:rPr>
          <w:color w:val="0070C0"/>
        </w:rPr>
        <w:fldChar w:fldCharType="end"/>
      </w:r>
      <w:r w:rsidRPr="00D03215">
        <w:rPr>
          <w:rFonts w:hint="eastAsia"/>
        </w:rPr>
        <w:t>」をもう少し詳しく説明します。</w:t>
      </w:r>
      <w:bookmarkEnd w:id="334"/>
    </w:p>
    <w:p w14:paraId="171B6165" w14:textId="77777777" w:rsidR="00EC3C48" w:rsidRPr="00D03215" w:rsidRDefault="00EC3C48" w:rsidP="00C867D9">
      <w:pPr>
        <w:pStyle w:val="4"/>
      </w:pPr>
      <w:bookmarkStart w:id="335" w:name="_Ref430976343"/>
      <w:r w:rsidRPr="00D03215">
        <w:rPr>
          <w:rFonts w:hint="eastAsia"/>
        </w:rPr>
        <w:t>打数を入力する場合はスコアカードを見て4桁ずつ記憶し1234のように入力すると図の「</w:t>
      </w:r>
      <w:r w:rsidRPr="00D03215">
        <w:rPr>
          <w:rFonts w:hint="eastAsia"/>
          <w:color w:val="548DD4" w:themeColor="text2" w:themeTint="99"/>
        </w:rPr>
        <w:t>▲</w:t>
      </w:r>
      <w:r w:rsidRPr="00D03215">
        <w:rPr>
          <w:rFonts w:hint="eastAsia"/>
        </w:rPr>
        <w:t>」印の青いラインの上まで入力します。続けてスコアカードから4桁</w:t>
      </w:r>
      <w:r w:rsidR="009F33C0">
        <w:rPr>
          <w:rFonts w:hint="eastAsia"/>
        </w:rPr>
        <w:t>を暗記</w:t>
      </w:r>
      <w:r w:rsidRPr="00D03215">
        <w:rPr>
          <w:rFonts w:hint="eastAsia"/>
        </w:rPr>
        <w:t>して4321のように入力すると1ラウンドが2回の入力</w:t>
      </w:r>
      <w:r w:rsidR="002B17D4">
        <w:rPr>
          <w:rFonts w:hint="eastAsia"/>
        </w:rPr>
        <w:t>が</w:t>
      </w:r>
      <w:r w:rsidRPr="00D03215">
        <w:rPr>
          <w:rFonts w:hint="eastAsia"/>
        </w:rPr>
        <w:t>できます。</w:t>
      </w:r>
      <w:r w:rsidRPr="00D03215">
        <w:br/>
      </w:r>
      <w:r w:rsidRPr="00D03215">
        <w:rPr>
          <w:rFonts w:hint="eastAsia"/>
        </w:rPr>
        <w:t>勿論8ケタを</w:t>
      </w:r>
      <w:r w:rsidR="009F33C0">
        <w:rPr>
          <w:rFonts w:hint="eastAsia"/>
        </w:rPr>
        <w:t>暗記</w:t>
      </w:r>
      <w:r w:rsidRPr="00D03215">
        <w:rPr>
          <w:rFonts w:hint="eastAsia"/>
        </w:rPr>
        <w:t>して一度で入力してもかまいません。</w:t>
      </w:r>
      <w:bookmarkEnd w:id="335"/>
      <w:r w:rsidR="0054410B" w:rsidRPr="00D03215">
        <w:rPr>
          <w:rFonts w:hint="eastAsia"/>
        </w:rPr>
        <w:t>入力のこつは東京都の4桁局番と電話番号を入力するように「1234の4321」と入力すると段々と慣れて８桁が一度で入力できる</w:t>
      </w:r>
      <w:r w:rsidR="00CF15B1">
        <w:rPr>
          <w:rFonts w:hint="eastAsia"/>
        </w:rPr>
        <w:t>かも知れません</w:t>
      </w:r>
      <w:r w:rsidR="0054410B" w:rsidRPr="00D03215">
        <w:rPr>
          <w:rFonts w:hint="eastAsia"/>
        </w:rPr>
        <w:t>。</w:t>
      </w:r>
    </w:p>
    <w:p w14:paraId="10742AFF" w14:textId="77777777" w:rsidR="00EC3C48" w:rsidRPr="00D03215" w:rsidRDefault="00EC3C48" w:rsidP="00C867D9">
      <w:pPr>
        <w:pStyle w:val="4"/>
      </w:pPr>
      <w:bookmarkStart w:id="336" w:name="_Ref430975823"/>
      <w:r w:rsidRPr="00D03215">
        <w:rPr>
          <w:rFonts w:hint="eastAsia"/>
        </w:rPr>
        <w:t>「試合打切」スピンボタンの説明をします。「毎回入力データ」シートは総打数の入力で４ラウンドまで集計できますが次項のような状況があるため試合の打切り回数を「0」～「4」までの範囲で設定できます</w:t>
      </w:r>
      <w:bookmarkEnd w:id="336"/>
      <w:r w:rsidR="007C0AA2">
        <w:rPr>
          <w:rFonts w:hint="eastAsia"/>
        </w:rPr>
        <w:t>。</w:t>
      </w:r>
    </w:p>
    <w:p w14:paraId="53A2412B" w14:textId="5AB78A89" w:rsidR="00EC3C48" w:rsidRPr="00D03215" w:rsidRDefault="00EC3C48" w:rsidP="00C867D9">
      <w:pPr>
        <w:pStyle w:val="4"/>
      </w:pPr>
      <w:bookmarkStart w:id="337" w:name="_Ref421110945"/>
      <w:bookmarkStart w:id="338" w:name="_Ref430969532"/>
      <w:bookmarkStart w:id="339" w:name="_Ref421110458"/>
      <w:r w:rsidRPr="00D03215">
        <w:rPr>
          <w:rFonts w:hint="eastAsia"/>
        </w:rPr>
        <w:t>大会などの場合は試合会場で</w:t>
      </w:r>
      <w:r w:rsidR="00D25DFB">
        <w:rPr>
          <w:rFonts w:hint="eastAsia"/>
        </w:rPr>
        <w:t>1Rの試合が済むとすぐに1Rだけのスコアを入力して次のラウンドの入力に備えて全試合が終われば最終ラウンドのスコアをすぐに入力</w:t>
      </w:r>
      <w:bookmarkEnd w:id="337"/>
      <w:bookmarkEnd w:id="338"/>
      <w:r w:rsidR="002A7DC5">
        <w:rPr>
          <w:rFonts w:hint="eastAsia"/>
        </w:rPr>
        <w:t>する</w:t>
      </w:r>
      <w:r w:rsidR="00F86E34">
        <w:rPr>
          <w:rFonts w:hint="eastAsia"/>
        </w:rPr>
        <w:t>方法で、つまり</w:t>
      </w:r>
      <w:r w:rsidR="002A7DC5" w:rsidRPr="00D03215">
        <w:rPr>
          <w:rFonts w:hint="eastAsia"/>
        </w:rPr>
        <w:t>1ラウンド（1ゲーム）が終了するとスコアカードは回収できておりプレイヤーが2ラウンドの試合をしている間にパソコンでは試合の結果を入力できます。スピンボタンを「</w:t>
      </w:r>
      <w:r w:rsidR="002A7DC5" w:rsidRPr="002A7DC5">
        <w:rPr>
          <w:rFonts w:hint="eastAsia"/>
          <w:b/>
          <w:bCs w:val="0"/>
        </w:rPr>
        <w:t>0</w:t>
      </w:r>
      <w:r w:rsidR="002A7DC5" w:rsidRPr="00D03215">
        <w:rPr>
          <w:rFonts w:hint="eastAsia"/>
        </w:rPr>
        <w:t>」に設定した場合は、1R（ラウンド）の入力が終わると直ぐに「Enter」をフォーカスし、打鍵すると直ぐに次のプレイヤーの名前</w:t>
      </w:r>
      <w:r w:rsidR="002A7DC5" w:rsidRPr="00D03215">
        <w:rPr>
          <w:rFonts w:hint="eastAsia"/>
        </w:rPr>
        <w:lastRenderedPageBreak/>
        <w:t>を取り込み、1Rの最初の入力ボックスにカーソルが移動するので直ぐに打数の入力ができます。</w:t>
      </w:r>
      <w:r w:rsidR="002A7DC5">
        <w:rPr>
          <w:rFonts w:hint="eastAsia"/>
        </w:rPr>
        <w:t>（「</w:t>
      </w:r>
      <w:r w:rsidR="002A7DC5" w:rsidRPr="00577CA1">
        <w:rPr>
          <w:color w:val="0070C0"/>
        </w:rPr>
        <w:fldChar w:fldCharType="begin"/>
      </w:r>
      <w:r w:rsidR="002A7DC5" w:rsidRPr="00577CA1">
        <w:rPr>
          <w:color w:val="0070C0"/>
        </w:rPr>
        <w:instrText xml:space="preserve"> </w:instrText>
      </w:r>
      <w:r w:rsidR="002A7DC5" w:rsidRPr="00577CA1">
        <w:rPr>
          <w:rFonts w:hint="eastAsia"/>
          <w:color w:val="0070C0"/>
        </w:rPr>
        <w:instrText>REF 試合打切 \h</w:instrText>
      </w:r>
      <w:r w:rsidR="002A7DC5" w:rsidRPr="00577CA1">
        <w:rPr>
          <w:color w:val="0070C0"/>
        </w:rPr>
        <w:instrText xml:space="preserve">  \* MERGEFORMAT </w:instrText>
      </w:r>
      <w:r w:rsidR="002A7DC5" w:rsidRPr="00577CA1">
        <w:rPr>
          <w:color w:val="0070C0"/>
        </w:rPr>
      </w:r>
      <w:r w:rsidR="002A7DC5" w:rsidRPr="00577CA1">
        <w:rPr>
          <w:color w:val="0070C0"/>
        </w:rPr>
        <w:fldChar w:fldCharType="separate"/>
      </w:r>
      <w:r w:rsidR="00577CA1" w:rsidRPr="00577CA1">
        <w:rPr>
          <w:rFonts w:hint="eastAsia"/>
          <w:color w:val="0070C0"/>
        </w:rPr>
        <w:t>試合打切</w:t>
      </w:r>
      <w:r w:rsidR="002A7DC5" w:rsidRPr="00577CA1">
        <w:rPr>
          <w:color w:val="0070C0"/>
        </w:rPr>
        <w:fldChar w:fldCharType="end"/>
      </w:r>
      <w:r w:rsidR="002A7DC5">
        <w:rPr>
          <w:rFonts w:hint="eastAsia"/>
        </w:rPr>
        <w:t>」を参照）</w:t>
      </w:r>
    </w:p>
    <w:p w14:paraId="12AAE1DF" w14:textId="77777777" w:rsidR="00EC3C48" w:rsidRPr="00D03215" w:rsidRDefault="00EC3C48" w:rsidP="00D32841">
      <w:pPr>
        <w:pStyle w:val="4"/>
      </w:pPr>
      <w:bookmarkStart w:id="340" w:name="_Ref430970378"/>
      <w:r w:rsidRPr="00D03215">
        <w:rPr>
          <w:rFonts w:hint="eastAsia"/>
        </w:rPr>
        <w:t>同好会などでグループを組んで試合をする場合は一般に試合が済んでから自宅に持ち帰って集計をすると思います。</w:t>
      </w:r>
      <w:bookmarkEnd w:id="339"/>
      <w:r w:rsidRPr="00D03215">
        <w:rPr>
          <w:rFonts w:hint="eastAsia"/>
        </w:rPr>
        <w:t>この場合はスコアカードを見て試合数（試合のラウンド数）に合わせてスピンボタンは「1」～「4」の数字を変更してください。</w:t>
      </w:r>
      <w:bookmarkEnd w:id="340"/>
      <w:r w:rsidR="00D32841">
        <w:br/>
      </w:r>
      <w:r w:rsidRPr="00D03215">
        <w:rPr>
          <w:rFonts w:hint="eastAsia"/>
        </w:rPr>
        <w:t>スコアカードを見て１人のプレイヤーの1R～4Rをまとめて入力する方が入力し易いのです。そのためスピンボタンを試合</w:t>
      </w:r>
      <w:r w:rsidR="00D32841">
        <w:rPr>
          <w:rFonts w:hint="eastAsia"/>
        </w:rPr>
        <w:t>最大試合</w:t>
      </w:r>
      <w:r w:rsidRPr="00D03215">
        <w:rPr>
          <w:rFonts w:hint="eastAsia"/>
        </w:rPr>
        <w:t>回数に合わせて置くと連続して１人の入力だけができます。</w:t>
      </w:r>
      <w:r w:rsidRPr="00D03215">
        <w:br/>
      </w:r>
      <w:r w:rsidRPr="00D03215">
        <w:rPr>
          <w:rFonts w:hint="eastAsia"/>
        </w:rPr>
        <w:t>例えばスピンボタンを「2」していた場合は１人の入力が2Rで終わると次の人の氏名を取り込みます。</w:t>
      </w:r>
    </w:p>
    <w:p w14:paraId="40A7D3EC" w14:textId="77777777" w:rsidR="00EC3C48" w:rsidRPr="00D03215" w:rsidRDefault="00EC3C48" w:rsidP="00C867D9">
      <w:pPr>
        <w:pStyle w:val="4"/>
      </w:pPr>
      <w:bookmarkStart w:id="341" w:name="_Ref430975829"/>
      <w:r w:rsidRPr="00D03215">
        <w:rPr>
          <w:rFonts w:hint="eastAsia"/>
        </w:rPr>
        <w:t>チェックボックスは気にしないでください。ラウンドに合わせて自動移動します。目印と考えても良いでしょう。</w:t>
      </w:r>
      <w:bookmarkEnd w:id="341"/>
    </w:p>
    <w:p w14:paraId="0179C926" w14:textId="77777777" w:rsidR="00EC3C48" w:rsidRPr="00D03215" w:rsidRDefault="00541B31" w:rsidP="00C928CA">
      <w:pPr>
        <w:pStyle w:val="2"/>
      </w:pPr>
      <w:bookmarkStart w:id="342" w:name="_Ref430976125"/>
      <w:bookmarkStart w:id="343" w:name="_Toc56535395"/>
      <w:bookmarkStart w:id="344" w:name="_Toc220058844"/>
      <w:r>
        <w:rPr>
          <w:rFonts w:hint="eastAsia"/>
        </w:rPr>
        <w:t>「毎回入力データ」</w:t>
      </w:r>
      <w:r w:rsidRPr="00D03215">
        <w:rPr>
          <w:rFonts w:hint="eastAsia"/>
        </w:rPr>
        <w:t>「データ</w:t>
      </w:r>
      <w:r>
        <w:rPr>
          <w:rFonts w:hint="eastAsia"/>
        </w:rPr>
        <w:t>入力</w:t>
      </w:r>
      <w:r w:rsidRPr="00D03215">
        <w:rPr>
          <w:rFonts w:hint="eastAsia"/>
        </w:rPr>
        <w:t>」</w:t>
      </w:r>
      <w:r>
        <w:rPr>
          <w:rFonts w:hint="eastAsia"/>
        </w:rPr>
        <w:t xml:space="preserve">コマンド </w:t>
      </w:r>
      <w:r w:rsidRPr="00D03215">
        <w:rPr>
          <w:rFonts w:hint="eastAsia"/>
        </w:rPr>
        <w:t>ダイアログボックス</w:t>
      </w:r>
      <w:bookmarkStart w:id="345" w:name="ボタン等の説明"/>
      <w:r w:rsidRPr="00D03215">
        <w:rPr>
          <w:rFonts w:hint="eastAsia"/>
        </w:rPr>
        <w:t>説明</w:t>
      </w:r>
      <w:bookmarkEnd w:id="342"/>
      <w:bookmarkEnd w:id="343"/>
      <w:bookmarkEnd w:id="344"/>
      <w:bookmarkEnd w:id="345"/>
    </w:p>
    <w:p w14:paraId="38266410" w14:textId="77777777" w:rsidR="00EC3C48" w:rsidRPr="00D03215" w:rsidRDefault="00EC3C48" w:rsidP="00C77F17">
      <w:pPr>
        <w:ind w:leftChars="270" w:left="567"/>
      </w:pPr>
      <w:r w:rsidRPr="00D03215">
        <w:rPr>
          <w:rFonts w:hint="eastAsia"/>
          <w:b/>
          <w:bCs/>
        </w:rPr>
        <w:t>No：</w:t>
      </w:r>
      <w:r w:rsidR="009861DB" w:rsidRPr="00D03215">
        <w:rPr>
          <w:rFonts w:hint="eastAsia"/>
        </w:rPr>
        <w:t xml:space="preserve">　</w:t>
      </w:r>
      <w:r w:rsidRPr="00D03215">
        <w:rPr>
          <w:rFonts w:hint="eastAsia"/>
        </w:rPr>
        <w:t>毎回入力データシートの「A」列Noを取り込みます。</w:t>
      </w:r>
    </w:p>
    <w:p w14:paraId="33D98890" w14:textId="77777777" w:rsidR="00EC3C48" w:rsidRPr="00D03215" w:rsidRDefault="00EC3C48" w:rsidP="006574F1">
      <w:pPr>
        <w:ind w:leftChars="405" w:left="850"/>
      </w:pPr>
      <w:r w:rsidRPr="00D03215">
        <w:rPr>
          <w:rFonts w:hint="eastAsia"/>
        </w:rPr>
        <w:t>（以下の説明ではシート名を省略します。）</w:t>
      </w:r>
    </w:p>
    <w:p w14:paraId="3B58DDF2" w14:textId="77777777" w:rsidR="00EC3C48" w:rsidRPr="00D03215" w:rsidRDefault="00EC3C48" w:rsidP="00C77F17">
      <w:pPr>
        <w:ind w:leftChars="270" w:left="567"/>
      </w:pPr>
      <w:r w:rsidRPr="00D03215">
        <w:rPr>
          <w:rFonts w:hint="eastAsia"/>
          <w:b/>
          <w:bCs/>
        </w:rPr>
        <w:t>GN：</w:t>
      </w:r>
      <w:r w:rsidRPr="00D03215">
        <w:rPr>
          <w:rFonts w:hint="eastAsia"/>
        </w:rPr>
        <w:t xml:space="preserve"> 「B」列</w:t>
      </w:r>
      <w:r w:rsidR="009861DB" w:rsidRPr="00D03215">
        <w:rPr>
          <w:rFonts w:hint="eastAsia"/>
        </w:rPr>
        <w:t>「</w:t>
      </w:r>
      <w:r w:rsidRPr="00D03215">
        <w:rPr>
          <w:rFonts w:hint="eastAsia"/>
        </w:rPr>
        <w:t>GN</w:t>
      </w:r>
      <w:r w:rsidR="009861DB" w:rsidRPr="00D03215">
        <w:rPr>
          <w:rFonts w:hint="eastAsia"/>
        </w:rPr>
        <w:t>」</w:t>
      </w:r>
      <w:r w:rsidRPr="00D03215">
        <w:rPr>
          <w:rFonts w:hint="eastAsia"/>
        </w:rPr>
        <w:t>を取り込みます。</w:t>
      </w:r>
    </w:p>
    <w:p w14:paraId="5B475A63" w14:textId="77777777" w:rsidR="00EC3C48" w:rsidRPr="00D03215" w:rsidRDefault="00EC3C48" w:rsidP="00C77F17">
      <w:pPr>
        <w:ind w:leftChars="270" w:left="567"/>
      </w:pPr>
      <w:r w:rsidRPr="00D03215">
        <w:rPr>
          <w:rFonts w:hint="eastAsia"/>
          <w:b/>
          <w:bCs/>
        </w:rPr>
        <w:t>スタートホール：</w:t>
      </w:r>
      <w:r w:rsidRPr="00D03215">
        <w:rPr>
          <w:rFonts w:hint="eastAsia"/>
        </w:rPr>
        <w:t xml:space="preserve">　「C」列GNを取り込みます。</w:t>
      </w:r>
    </w:p>
    <w:p w14:paraId="5B63811F" w14:textId="77777777" w:rsidR="00EC3C48" w:rsidRPr="00D03215" w:rsidRDefault="00EC3C48" w:rsidP="00C77F17">
      <w:pPr>
        <w:ind w:leftChars="270" w:left="852" w:hangingChars="135" w:hanging="285"/>
      </w:pPr>
      <w:r w:rsidRPr="00D03215">
        <w:rPr>
          <w:rFonts w:hint="eastAsia"/>
          <w:b/>
          <w:bCs/>
        </w:rPr>
        <w:t>氏名：</w:t>
      </w:r>
      <w:r w:rsidRPr="00D03215">
        <w:rPr>
          <w:rFonts w:hint="eastAsia"/>
        </w:rPr>
        <w:t xml:space="preserve"> 「D」列氏名を取り込みます。</w:t>
      </w:r>
    </w:p>
    <w:p w14:paraId="135D7774" w14:textId="77777777" w:rsidR="00EC3C48" w:rsidRPr="00D03215" w:rsidRDefault="00EC3C48" w:rsidP="00C84B0C">
      <w:pPr>
        <w:ind w:leftChars="270" w:left="567"/>
      </w:pPr>
      <w:r w:rsidRPr="00C84B0C">
        <w:rPr>
          <w:rFonts w:hint="eastAsia"/>
          <w:b/>
          <w:bCs/>
        </w:rPr>
        <w:t>1R～3R １～8ボックス：</w:t>
      </w:r>
      <w:r w:rsidRPr="00D03215">
        <w:rPr>
          <w:rFonts w:hint="eastAsia"/>
        </w:rPr>
        <w:t xml:space="preserve"> 　「E」～「L」列の各ラウンドの打数を取り込みます。</w:t>
      </w:r>
    </w:p>
    <w:p w14:paraId="03BC53EB" w14:textId="2065DE3A" w:rsidR="00EC3C48" w:rsidRPr="00D03215" w:rsidRDefault="00EC3C48" w:rsidP="00C84B0C">
      <w:pPr>
        <w:ind w:leftChars="271" w:left="851" w:hangingChars="134" w:hanging="282"/>
      </w:pPr>
      <w:r w:rsidRPr="00C84B0C">
        <w:rPr>
          <w:rFonts w:hint="eastAsia"/>
          <w:b/>
          <w:bCs/>
        </w:rPr>
        <w:t>スタートホールスピンボタン：</w:t>
      </w:r>
      <w:r w:rsidRPr="00D03215">
        <w:rPr>
          <w:rFonts w:hint="eastAsia"/>
        </w:rPr>
        <w:t xml:space="preserve">　打数を入力する場合、入力したスタートホールの番号を先頭に表示してスコアカードとの照合をし易くして入力できます。（１～8番の打数入力ボックスをダブルクリックした場合も同じ機能が使用できます。セルにデータを転送する場合はホール番号を手動で順番に戻す必要はありません）</w:t>
      </w:r>
      <w:r w:rsidRPr="00D03215">
        <w:br/>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_Ref421105733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46</w:t>
      </w:r>
      <w:r w:rsidR="00577CA1" w:rsidRPr="00577CA1">
        <w:rPr>
          <w:rFonts w:hint="eastAsia"/>
          <w:color w:val="0070C0"/>
          <w:sz w:val="20"/>
          <w:szCs w:val="20"/>
        </w:rPr>
        <w:t xml:space="preserve"> 「毎回入力データ」シート打数の入力</w:t>
      </w:r>
      <w:r w:rsidRPr="00577CA1">
        <w:rPr>
          <w:color w:val="0070C0"/>
        </w:rPr>
        <w:fldChar w:fldCharType="end"/>
      </w:r>
      <w:r w:rsidRPr="00D03215">
        <w:rPr>
          <w:rFonts w:hint="eastAsia"/>
        </w:rPr>
        <w:t>」図を参照</w:t>
      </w:r>
    </w:p>
    <w:p w14:paraId="6AEC0961" w14:textId="77777777" w:rsidR="00EC3C48" w:rsidRPr="00D03215" w:rsidRDefault="00EC3C48" w:rsidP="00C77F17">
      <w:pPr>
        <w:ind w:leftChars="270" w:left="567"/>
      </w:pPr>
      <w:r w:rsidRPr="00D03215">
        <w:rPr>
          <w:rFonts w:hint="eastAsia"/>
          <w:b/>
          <w:bCs/>
        </w:rPr>
        <w:t>取り込みボタン：</w:t>
      </w:r>
      <w:r w:rsidRPr="00D03215">
        <w:rPr>
          <w:rFonts w:hint="eastAsia"/>
        </w:rPr>
        <w:t xml:space="preserve">　ボタンをクリックすることでセルの内容を再取り込みできます。</w:t>
      </w:r>
    </w:p>
    <w:p w14:paraId="7C30B21D" w14:textId="77777777" w:rsidR="00EC3C48" w:rsidRPr="00D03215" w:rsidRDefault="00EC3C48" w:rsidP="00C77F17">
      <w:pPr>
        <w:ind w:leftChars="270" w:left="567"/>
      </w:pPr>
      <w:r w:rsidRPr="00D03215">
        <w:rPr>
          <w:rFonts w:hint="eastAsia"/>
          <w:b/>
          <w:bCs/>
        </w:rPr>
        <w:t>キャンセルボタン：</w:t>
      </w:r>
      <w:r w:rsidRPr="00D03215">
        <w:rPr>
          <w:rFonts w:hint="eastAsia"/>
        </w:rPr>
        <w:t xml:space="preserve">　データをセルに転送しないでダイアログボックスを閉じます。</w:t>
      </w:r>
    </w:p>
    <w:p w14:paraId="732E07AE" w14:textId="77777777" w:rsidR="00EC3C48" w:rsidRPr="00D03215" w:rsidRDefault="00EC3C48" w:rsidP="00C77F17">
      <w:pPr>
        <w:ind w:leftChars="270" w:left="567"/>
      </w:pPr>
      <w:r w:rsidRPr="00D03215">
        <w:rPr>
          <w:rFonts w:hint="eastAsia"/>
          <w:b/>
          <w:bCs/>
        </w:rPr>
        <w:t>セルへ転送：</w:t>
      </w:r>
      <w:r w:rsidRPr="00D03215">
        <w:rPr>
          <w:rFonts w:hint="eastAsia"/>
        </w:rPr>
        <w:t xml:space="preserve">　ダイアログボックスに</w:t>
      </w:r>
      <w:r w:rsidR="00463AF1" w:rsidRPr="00D03215">
        <w:rPr>
          <w:rFonts w:hint="eastAsia"/>
        </w:rPr>
        <w:t>入力</w:t>
      </w:r>
      <w:r w:rsidRPr="00D03215">
        <w:rPr>
          <w:rFonts w:hint="eastAsia"/>
        </w:rPr>
        <w:t>した</w:t>
      </w:r>
      <w:r w:rsidR="00463AF1" w:rsidRPr="00D03215">
        <w:rPr>
          <w:rFonts w:hint="eastAsia"/>
        </w:rPr>
        <w:t>データ</w:t>
      </w:r>
      <w:r w:rsidRPr="00D03215">
        <w:rPr>
          <w:rFonts w:hint="eastAsia"/>
        </w:rPr>
        <w:t>をシート上のセルに転送します。</w:t>
      </w:r>
    </w:p>
    <w:p w14:paraId="47E995DF" w14:textId="77777777" w:rsidR="00EC3C48" w:rsidRPr="00D03215" w:rsidRDefault="00EC3C48" w:rsidP="00C77F17">
      <w:pPr>
        <w:ind w:leftChars="270" w:left="849" w:hangingChars="134" w:hanging="282"/>
      </w:pPr>
      <w:r w:rsidRPr="00D03215">
        <w:rPr>
          <w:rFonts w:hint="eastAsia"/>
          <w:b/>
          <w:bCs/>
        </w:rPr>
        <w:t>打数スキップ：</w:t>
      </w:r>
      <w:r w:rsidRPr="00D03215">
        <w:rPr>
          <w:rFonts w:hint="eastAsia"/>
        </w:rPr>
        <w:t xml:space="preserve">　打数入力以前の準備で氏名だけ入力する場合は、チェックマークを「ON」にして入力します。（シートへ入力が済んでいる場合は使用しません）</w:t>
      </w:r>
    </w:p>
    <w:p w14:paraId="672768FF" w14:textId="77777777" w:rsidR="00EC3C48" w:rsidRPr="00D03215" w:rsidRDefault="00EC3C48" w:rsidP="00C77F17">
      <w:pPr>
        <w:ind w:leftChars="271" w:left="851" w:hangingChars="134" w:hanging="282"/>
      </w:pPr>
      <w:r w:rsidRPr="00D03215">
        <w:rPr>
          <w:rFonts w:hint="eastAsia"/>
          <w:b/>
          <w:bCs/>
        </w:rPr>
        <w:t>1R_Input～3R_Input</w:t>
      </w:r>
      <w:bookmarkStart w:id="346" w:name="チェック"/>
      <w:r w:rsidRPr="00D03215">
        <w:rPr>
          <w:rFonts w:hint="eastAsia"/>
          <w:b/>
          <w:bCs/>
        </w:rPr>
        <w:t>チェック</w:t>
      </w:r>
      <w:bookmarkEnd w:id="346"/>
      <w:r w:rsidRPr="00D03215">
        <w:rPr>
          <w:rFonts w:hint="eastAsia"/>
          <w:b/>
          <w:bCs/>
        </w:rPr>
        <w:t>ボックス：</w:t>
      </w:r>
      <w:r w:rsidRPr="00D03215">
        <w:rPr>
          <w:rFonts w:hint="eastAsia"/>
        </w:rPr>
        <w:t xml:space="preserve">　打数を入力する場合、ラウンドの位置にカーソルが自動移動します。ラウンド位置の目印と考えても結構です。</w:t>
      </w:r>
    </w:p>
    <w:p w14:paraId="6DF3E86F" w14:textId="77777777" w:rsidR="00EC3C48" w:rsidRPr="00D03215" w:rsidRDefault="00EC3C48" w:rsidP="00C77F17">
      <w:pPr>
        <w:ind w:leftChars="271" w:left="851" w:hangingChars="134" w:hanging="282"/>
      </w:pPr>
      <w:bookmarkStart w:id="347" w:name="試合打切"/>
      <w:r w:rsidRPr="00D03215">
        <w:rPr>
          <w:rFonts w:hint="eastAsia"/>
          <w:b/>
          <w:bCs/>
        </w:rPr>
        <w:t>試合打切</w:t>
      </w:r>
      <w:bookmarkEnd w:id="347"/>
      <w:r w:rsidRPr="00D03215">
        <w:rPr>
          <w:rFonts w:hint="eastAsia"/>
          <w:b/>
          <w:bCs/>
        </w:rPr>
        <w:t>：</w:t>
      </w:r>
      <w:r w:rsidRPr="00D03215">
        <w:rPr>
          <w:rFonts w:hint="eastAsia"/>
        </w:rPr>
        <w:t xml:space="preserve">　1ラウンドの入力が済むと次の</w:t>
      </w:r>
      <w:r w:rsidR="00D25DFB">
        <w:rPr>
          <w:rFonts w:hint="eastAsia"/>
        </w:rPr>
        <w:t>プレ</w:t>
      </w:r>
      <w:r w:rsidR="00A07C19">
        <w:rPr>
          <w:rFonts w:hint="eastAsia"/>
        </w:rPr>
        <w:t>イ</w:t>
      </w:r>
      <w:r w:rsidR="00D25DFB">
        <w:rPr>
          <w:rFonts w:hint="eastAsia"/>
        </w:rPr>
        <w:t>ヤーの</w:t>
      </w:r>
      <w:r w:rsidRPr="00D03215">
        <w:rPr>
          <w:rFonts w:hint="eastAsia"/>
        </w:rPr>
        <w:t>氏名を取り込みたい場合はスピンボタンを「</w:t>
      </w:r>
      <w:r w:rsidRPr="007C0AA2">
        <w:rPr>
          <w:rFonts w:hint="eastAsia"/>
          <w:b/>
          <w:bCs/>
        </w:rPr>
        <w:t>0</w:t>
      </w:r>
      <w:r w:rsidRPr="00D03215">
        <w:rPr>
          <w:rFonts w:hint="eastAsia"/>
        </w:rPr>
        <w:t>」にします。</w:t>
      </w:r>
      <w:r w:rsidRPr="00D03215">
        <w:br/>
      </w:r>
      <w:r w:rsidRPr="00D03215">
        <w:rPr>
          <w:rFonts w:hint="eastAsia"/>
        </w:rPr>
        <w:t>次回の試合で公表のための集計を自宅で一括集計する場合は、一人のプレイヤーについて全ラウンドの入力が済んで次のプレイヤーの氏名を取り込む場合はスピンボタンを「1」～「4」ラウンドの試合数に合わせてください。</w:t>
      </w:r>
    </w:p>
    <w:p w14:paraId="4128D672" w14:textId="77777777" w:rsidR="00EC3C48" w:rsidRPr="00D03215" w:rsidRDefault="00EC3C48" w:rsidP="00C77F17">
      <w:pPr>
        <w:ind w:leftChars="270" w:left="849" w:hangingChars="134" w:hanging="282"/>
      </w:pPr>
      <w:r w:rsidRPr="00D03215">
        <w:rPr>
          <w:rFonts w:hint="eastAsia"/>
          <w:b/>
          <w:bCs/>
        </w:rPr>
        <w:t>2桁入力：</w:t>
      </w:r>
      <w:r w:rsidRPr="00D03215">
        <w:rPr>
          <w:rFonts w:hint="eastAsia"/>
        </w:rPr>
        <w:t xml:space="preserve">　打数をボックスに入力する場合、1～9の数字を入力することが普通です。</w:t>
      </w:r>
      <w:r w:rsidRPr="00D03215">
        <w:rPr>
          <w:rFonts w:hint="eastAsia"/>
        </w:rPr>
        <w:br/>
        <w:t>シートのセルに入力する場合は1～9の数字以外に「Enter」キーを押して入力を決定し</w:t>
      </w:r>
      <w:r w:rsidRPr="00D03215">
        <w:rPr>
          <w:rFonts w:hint="eastAsia"/>
        </w:rPr>
        <w:lastRenderedPageBreak/>
        <w:t>ますが、「データ入力」ダイアログボックスでは１桁の数字を押すと後位のセルに自動的に移動します。（「Enter」キーを押す必要が有りません）そのため、石や側溝など配置した難しいコースの場合で10点以上の２桁になる場合はこのキーを押して２桁の数字を入力できます。次にこのキーを押すまではキーを押したままの状態でロックしますので再度このキーを押して解除してください。</w:t>
      </w:r>
    </w:p>
    <w:p w14:paraId="56B7B173" w14:textId="77777777" w:rsidR="00EC3C48" w:rsidRPr="00D03215" w:rsidRDefault="00EC3C48" w:rsidP="00C928CA">
      <w:pPr>
        <w:pStyle w:val="2"/>
      </w:pPr>
      <w:bookmarkStart w:id="348" w:name="_Toc56535396"/>
      <w:bookmarkStart w:id="349" w:name="_Toc220058845"/>
      <w:r w:rsidRPr="00D03215">
        <w:rPr>
          <w:rFonts w:hint="eastAsia"/>
        </w:rPr>
        <w:t>「毎回入力データ」ダイアログボックスのショートカットキー等の説明</w:t>
      </w:r>
      <w:bookmarkEnd w:id="348"/>
      <w:bookmarkEnd w:id="349"/>
    </w:p>
    <w:p w14:paraId="601F610B" w14:textId="5C33D51C" w:rsidR="00EC3C48" w:rsidRPr="00D03215" w:rsidRDefault="00EC3C48" w:rsidP="00C77F17">
      <w:pPr>
        <w:ind w:leftChars="337" w:left="708"/>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_Ref421105733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46</w:t>
      </w:r>
      <w:r w:rsidR="00577CA1" w:rsidRPr="00577CA1">
        <w:rPr>
          <w:rFonts w:hint="eastAsia"/>
          <w:color w:val="0070C0"/>
          <w:sz w:val="20"/>
          <w:szCs w:val="20"/>
        </w:rPr>
        <w:t xml:space="preserve"> 「毎回入力データ」シート打数の入力</w:t>
      </w:r>
      <w:r w:rsidRPr="00577CA1">
        <w:rPr>
          <w:color w:val="0070C0"/>
        </w:rPr>
        <w:fldChar w:fldCharType="end"/>
      </w:r>
      <w:r w:rsidRPr="00D03215">
        <w:rPr>
          <w:rFonts w:hint="eastAsia"/>
        </w:rPr>
        <w:t>」図のショートカットキー操作</w:t>
      </w:r>
    </w:p>
    <w:p w14:paraId="2EDABBCA" w14:textId="77777777" w:rsidR="00EC3C48" w:rsidRPr="00D03215" w:rsidRDefault="00EC3C48" w:rsidP="00164F5A">
      <w:pPr>
        <w:ind w:leftChars="270" w:left="849" w:hangingChars="134" w:hanging="282"/>
      </w:pPr>
      <w:bookmarkStart w:id="350" w:name="Ctrl＋Enter"/>
      <w:r w:rsidRPr="00D03215">
        <w:rPr>
          <w:rFonts w:hint="eastAsia"/>
          <w:b/>
          <w:bCs/>
        </w:rPr>
        <w:t>Ctrl＋Enter</w:t>
      </w:r>
      <w:bookmarkEnd w:id="350"/>
      <w:r w:rsidRPr="00D03215">
        <w:rPr>
          <w:rFonts w:hint="eastAsia"/>
          <w:b/>
          <w:bCs/>
        </w:rPr>
        <w:t>：</w:t>
      </w:r>
      <w:r w:rsidRPr="00D03215">
        <w:rPr>
          <w:rFonts w:hint="eastAsia"/>
        </w:rPr>
        <w:t xml:space="preserve">　打数の入力中にこのキーを押すと「セルへ転送」ボタンをフォーカス（ボタンがEnterキーで直ぐ押せる状態）します。</w:t>
      </w:r>
    </w:p>
    <w:p w14:paraId="1862F13A" w14:textId="77777777" w:rsidR="00EC3C48" w:rsidRPr="00D03215" w:rsidRDefault="00EC3C48" w:rsidP="00164F5A">
      <w:pPr>
        <w:ind w:leftChars="270" w:left="849" w:hangingChars="134" w:hanging="282"/>
      </w:pPr>
      <w:bookmarkStart w:id="351" w:name="Tabキー"/>
      <w:r w:rsidRPr="00D03215">
        <w:rPr>
          <w:rFonts w:hint="eastAsia"/>
          <w:b/>
          <w:bCs/>
        </w:rPr>
        <w:t>Tabキー</w:t>
      </w:r>
      <w:bookmarkEnd w:id="351"/>
      <w:r w:rsidRPr="00D03215">
        <w:rPr>
          <w:rFonts w:hint="eastAsia"/>
          <w:b/>
          <w:bCs/>
        </w:rPr>
        <w:t>：</w:t>
      </w:r>
      <w:r w:rsidRPr="00D03215">
        <w:rPr>
          <w:rFonts w:hint="eastAsia"/>
        </w:rPr>
        <w:t xml:space="preserve">　打数を入力中にこのキーを押すと次のセルへステップします。</w:t>
      </w:r>
    </w:p>
    <w:p w14:paraId="26CD046E" w14:textId="77777777" w:rsidR="00EC3C48" w:rsidRPr="00D03215" w:rsidRDefault="00EC3C48" w:rsidP="00164F5A">
      <w:pPr>
        <w:ind w:leftChars="270" w:left="852" w:hangingChars="135" w:hanging="285"/>
      </w:pPr>
      <w:bookmarkStart w:id="352" w:name="Shift＋Tab"/>
      <w:r w:rsidRPr="00D03215">
        <w:rPr>
          <w:rFonts w:hint="eastAsia"/>
          <w:b/>
          <w:bCs/>
        </w:rPr>
        <w:t>Shift＋Tab</w:t>
      </w:r>
      <w:bookmarkEnd w:id="352"/>
      <w:r w:rsidRPr="00D03215">
        <w:rPr>
          <w:rFonts w:hint="eastAsia"/>
          <w:b/>
          <w:bCs/>
        </w:rPr>
        <w:t>：</w:t>
      </w:r>
      <w:r w:rsidRPr="00D03215">
        <w:rPr>
          <w:rFonts w:hint="eastAsia"/>
        </w:rPr>
        <w:t xml:space="preserve">　打数を入力中にこのキーを押すと逆方向に入力ボックスをステップできます。</w:t>
      </w:r>
    </w:p>
    <w:p w14:paraId="222FB8F1" w14:textId="77777777" w:rsidR="00EC3C48" w:rsidRPr="00D03215" w:rsidRDefault="00EC3C48" w:rsidP="00164F5A">
      <w:pPr>
        <w:ind w:leftChars="270" w:left="849" w:hangingChars="134" w:hanging="282"/>
      </w:pPr>
      <w:r w:rsidRPr="00D03215">
        <w:rPr>
          <w:rFonts w:hint="eastAsia"/>
          <w:b/>
          <w:bCs/>
        </w:rPr>
        <w:t>「</w:t>
      </w:r>
      <w:bookmarkStart w:id="353" w:name="→"/>
      <w:r w:rsidRPr="00D03215">
        <w:rPr>
          <w:rFonts w:hint="eastAsia"/>
          <w:b/>
          <w:bCs/>
        </w:rPr>
        <w:t>→</w:t>
      </w:r>
      <w:bookmarkEnd w:id="353"/>
      <w:r w:rsidRPr="00D03215">
        <w:rPr>
          <w:rFonts w:hint="eastAsia"/>
          <w:b/>
          <w:bCs/>
        </w:rPr>
        <w:t>」「←」「↑」「↓」：</w:t>
      </w:r>
      <w:r w:rsidRPr="00D03215">
        <w:rPr>
          <w:rFonts w:hint="eastAsia"/>
        </w:rPr>
        <w:t xml:space="preserve">　打数の入力ボックスでこれらのキーを押すと押した方向に入力ボックスを移動できます。</w:t>
      </w:r>
    </w:p>
    <w:p w14:paraId="1BD6CC3F" w14:textId="77777777" w:rsidR="00EC3C48" w:rsidRPr="00D03215" w:rsidRDefault="00EC3C48" w:rsidP="00C77F17">
      <w:pPr>
        <w:ind w:leftChars="270" w:left="849" w:hangingChars="134" w:hanging="282"/>
      </w:pPr>
      <w:bookmarkStart w:id="354" w:name="Home"/>
      <w:r w:rsidRPr="00D03215">
        <w:rPr>
          <w:rFonts w:hint="eastAsia"/>
          <w:b/>
          <w:bCs/>
        </w:rPr>
        <w:t>Home</w:t>
      </w:r>
      <w:bookmarkEnd w:id="354"/>
      <w:r w:rsidRPr="00D03215">
        <w:rPr>
          <w:rFonts w:hint="eastAsia"/>
          <w:b/>
          <w:bCs/>
        </w:rPr>
        <w:t>：</w:t>
      </w:r>
      <w:r w:rsidRPr="00D03215">
        <w:rPr>
          <w:rFonts w:hint="eastAsia"/>
        </w:rPr>
        <w:t xml:space="preserve">　打数を入力中にこのキーを押すと同じラウンドの最も左端にカーソルが移動します。（デスクトップパソコンの場合などで有効）</w:t>
      </w:r>
    </w:p>
    <w:p w14:paraId="1A66466F" w14:textId="77777777" w:rsidR="00EC3C48" w:rsidRPr="00D03215" w:rsidRDefault="00EC3C48" w:rsidP="00C77F17">
      <w:pPr>
        <w:ind w:leftChars="271" w:left="851" w:hangingChars="134" w:hanging="282"/>
      </w:pPr>
      <w:bookmarkStart w:id="355" w:name="End"/>
      <w:r w:rsidRPr="00D03215">
        <w:rPr>
          <w:rFonts w:hint="eastAsia"/>
          <w:b/>
          <w:bCs/>
        </w:rPr>
        <w:t>End</w:t>
      </w:r>
      <w:bookmarkEnd w:id="355"/>
      <w:r w:rsidRPr="00D03215">
        <w:rPr>
          <w:rFonts w:hint="eastAsia"/>
          <w:b/>
          <w:bCs/>
        </w:rPr>
        <w:t>：</w:t>
      </w:r>
      <w:r w:rsidRPr="00D03215">
        <w:rPr>
          <w:rFonts w:hint="eastAsia"/>
        </w:rPr>
        <w:t xml:space="preserve">　打数を入力中にこのキーを押すと同じラウンドの最も右端にカーソルが移動します。（テンキーがあるパソコンの場合はこのキーが有効）</w:t>
      </w:r>
    </w:p>
    <w:p w14:paraId="60A8D6FB" w14:textId="268EBCD6" w:rsidR="00EC3C48" w:rsidRPr="00D03215" w:rsidRDefault="00EC3C48" w:rsidP="00C77F17">
      <w:pPr>
        <w:ind w:leftChars="271" w:left="851" w:hangingChars="134" w:hanging="282"/>
      </w:pPr>
      <w:r w:rsidRPr="00D03215">
        <w:rPr>
          <w:rFonts w:hint="eastAsia"/>
          <w:b/>
          <w:bCs/>
        </w:rPr>
        <w:t>参考：</w:t>
      </w:r>
      <w:r w:rsidRPr="00D03215">
        <w:rPr>
          <w:rFonts w:hint="eastAsia"/>
        </w:rPr>
        <w:t xml:space="preserve"> </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_Ref421258950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(5)</w:t>
      </w:r>
      <w:r w:rsidRPr="00577CA1">
        <w:rPr>
          <w:color w:val="0070C0"/>
        </w:rPr>
        <w:fldChar w:fldCharType="end"/>
      </w:r>
      <w:r w:rsidRPr="00D03215">
        <w:rPr>
          <w:rFonts w:hint="eastAsia"/>
        </w:rPr>
        <w:t>」では「氏名の取込」によりNo、GN、Start Hole、氏名をシートに直接取り込む説明をしました。</w:t>
      </w:r>
      <w:r w:rsidRPr="00D03215">
        <w:br/>
      </w:r>
      <w:r w:rsidRPr="00D03215">
        <w:rPr>
          <w:rFonts w:hint="eastAsia"/>
        </w:rPr>
        <w:t>別の方法で</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_Ref421105733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46</w:t>
      </w:r>
      <w:r w:rsidR="00577CA1" w:rsidRPr="00577CA1">
        <w:rPr>
          <w:rFonts w:hint="eastAsia"/>
          <w:color w:val="0070C0"/>
          <w:sz w:val="20"/>
          <w:szCs w:val="20"/>
        </w:rPr>
        <w:t xml:space="preserve"> 「毎回入力データ」シート打数の入力</w:t>
      </w:r>
      <w:r w:rsidRPr="00577CA1">
        <w:rPr>
          <w:color w:val="0070C0"/>
        </w:rPr>
        <w:fldChar w:fldCharType="end"/>
      </w:r>
      <w:r w:rsidRPr="00D03215">
        <w:rPr>
          <w:rFonts w:hint="eastAsia"/>
        </w:rPr>
        <w:t>」図の「データ入力」ダイアログボックスを使用して「打数スキップ」ボタンを押して氏名だけを連続してシートに直接入力することもできます。しかし手間が掛かるため、</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_Ref421258950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(5)</w:t>
      </w:r>
      <w:r w:rsidRPr="00577CA1">
        <w:rPr>
          <w:color w:val="0070C0"/>
        </w:rPr>
        <w:fldChar w:fldCharType="end"/>
      </w:r>
      <w:r w:rsidRPr="00D03215">
        <w:rPr>
          <w:rFonts w:hint="eastAsia"/>
          <w:color w:val="0000FF"/>
        </w:rPr>
        <w:t>」</w:t>
      </w:r>
      <w:r w:rsidRPr="00D03215">
        <w:rPr>
          <w:rFonts w:hint="eastAsia"/>
        </w:rPr>
        <w:t>で説明の「氏名の取込」により入力されることを推奨します。後述する</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_Ref421121691 \n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(19)</w:t>
      </w:r>
      <w:r w:rsidRPr="00577CA1">
        <w:rPr>
          <w:color w:val="0070C0"/>
        </w:rPr>
        <w:fldChar w:fldCharType="end"/>
      </w:r>
      <w:r w:rsidRPr="00D03215">
        <w:rPr>
          <w:rFonts w:hint="eastAsia"/>
        </w:rPr>
        <w:t>」の項の「集計入力データ」シートの場合でも同様です。</w:t>
      </w:r>
    </w:p>
    <w:p w14:paraId="484C4009" w14:textId="77777777" w:rsidR="00EC3C48" w:rsidRPr="00D03215" w:rsidRDefault="00EC3C48" w:rsidP="00C928CA">
      <w:pPr>
        <w:pStyle w:val="2"/>
      </w:pPr>
      <w:bookmarkStart w:id="356" w:name="_Toc328308514"/>
      <w:bookmarkStart w:id="357" w:name="_Ref421121667"/>
      <w:bookmarkStart w:id="358" w:name="_Ref421121691"/>
      <w:bookmarkStart w:id="359" w:name="_Toc56535397"/>
      <w:bookmarkStart w:id="360" w:name="_Toc220058846"/>
      <w:r w:rsidRPr="00D03215">
        <w:rPr>
          <w:rFonts w:hint="eastAsia"/>
        </w:rPr>
        <w:t>「集計入力データ」ダイアログボックスを使用した「打数」の入力</w:t>
      </w:r>
      <w:bookmarkEnd w:id="356"/>
      <w:bookmarkEnd w:id="357"/>
      <w:bookmarkEnd w:id="358"/>
      <w:bookmarkEnd w:id="359"/>
      <w:bookmarkEnd w:id="360"/>
    </w:p>
    <w:p w14:paraId="304185D8" w14:textId="77777777" w:rsidR="00EC3C48" w:rsidRPr="00D03215" w:rsidRDefault="00EC3C48" w:rsidP="00C77F17">
      <w:pPr>
        <w:ind w:leftChars="337" w:left="708"/>
      </w:pPr>
      <w:bookmarkStart w:id="361" w:name="_Ref283299460"/>
      <w:r w:rsidRPr="00D03215">
        <w:rPr>
          <w:rFonts w:hint="eastAsia"/>
          <w:u w:val="wave"/>
        </w:rPr>
        <w:t>「集計入力データ」シートの場合は順位計算だけを「点数順集計表に表示したい場合は9ホール以上の競技にも対応でき</w:t>
      </w:r>
      <w:r w:rsidRPr="00D03215">
        <w:rPr>
          <w:rFonts w:hint="eastAsia"/>
        </w:rPr>
        <w:t>競技中にスコアカードで各ホールの実打以外にH1、2打、3打ごとの発生個数を手計算したものを1ラウンドから4ラウンドごとに（2ラウンドで打切りは可能）入力する方法です。</w:t>
      </w:r>
      <w:bookmarkEnd w:id="361"/>
      <w:r w:rsidRPr="00D03215">
        <w:rPr>
          <w:rFonts w:hint="eastAsia"/>
        </w:rPr>
        <w:t>スコアカードが対応しているなら</w:t>
      </w:r>
      <w:r w:rsidRPr="00D03215">
        <w:rPr>
          <w:rFonts w:hint="eastAsia"/>
          <w:u w:val="wave"/>
        </w:rPr>
        <w:t>試合の総合計だけを1Rだけに入力してもかまいません。</w:t>
      </w:r>
    </w:p>
    <w:p w14:paraId="5CB86A83" w14:textId="17F7B34E" w:rsidR="00EC3C48" w:rsidRPr="00D03215" w:rsidRDefault="00EC3C48" w:rsidP="00C77F17">
      <w:pPr>
        <w:ind w:leftChars="337" w:left="708"/>
      </w:pPr>
      <w:r w:rsidRPr="00D03215">
        <w:rPr>
          <w:rFonts w:hint="eastAsia"/>
        </w:rPr>
        <w:t>氏名の入力は</w:t>
      </w:r>
      <w:r w:rsidRPr="005F63B9">
        <w:rPr>
          <w:rFonts w:hint="eastAsia"/>
          <w:color w:val="0070C0"/>
        </w:rPr>
        <w:t>「</w:t>
      </w:r>
      <w:r w:rsidR="008730C0" w:rsidRPr="00577CA1">
        <w:rPr>
          <w:color w:val="0070C0"/>
        </w:rPr>
        <w:fldChar w:fldCharType="begin"/>
      </w:r>
      <w:r w:rsidR="008730C0" w:rsidRPr="00577CA1">
        <w:rPr>
          <w:color w:val="0070C0"/>
        </w:rPr>
        <w:instrText xml:space="preserve"> </w:instrText>
      </w:r>
      <w:r w:rsidR="008730C0" w:rsidRPr="00577CA1">
        <w:rPr>
          <w:rFonts w:hint="eastAsia"/>
          <w:color w:val="0070C0"/>
        </w:rPr>
        <w:instrText>REF _Ref445581437 \r \h</w:instrText>
      </w:r>
      <w:r w:rsidR="008730C0" w:rsidRPr="00577CA1">
        <w:rPr>
          <w:color w:val="0070C0"/>
        </w:rPr>
        <w:instrText xml:space="preserve"> </w:instrText>
      </w:r>
      <w:r w:rsidR="008730C0" w:rsidRPr="00577CA1">
        <w:rPr>
          <w:color w:val="0070C0"/>
        </w:rPr>
      </w:r>
      <w:r w:rsidR="008730C0" w:rsidRPr="00577CA1">
        <w:rPr>
          <w:color w:val="0070C0"/>
        </w:rPr>
        <w:fldChar w:fldCharType="separate"/>
      </w:r>
      <w:r w:rsidR="00577CA1" w:rsidRPr="00577CA1">
        <w:rPr>
          <w:color w:val="0070C0"/>
        </w:rPr>
        <w:t>(5)</w:t>
      </w:r>
      <w:r w:rsidR="008730C0" w:rsidRPr="00577CA1">
        <w:rPr>
          <w:color w:val="0070C0"/>
        </w:rPr>
        <w:fldChar w:fldCharType="end"/>
      </w:r>
      <w:r w:rsidR="008730C0" w:rsidRPr="00577CA1">
        <w:rPr>
          <w:color w:val="0070C0"/>
        </w:rPr>
        <w:fldChar w:fldCharType="begin"/>
      </w:r>
      <w:r w:rsidR="008730C0" w:rsidRPr="00577CA1">
        <w:rPr>
          <w:color w:val="0070C0"/>
        </w:rPr>
        <w:instrText xml:space="preserve"> REF _Ref445581437 \h </w:instrText>
      </w:r>
      <w:r w:rsidR="008730C0" w:rsidRPr="00577CA1">
        <w:rPr>
          <w:color w:val="0070C0"/>
        </w:rPr>
      </w:r>
      <w:r w:rsidR="008730C0" w:rsidRPr="00577CA1">
        <w:rPr>
          <w:color w:val="0070C0"/>
        </w:rPr>
        <w:fldChar w:fldCharType="separate"/>
      </w:r>
      <w:r w:rsidR="00577CA1" w:rsidRPr="00577CA1">
        <w:rPr>
          <w:rFonts w:hint="eastAsia"/>
          <w:color w:val="0070C0"/>
        </w:rPr>
        <w:t>「毎回入力データ」または「集計入力データ」シートへ氏名などを取り込む</w:t>
      </w:r>
      <w:r w:rsidR="008730C0" w:rsidRPr="00577CA1">
        <w:rPr>
          <w:color w:val="0070C0"/>
        </w:rPr>
        <w:fldChar w:fldCharType="end"/>
      </w:r>
      <w:r w:rsidRPr="00D03215">
        <w:rPr>
          <w:rFonts w:hint="eastAsia"/>
        </w:rPr>
        <w:t>」で説明</w:t>
      </w:r>
      <w:r w:rsidR="006931FE" w:rsidRPr="00D03215">
        <w:rPr>
          <w:rFonts w:hint="eastAsia"/>
        </w:rPr>
        <w:t>している</w:t>
      </w:r>
      <w:r w:rsidRPr="00D03215">
        <w:rPr>
          <w:rFonts w:hint="eastAsia"/>
        </w:rPr>
        <w:t>「毎回入力データ」の文字を「集計入力データ」に置き換えてご覧ください。実行する場合は</w:t>
      </w:r>
      <w:r w:rsidRPr="00D03215">
        <w:rPr>
          <w:rFonts w:hint="eastAsia"/>
          <w:u w:val="single"/>
        </w:rPr>
        <w:t>「集計入力データ」シートから</w:t>
      </w:r>
      <w:r w:rsidRPr="00D03215">
        <w:rPr>
          <w:rFonts w:hint="eastAsia"/>
        </w:rPr>
        <w:t>＜氏名の取込＞を選択してください。また「GG_同好会メンバー2014年度.xlsm」の「メンバー編集」シートは行タイトルがなくA列 No、B列 GN、C列 Start Hole（スタートホール）、D列 氏名、の対応付けですが「集計入力データ」シートにはStart Hole は無いので「GG_同好会メンバー2014年度.xlsm」の「メンバー編集」シートを「集計入力データ」で使用する場合はこ</w:t>
      </w:r>
      <w:r w:rsidRPr="00D03215">
        <w:rPr>
          <w:rFonts w:hint="eastAsia"/>
        </w:rPr>
        <w:lastRenderedPageBreak/>
        <w:t>の列に文字がある場合は無視し「毎回入力データ」シートを使わないで「集計入力データ」シート専用で使用する場合は「C」列が未入力（空白）であっても動作しますが「C」列を「列ボタン」で削除してはいけません。</w:t>
      </w:r>
    </w:p>
    <w:p w14:paraId="29DB0287" w14:textId="77777777" w:rsidR="00EC3C48" w:rsidRPr="00D03215" w:rsidRDefault="00541B31" w:rsidP="00C928CA">
      <w:pPr>
        <w:pStyle w:val="2"/>
      </w:pPr>
      <w:bookmarkStart w:id="362" w:name="_Toc220058847"/>
      <w:r>
        <w:rPr>
          <w:rFonts w:hint="eastAsia"/>
        </w:rPr>
        <w:t>「集計入力データ」</w:t>
      </w:r>
      <w:r w:rsidRPr="00D03215">
        <w:rPr>
          <w:rFonts w:hint="eastAsia"/>
        </w:rPr>
        <w:t>「データ</w:t>
      </w:r>
      <w:r>
        <w:rPr>
          <w:rFonts w:hint="eastAsia"/>
        </w:rPr>
        <w:t>入力</w:t>
      </w:r>
      <w:r w:rsidRPr="00D03215">
        <w:rPr>
          <w:rFonts w:hint="eastAsia"/>
        </w:rPr>
        <w:t>」</w:t>
      </w:r>
      <w:r>
        <w:rPr>
          <w:rFonts w:hint="eastAsia"/>
        </w:rPr>
        <w:t xml:space="preserve">コマンド </w:t>
      </w:r>
      <w:r w:rsidRPr="00D03215">
        <w:rPr>
          <w:rFonts w:hint="eastAsia"/>
        </w:rPr>
        <w:t>ダイアログボックス説明</w:t>
      </w:r>
      <w:bookmarkEnd w:id="362"/>
    </w:p>
    <w:p w14:paraId="51FCADD6" w14:textId="28C1E2A8" w:rsidR="00EC3C48" w:rsidRPr="00D03215" w:rsidRDefault="00EC3C48" w:rsidP="0021558B">
      <w:pPr>
        <w:pStyle w:val="3"/>
      </w:pPr>
      <w:r w:rsidRPr="00D03215">
        <w:rPr>
          <w:rFonts w:hint="eastAsia"/>
        </w:rPr>
        <w:t>「集計入力データ」シートの氏名のセルを右クリックするかまたはツールボタンの「データ入力」をクリックした場合は</w:t>
      </w:r>
      <w:r w:rsidRPr="005F63B9">
        <w:rPr>
          <w:rFonts w:hint="eastAsia"/>
          <w:color w:val="0070C0"/>
        </w:rPr>
        <w:t>「</w:t>
      </w:r>
      <w:r w:rsidRPr="00577CA1">
        <w:rPr>
          <w:b/>
          <w:bCs/>
          <w:color w:val="0070C0"/>
        </w:rPr>
        <w:fldChar w:fldCharType="begin"/>
      </w:r>
      <w:r w:rsidRPr="00577CA1">
        <w:rPr>
          <w:b/>
          <w:bCs/>
          <w:color w:val="0070C0"/>
        </w:rPr>
        <w:instrText xml:space="preserve"> </w:instrText>
      </w:r>
      <w:r w:rsidRPr="00577CA1">
        <w:rPr>
          <w:rFonts w:hint="eastAsia"/>
          <w:b/>
          <w:bCs/>
          <w:color w:val="0070C0"/>
        </w:rPr>
        <w:instrText>REF _Ref421168882 \h</w:instrText>
      </w:r>
      <w:r w:rsidRPr="00577CA1">
        <w:rPr>
          <w:b/>
          <w:bCs/>
          <w:color w:val="0070C0"/>
        </w:rPr>
        <w:instrText xml:space="preserve">  \* MERGEFORMAT </w:instrText>
      </w:r>
      <w:r w:rsidRPr="00577CA1">
        <w:rPr>
          <w:b/>
          <w:bCs/>
          <w:color w:val="0070C0"/>
        </w:rPr>
      </w:r>
      <w:r w:rsidRPr="00577CA1">
        <w:rPr>
          <w:b/>
          <w:bCs/>
          <w:color w:val="0070C0"/>
        </w:rPr>
        <w:fldChar w:fldCharType="separate"/>
      </w:r>
      <w:r w:rsidR="00577CA1" w:rsidRPr="00577CA1">
        <w:rPr>
          <w:rFonts w:hint="eastAsia"/>
          <w:b/>
          <w:bCs/>
          <w:color w:val="0070C0"/>
          <w:sz w:val="20"/>
          <w:szCs w:val="20"/>
        </w:rPr>
        <w:t xml:space="preserve">図 </w:t>
      </w:r>
      <w:r w:rsidR="00577CA1" w:rsidRPr="00577CA1">
        <w:rPr>
          <w:b/>
          <w:bCs/>
          <w:color w:val="0070C0"/>
          <w:sz w:val="20"/>
          <w:szCs w:val="20"/>
        </w:rPr>
        <w:t>50</w:t>
      </w:r>
      <w:r w:rsidR="00577CA1" w:rsidRPr="00577CA1">
        <w:rPr>
          <w:rFonts w:hint="eastAsia"/>
          <w:b/>
          <w:bCs/>
          <w:color w:val="0070C0"/>
          <w:sz w:val="20"/>
          <w:szCs w:val="20"/>
        </w:rPr>
        <w:t xml:space="preserve">　集計シート「データ入力」ダイアログ</w:t>
      </w:r>
      <w:r w:rsidRPr="00577CA1">
        <w:rPr>
          <w:b/>
          <w:bCs/>
          <w:color w:val="0070C0"/>
        </w:rPr>
        <w:fldChar w:fldCharType="end"/>
      </w:r>
      <w:r w:rsidRPr="00D03215">
        <w:rPr>
          <w:rFonts w:hint="eastAsia"/>
        </w:rPr>
        <w:t>」図のダイアログボックスを表示します。</w:t>
      </w:r>
    </w:p>
    <w:p w14:paraId="65A5DECE" w14:textId="77777777" w:rsidR="00EC3C48" w:rsidRPr="00D03215" w:rsidRDefault="004477F4" w:rsidP="0021558B">
      <w:pPr>
        <w:pStyle w:val="3"/>
      </w:pPr>
      <w:r w:rsidRPr="00D03215">
        <w:rPr>
          <w:rFonts w:hint="eastAsia"/>
          <w:b/>
          <w:bCs/>
          <w:noProof/>
          <w:u w:val="wave"/>
        </w:rPr>
        <mc:AlternateContent>
          <mc:Choice Requires="wpg">
            <w:drawing>
              <wp:anchor distT="0" distB="0" distL="114300" distR="114300" simplePos="0" relativeHeight="251063296" behindDoc="0" locked="0" layoutInCell="1" allowOverlap="1" wp14:anchorId="6F253AE3" wp14:editId="0251073C">
                <wp:simplePos x="0" y="0"/>
                <wp:positionH relativeFrom="column">
                  <wp:posOffset>2843472</wp:posOffset>
                </wp:positionH>
                <wp:positionV relativeFrom="paragraph">
                  <wp:posOffset>520</wp:posOffset>
                </wp:positionV>
                <wp:extent cx="2834640" cy="2104390"/>
                <wp:effectExtent l="0" t="0" r="3810" b="0"/>
                <wp:wrapSquare wrapText="bothSides"/>
                <wp:docPr id="49" name="グループ化 49"/>
                <wp:cNvGraphicFramePr/>
                <a:graphic xmlns:a="http://schemas.openxmlformats.org/drawingml/2006/main">
                  <a:graphicData uri="http://schemas.microsoft.com/office/word/2010/wordprocessingGroup">
                    <wpg:wgp>
                      <wpg:cNvGrpSpPr/>
                      <wpg:grpSpPr>
                        <a:xfrm>
                          <a:off x="0" y="0"/>
                          <a:ext cx="2834640" cy="2104390"/>
                          <a:chOff x="-15248" y="0"/>
                          <a:chExt cx="2836085" cy="2101976"/>
                        </a:xfrm>
                      </wpg:grpSpPr>
                      <wps:wsp>
                        <wps:cNvPr id="15" name="テキスト ボックス 15"/>
                        <wps:cNvSpPr txBox="1"/>
                        <wps:spPr>
                          <a:xfrm>
                            <a:off x="-15248" y="1873638"/>
                            <a:ext cx="2832273" cy="228338"/>
                          </a:xfrm>
                          <a:prstGeom prst="rect">
                            <a:avLst/>
                          </a:prstGeom>
                          <a:solidFill>
                            <a:prstClr val="white"/>
                          </a:solidFill>
                          <a:ln>
                            <a:noFill/>
                          </a:ln>
                          <a:effectLst/>
                        </wps:spPr>
                        <wps:txbx>
                          <w:txbxContent>
                            <w:p w14:paraId="1132E9AC" w14:textId="77777777" w:rsidR="0033563C" w:rsidRPr="00D03215" w:rsidRDefault="0033563C" w:rsidP="00AC71EA">
                              <w:pPr>
                                <w:pStyle w:val="ab"/>
                              </w:pPr>
                              <w:bookmarkStart w:id="363" w:name="_Ref42116888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50</w:t>
                              </w:r>
                              <w:r w:rsidRPr="00D03215">
                                <w:fldChar w:fldCharType="end"/>
                              </w:r>
                              <w:r w:rsidRPr="00D03215">
                                <w:rPr>
                                  <w:rFonts w:hint="eastAsia"/>
                                </w:rPr>
                                <w:t xml:space="preserve">　集計シート「データ入力」ダイアログ</w:t>
                              </w:r>
                              <w:bookmarkEnd w:id="3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5" name="図 35"/>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2820837" cy="1837427"/>
                          </a:xfrm>
                          <a:prstGeom prst="rect">
                            <a:avLst/>
                          </a:prstGeom>
                        </pic:spPr>
                      </pic:pic>
                    </wpg:wgp>
                  </a:graphicData>
                </a:graphic>
                <wp14:sizeRelH relativeFrom="margin">
                  <wp14:pctWidth>0</wp14:pctWidth>
                </wp14:sizeRelH>
              </wp:anchor>
            </w:drawing>
          </mc:Choice>
          <mc:Fallback>
            <w:pict>
              <v:group w14:anchorId="6F253AE3" id="グループ化 49" o:spid="_x0000_s1178" style="position:absolute;left:0;text-align:left;margin-left:223.9pt;margin-top:.05pt;width:223.2pt;height:165.7pt;z-index:251063296;mso-position-horizontal-relative:text;mso-position-vertical-relative:text;mso-width-relative:margin" coordorigin="-152" coordsize="28360,2101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">
                <v:shape id="テキスト ボックス 15" o:spid="_x0000_s1179" type="#_x0000_t202" style="position:absolute;left:-152;top:18736;width:28322;height: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" stroked="f">
                  <v:textbox style="mso-fit-shape-to-text:t" inset="0,0,0,0">
                    <w:txbxContent>
                      <w:p w14:paraId="1132E9AC" w14:textId="77777777" w:rsidR="0033563C" w:rsidRPr="00D03215" w:rsidRDefault="0033563C" w:rsidP="00AC71EA">
                        <w:pPr>
                          <w:pStyle w:val="ab"/>
                        </w:pPr>
                        <w:bookmarkStart w:id="424" w:name="_Ref42116888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50</w:t>
                        </w:r>
                        <w:r w:rsidRPr="00D03215">
                          <w:fldChar w:fldCharType="end"/>
                        </w:r>
                        <w:r w:rsidRPr="00D03215">
                          <w:rPr>
                            <w:rFonts w:hint="eastAsia"/>
                          </w:rPr>
                          <w:t xml:space="preserve">　集計シート「データ入力」ダイアログ</w:t>
                        </w:r>
                        <w:bookmarkEnd w:id="424"/>
                      </w:p>
                    </w:txbxContent>
                  </v:textbox>
                </v:shape>
                <v:shape id="図 35" o:spid="_x0000_s1180" type="#_x0000_t75" style="position:absolute;width:28208;height:18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">
                  <v:imagedata r:id="rId107" o:title=""/>
                </v:shape>
                <w10:wrap type="square"/>
              </v:group>
            </w:pict>
          </mc:Fallback>
        </mc:AlternateContent>
      </w:r>
      <w:r w:rsidR="00EC3C48" w:rsidRPr="00D03215">
        <w:rPr>
          <w:rFonts w:hint="eastAsia"/>
        </w:rPr>
        <w:t>ボタンの説明やショートカットキーの説明、並びに操作の説明は「</w:t>
      </w:r>
      <w:r w:rsidR="00EC3C48" w:rsidRPr="00D03215">
        <w:rPr>
          <w:rFonts w:hint="eastAsia"/>
          <w:color w:val="0000FF"/>
        </w:rPr>
        <w:t>毎回入力データ</w:t>
      </w:r>
      <w:r w:rsidR="00EC3C48" w:rsidRPr="00D03215">
        <w:rPr>
          <w:rFonts w:hint="eastAsia"/>
        </w:rPr>
        <w:t>」シートの「データ入力」ダイアログボックスと殆ど同じなので省略し、次項で違う点だけを説明</w:t>
      </w:r>
      <w:r w:rsidR="008472E7" w:rsidRPr="00D03215">
        <w:rPr>
          <w:rFonts w:hint="eastAsia"/>
        </w:rPr>
        <w:t>しま</w:t>
      </w:r>
      <w:r w:rsidR="00EC3C48" w:rsidRPr="00D03215">
        <w:rPr>
          <w:rFonts w:hint="eastAsia"/>
        </w:rPr>
        <w:t>す。</w:t>
      </w:r>
    </w:p>
    <w:p w14:paraId="27616C8A" w14:textId="77777777" w:rsidR="00EC3C48" w:rsidRPr="00D03215" w:rsidRDefault="00EC3C48" w:rsidP="006574F1">
      <w:pPr>
        <w:ind w:leftChars="202" w:left="565" w:hangingChars="67" w:hanging="141"/>
      </w:pPr>
      <w:r w:rsidRPr="00D03215">
        <w:rPr>
          <w:rFonts w:hint="eastAsia"/>
          <w:b/>
          <w:bCs/>
        </w:rPr>
        <w:t>実打：</w:t>
      </w:r>
      <w:r w:rsidRPr="00D03215">
        <w:rPr>
          <w:rFonts w:hint="eastAsia"/>
        </w:rPr>
        <w:t xml:space="preserve"> 1R、2R、3R、4Rについてそれぞれのラウンドの各ホールの合計を入力します。</w:t>
      </w:r>
    </w:p>
    <w:p w14:paraId="5F8DAC98" w14:textId="77777777" w:rsidR="00EC3C48" w:rsidRPr="00D03215" w:rsidRDefault="00EC3C48" w:rsidP="006574F1">
      <w:pPr>
        <w:ind w:leftChars="202" w:left="565" w:hangingChars="67" w:hanging="141"/>
      </w:pPr>
      <w:r w:rsidRPr="00D03215">
        <w:rPr>
          <w:rFonts w:hint="eastAsia"/>
          <w:b/>
          <w:bCs/>
        </w:rPr>
        <w:t>H1：</w:t>
      </w:r>
      <w:r w:rsidR="006D4C08" w:rsidRPr="00D03215">
        <w:rPr>
          <w:rFonts w:hint="eastAsia"/>
        </w:rPr>
        <w:t xml:space="preserve"> </w:t>
      </w:r>
      <w:r w:rsidRPr="00D03215">
        <w:rPr>
          <w:rFonts w:hint="eastAsia"/>
        </w:rPr>
        <w:t>上記同様にホールインワンが出た数を入力します。</w:t>
      </w:r>
    </w:p>
    <w:p w14:paraId="5923217A" w14:textId="77777777" w:rsidR="00EC3C48" w:rsidRPr="00D03215" w:rsidRDefault="00EC3C48" w:rsidP="006574F1">
      <w:pPr>
        <w:ind w:leftChars="202" w:left="565" w:hangingChars="67" w:hanging="141"/>
      </w:pPr>
      <w:r w:rsidRPr="00D03215">
        <w:rPr>
          <w:rFonts w:hint="eastAsia"/>
          <w:b/>
          <w:bCs/>
        </w:rPr>
        <w:t>2打：</w:t>
      </w:r>
      <w:r w:rsidR="006D4C08" w:rsidRPr="00D03215">
        <w:rPr>
          <w:rFonts w:hint="eastAsia"/>
        </w:rPr>
        <w:t xml:space="preserve"> </w:t>
      </w:r>
      <w:r w:rsidRPr="00D03215">
        <w:rPr>
          <w:rFonts w:hint="eastAsia"/>
        </w:rPr>
        <w:t>上記同様に2打が出た数を入力します。</w:t>
      </w:r>
    </w:p>
    <w:p w14:paraId="33C8327E" w14:textId="77777777" w:rsidR="00EC3C48" w:rsidRPr="00D03215" w:rsidRDefault="00EC3C48" w:rsidP="006574F1">
      <w:pPr>
        <w:ind w:leftChars="202" w:left="565" w:hangingChars="67" w:hanging="141"/>
      </w:pPr>
      <w:r w:rsidRPr="00D03215">
        <w:rPr>
          <w:rFonts w:hint="eastAsia"/>
          <w:b/>
          <w:bCs/>
        </w:rPr>
        <w:t>3打：</w:t>
      </w:r>
      <w:r w:rsidR="006D4C08" w:rsidRPr="00D03215">
        <w:rPr>
          <w:rFonts w:hint="eastAsia"/>
        </w:rPr>
        <w:t xml:space="preserve"> </w:t>
      </w:r>
      <w:r w:rsidRPr="00D03215">
        <w:rPr>
          <w:rFonts w:hint="eastAsia"/>
        </w:rPr>
        <w:t>上記同様に3打が出た数を入力します。</w:t>
      </w:r>
    </w:p>
    <w:p w14:paraId="2245D834" w14:textId="4F82125F" w:rsidR="00EC3C48" w:rsidRPr="00D03215" w:rsidRDefault="00EC3C48" w:rsidP="006574F1">
      <w:pPr>
        <w:ind w:leftChars="202" w:left="565" w:hangingChars="67" w:hanging="141"/>
      </w:pPr>
      <w:r w:rsidRPr="00D03215">
        <w:rPr>
          <w:rFonts w:hint="eastAsia"/>
          <w:b/>
          <w:bCs/>
        </w:rPr>
        <w:t>試合打切：</w:t>
      </w:r>
      <w:r w:rsidR="006D4C08" w:rsidRPr="00D03215">
        <w:rPr>
          <w:rFonts w:hint="eastAsia"/>
        </w:rPr>
        <w:t xml:space="preserve"> </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_Ref430976125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(17)</w:t>
      </w:r>
      <w:r w:rsidRPr="00577CA1">
        <w:rPr>
          <w:color w:val="0070C0"/>
        </w:rPr>
        <w:fldChar w:fldCharType="end"/>
      </w:r>
      <w:r w:rsidRPr="00D03215">
        <w:rPr>
          <w:rFonts w:hint="eastAsia"/>
        </w:rPr>
        <w:t>」の</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試合打切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試合打切</w:t>
      </w:r>
      <w:r w:rsidRPr="00577CA1">
        <w:rPr>
          <w:color w:val="0070C0"/>
        </w:rPr>
        <w:fldChar w:fldCharType="end"/>
      </w:r>
      <w:r w:rsidRPr="00D03215">
        <w:rPr>
          <w:rFonts w:hint="eastAsia"/>
        </w:rPr>
        <w:t>」の項と同じです。</w:t>
      </w:r>
    </w:p>
    <w:p w14:paraId="6C8400DB" w14:textId="77777777" w:rsidR="00EC3C48" w:rsidRPr="00D03215" w:rsidRDefault="00EC3C48" w:rsidP="00C928CA">
      <w:pPr>
        <w:pStyle w:val="2"/>
      </w:pPr>
      <w:bookmarkStart w:id="364" w:name="_Toc56535399"/>
      <w:bookmarkStart w:id="365" w:name="_Toc220058848"/>
      <w:r w:rsidRPr="00D03215">
        <w:rPr>
          <w:rFonts w:hint="eastAsia"/>
        </w:rPr>
        <w:t>行の挿入と削除</w:t>
      </w:r>
      <w:bookmarkEnd w:id="364"/>
      <w:bookmarkEnd w:id="365"/>
    </w:p>
    <w:p w14:paraId="1F21B3B8" w14:textId="3DE37544" w:rsidR="00EC3C48" w:rsidRPr="00D03215" w:rsidRDefault="00EC3C48" w:rsidP="00164F5A">
      <w:pPr>
        <w:ind w:leftChars="337" w:left="708"/>
      </w:pPr>
      <w:r w:rsidRPr="00D03215">
        <w:rPr>
          <w:rFonts w:hint="eastAsia"/>
        </w:rPr>
        <w:t>プレイヤーを増減する場合、行番号を直接ドラッグした操作をしないで</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_Ref421169010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51</w:t>
      </w:r>
      <w:r w:rsidR="00577CA1" w:rsidRPr="00577CA1">
        <w:rPr>
          <w:rFonts w:hint="eastAsia"/>
          <w:color w:val="0070C0"/>
          <w:sz w:val="20"/>
          <w:szCs w:val="20"/>
        </w:rPr>
        <w:t xml:space="preserve">　プレイヤーの追加・削除</w:t>
      </w:r>
      <w:r w:rsidRPr="00577CA1">
        <w:rPr>
          <w:color w:val="0070C0"/>
        </w:rPr>
        <w:fldChar w:fldCharType="end"/>
      </w:r>
      <w:r w:rsidRPr="00D03215">
        <w:rPr>
          <w:rFonts w:hint="eastAsia"/>
        </w:rPr>
        <w:t>」図を表示して行の増減をしてください。データを入力する「毎回入力データ」シートの場合は表の中には「式」や「セルの結合」などの書式が設定してあるので行追加の操作が面倒であり、以下の操作はセルの結合による「書式設定」や「式」の入力、「No」の付け替えなどをすべて自動実行します。（但しグループの付け替えはしないので＜新規開始／追加／変更</w:t>
      </w:r>
      <w:r w:rsidR="003A1BA2" w:rsidRPr="00D03215">
        <w:rPr>
          <w:rFonts w:hint="eastAsia"/>
        </w:rPr>
        <w:t>＞</w:t>
      </w:r>
      <w:r w:rsidRPr="00D03215">
        <w:rPr>
          <w:rFonts w:hint="eastAsia"/>
        </w:rPr>
        <w:t>を使用しますが、この場合もスタートホールの同時付け替えはしないので行の挿入削除はグループ内の各所に少人数を追加する程度で使用し、大きな変更は「氏名の取込」をクリックで変更した方が簡単です。）</w:t>
      </w:r>
      <w:r w:rsidRPr="00D03215">
        <w:br/>
      </w:r>
      <w:r w:rsidRPr="00D03215">
        <w:rPr>
          <w:rFonts w:hint="eastAsia"/>
        </w:rPr>
        <w:t>集計入力データシートにもこの機能があります。</w:t>
      </w:r>
    </w:p>
    <w:p w14:paraId="6AF84B85" w14:textId="7FAF4F78" w:rsidR="00EC3C48" w:rsidRPr="00D03215" w:rsidRDefault="00EC3C48" w:rsidP="0021558B">
      <w:pPr>
        <w:pStyle w:val="3"/>
      </w:pPr>
      <w:r w:rsidRPr="00D03215">
        <w:rPr>
          <w:rFonts w:hint="eastAsia"/>
        </w:rPr>
        <w:t>行を挿入する場合は挿入する行の「A」列で右クリックすると、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_Ref421169010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51</w:t>
      </w:r>
      <w:r w:rsidR="00577CA1" w:rsidRPr="00577CA1">
        <w:rPr>
          <w:rFonts w:hint="eastAsia"/>
          <w:color w:val="0070C0"/>
          <w:sz w:val="20"/>
          <w:szCs w:val="20"/>
        </w:rPr>
        <w:t xml:space="preserve">　プレイヤーの追加・削除</w:t>
      </w:r>
      <w:r w:rsidRPr="00577CA1">
        <w:rPr>
          <w:color w:val="0070C0"/>
        </w:rPr>
        <w:fldChar w:fldCharType="end"/>
      </w:r>
      <w:r w:rsidRPr="00D03215">
        <w:rPr>
          <w:rFonts w:hint="eastAsia"/>
        </w:rPr>
        <w:t>」図を表示します。挿入数を変更する場合はスピンボタンまたは直接数字を変更してください。複数セルをドラッグして右クリックした場合の表示は、「挿入数」： に複数セル分の数値「n」を表示します。</w:t>
      </w:r>
    </w:p>
    <w:p w14:paraId="52761790" w14:textId="77777777" w:rsidR="00EC3C48" w:rsidRPr="00D03215" w:rsidRDefault="00EC3C48" w:rsidP="0021558B">
      <w:pPr>
        <w:pStyle w:val="3"/>
      </w:pPr>
      <w:r w:rsidRPr="00D03215">
        <w:rPr>
          <w:rFonts w:hint="eastAsia"/>
        </w:rPr>
        <w:t>行を削除する場合は「A」列をドラッグした範囲を「削除数」に表示します。</w:t>
      </w:r>
      <w:r w:rsidRPr="00D03215">
        <w:br/>
      </w:r>
      <w:r w:rsidRPr="00D03215">
        <w:rPr>
          <w:rFonts w:hint="eastAsia"/>
        </w:rPr>
        <w:t>「削除数」ボックスの変更はできないので変更する場合はドラッグし直してください。行</w:t>
      </w:r>
      <w:r w:rsidR="00285FB9" w:rsidRPr="00D03215">
        <w:rPr>
          <w:rFonts w:hint="eastAsia"/>
        </w:rPr>
        <w:t>の</w:t>
      </w:r>
      <w:r w:rsidRPr="00D03215">
        <w:rPr>
          <w:rFonts w:hint="eastAsia"/>
        </w:rPr>
        <w:t>削除は「行削除」ボタンを押します。</w:t>
      </w:r>
    </w:p>
    <w:p w14:paraId="1772DF09" w14:textId="76E9C90E" w:rsidR="00EC3C48" w:rsidRPr="00D03215" w:rsidRDefault="00EC3C48" w:rsidP="006574F1">
      <w:pPr>
        <w:ind w:leftChars="135" w:left="564" w:hangingChars="134" w:hanging="281"/>
      </w:pPr>
      <w:r w:rsidRPr="00D03215">
        <w:rPr>
          <w:rFonts w:hint="eastAsia"/>
        </w:rPr>
        <w:lastRenderedPageBreak/>
        <w:t>参考：　最下部にプレイヤーを追加する場合は上記で説明の＜新規開始／追加／変更＞から「新規開始／追加／変更」ダイアログボックスを表示して「追加変更」ボタンが黒丸であることを確認し、表示している「競技者人数」を追加する人数だけ「増加」すると増加分だけ最終行に追加します。最終行 + １（最終罫線の下）で「1」セルをクリックまたはドラッグして右クリックすると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_Ref421169010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51</w:t>
      </w:r>
      <w:r w:rsidR="00577CA1" w:rsidRPr="00577CA1">
        <w:rPr>
          <w:rFonts w:hint="eastAsia"/>
          <w:color w:val="0070C0"/>
          <w:sz w:val="20"/>
          <w:szCs w:val="20"/>
        </w:rPr>
        <w:t xml:space="preserve">　プレイヤーの追加・削除</w:t>
      </w:r>
      <w:r w:rsidRPr="00577CA1">
        <w:rPr>
          <w:color w:val="0070C0"/>
        </w:rPr>
        <w:fldChar w:fldCharType="end"/>
      </w:r>
      <w:r w:rsidRPr="00D03215">
        <w:rPr>
          <w:rFonts w:hint="eastAsia"/>
        </w:rPr>
        <w:t>」図を表示して追加できます。</w:t>
      </w:r>
      <w:r w:rsidR="004E78C5">
        <w:rPr>
          <w:rFonts w:hint="eastAsia"/>
        </w:rPr>
        <w:t>（</w:t>
      </w:r>
      <w:r w:rsidR="004E78C5" w:rsidRPr="004E78C5">
        <w:rPr>
          <w:rFonts w:hint="eastAsia"/>
          <w:u w:val="wave"/>
        </w:rPr>
        <w:t>「メンバー編集」シートを使用して入力する場合は使うことはありません</w:t>
      </w:r>
      <w:r w:rsidR="004E78C5">
        <w:rPr>
          <w:rFonts w:hint="eastAsia"/>
        </w:rPr>
        <w:t>）</w:t>
      </w:r>
    </w:p>
    <w:bookmarkStart w:id="366" w:name="_Ref150501460"/>
    <w:bookmarkStart w:id="367" w:name="_Ref150501471"/>
    <w:bookmarkStart w:id="368" w:name="_Toc328308532"/>
    <w:bookmarkStart w:id="369" w:name="_Toc56535400"/>
    <w:bookmarkStart w:id="370" w:name="_Toc220058849"/>
    <w:p w14:paraId="2CE30914" w14:textId="77777777" w:rsidR="00EC3C48" w:rsidRPr="00D03215" w:rsidRDefault="00283551" w:rsidP="00C928CA">
      <w:pPr>
        <w:pStyle w:val="2"/>
      </w:pPr>
      <w:r w:rsidRPr="00D03215">
        <w:rPr>
          <w:rFonts w:hint="eastAsia"/>
          <w:noProof/>
        </w:rPr>
        <mc:AlternateContent>
          <mc:Choice Requires="wpg">
            <w:drawing>
              <wp:anchor distT="0" distB="0" distL="114300" distR="114300" simplePos="0" relativeHeight="251064320" behindDoc="0" locked="0" layoutInCell="1" allowOverlap="1" wp14:anchorId="798F4A81" wp14:editId="092A4289">
                <wp:simplePos x="0" y="0"/>
                <wp:positionH relativeFrom="margin">
                  <wp:posOffset>3196030</wp:posOffset>
                </wp:positionH>
                <wp:positionV relativeFrom="paragraph">
                  <wp:posOffset>-1140647</wp:posOffset>
                </wp:positionV>
                <wp:extent cx="2515870" cy="1151255"/>
                <wp:effectExtent l="0" t="0" r="0" b="0"/>
                <wp:wrapSquare wrapText="bothSides"/>
                <wp:docPr id="51" name="グループ化 51"/>
                <wp:cNvGraphicFramePr/>
                <a:graphic xmlns:a="http://schemas.openxmlformats.org/drawingml/2006/main">
                  <a:graphicData uri="http://schemas.microsoft.com/office/word/2010/wordprocessingGroup">
                    <wpg:wgp>
                      <wpg:cNvGrpSpPr/>
                      <wpg:grpSpPr>
                        <a:xfrm>
                          <a:off x="0" y="0"/>
                          <a:ext cx="2515870" cy="1151255"/>
                          <a:chOff x="0" y="-8648"/>
                          <a:chExt cx="2517913" cy="1154529"/>
                        </a:xfrm>
                      </wpg:grpSpPr>
                      <wps:wsp>
                        <wps:cNvPr id="25" name="テキスト ボックス 25"/>
                        <wps:cNvSpPr txBox="1"/>
                        <wps:spPr>
                          <a:xfrm>
                            <a:off x="50841" y="916631"/>
                            <a:ext cx="2467072" cy="229250"/>
                          </a:xfrm>
                          <a:prstGeom prst="rect">
                            <a:avLst/>
                          </a:prstGeom>
                          <a:solidFill>
                            <a:prstClr val="white"/>
                          </a:solidFill>
                          <a:ln>
                            <a:noFill/>
                          </a:ln>
                          <a:effectLst/>
                        </wps:spPr>
                        <wps:txbx>
                          <w:txbxContent>
                            <w:p w14:paraId="1B399F63" w14:textId="77777777" w:rsidR="0033563C" w:rsidRPr="00D03215" w:rsidRDefault="0033563C" w:rsidP="00AC71EA">
                              <w:pPr>
                                <w:pStyle w:val="ab"/>
                              </w:pPr>
                              <w:bookmarkStart w:id="371" w:name="_Ref42116901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51</w:t>
                              </w:r>
                              <w:r w:rsidRPr="00D03215">
                                <w:fldChar w:fldCharType="end"/>
                              </w:r>
                              <w:r w:rsidRPr="00D03215">
                                <w:rPr>
                                  <w:rFonts w:hint="eastAsia"/>
                                </w:rPr>
                                <w:t xml:space="preserve">　プレイヤーの追加・削除</w:t>
                              </w:r>
                              <w:bookmarkEnd w:id="3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4" name="図 24"/>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8648"/>
                            <a:ext cx="2510287" cy="89714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8F4A81" id="グループ化 51" o:spid="_x0000_s1181" style="position:absolute;left:0;text-align:left;margin-left:251.65pt;margin-top:-89.8pt;width:198.1pt;height:90.65pt;z-index:251064320;mso-position-horizontal-relative:margin;mso-position-vertical-relative:text;mso-width-relative:margin;mso-height-relative:margin" coordorigin=",-86" coordsize="25179,11545"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">
                <v:shape id="テキスト ボックス 25" o:spid="_x0000_s1182" type="#_x0000_t202" style="position:absolute;left:508;top:9166;width:24671;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LjxgAAANsAAAAPAAAAZHJzL2Rvd25yZXYueG1sRI9BawIx&#10;FITvQv9DeAUvotlaK7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yGry48YAAADbAAAA&#10;DwAAAAAAAAAAAAAAAAAHAgAAZHJzL2Rvd25yZXYueG1sUEsFBgAAAAADAAMAtwAAAPoCAAAAAA==&#10;" stroked="f">
                  <v:textbox style="mso-fit-shape-to-text:t" inset="0,0,0,0">
                    <w:txbxContent>
                      <w:p w14:paraId="1B399F63" w14:textId="77777777" w:rsidR="0033563C" w:rsidRPr="00D03215" w:rsidRDefault="0033563C" w:rsidP="00AC71EA">
                        <w:pPr>
                          <w:pStyle w:val="ab"/>
                        </w:pPr>
                        <w:bookmarkStart w:id="433" w:name="_Ref42116901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51</w:t>
                        </w:r>
                        <w:r w:rsidRPr="00D03215">
                          <w:fldChar w:fldCharType="end"/>
                        </w:r>
                        <w:r w:rsidRPr="00D03215">
                          <w:rPr>
                            <w:rFonts w:hint="eastAsia"/>
                          </w:rPr>
                          <w:t xml:space="preserve">　プレイヤーの追加・削除</w:t>
                        </w:r>
                        <w:bookmarkEnd w:id="433"/>
                      </w:p>
                    </w:txbxContent>
                  </v:textbox>
                </v:shape>
                <v:shape id="図 24" o:spid="_x0000_s1183" type="#_x0000_t75" style="position:absolute;top:-86;width:25102;height:8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">
                  <v:imagedata r:id="rId109" o:title=""/>
                </v:shape>
                <w10:wrap type="square" anchorx="margin"/>
              </v:group>
            </w:pict>
          </mc:Fallback>
        </mc:AlternateContent>
      </w:r>
      <w:r w:rsidR="00EC3C48" w:rsidRPr="00D03215">
        <w:rPr>
          <w:rFonts w:hint="eastAsia"/>
        </w:rPr>
        <w:t>集計順位を計算して表示するには</w:t>
      </w:r>
      <w:bookmarkEnd w:id="366"/>
      <w:bookmarkEnd w:id="367"/>
      <w:bookmarkEnd w:id="368"/>
      <w:bookmarkEnd w:id="369"/>
      <w:bookmarkEnd w:id="370"/>
    </w:p>
    <w:p w14:paraId="1CE00F92" w14:textId="57E9E5AB" w:rsidR="00EC3C48" w:rsidRPr="00D03215" w:rsidRDefault="00EC3C48" w:rsidP="0021558B">
      <w:pPr>
        <w:pStyle w:val="3"/>
      </w:pPr>
      <w:r w:rsidRPr="00D03215">
        <w:rPr>
          <w:rFonts w:hint="eastAsia"/>
        </w:rPr>
        <w:t>「毎回入力データ」シートにすべてのデータを入力した場合は</w:t>
      </w:r>
      <w:r w:rsidR="00063AA0">
        <w:rPr>
          <w:rFonts w:hint="eastAsia"/>
        </w:rPr>
        <w:t>リボンのコマンドアイコン</w:t>
      </w:r>
      <w:r w:rsidRPr="00D03215">
        <w:rPr>
          <w:rFonts w:hint="eastAsia"/>
        </w:rPr>
        <w:t>＜データ集計＞をクリックすると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_Ref421197490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52</w:t>
      </w:r>
      <w:r w:rsidR="00577CA1" w:rsidRPr="00577CA1">
        <w:rPr>
          <w:rFonts w:hint="eastAsia"/>
          <w:color w:val="0070C0"/>
        </w:rPr>
        <w:t xml:space="preserve">　データ集計</w:t>
      </w:r>
      <w:r w:rsidRPr="00577CA1">
        <w:rPr>
          <w:color w:val="0070C0"/>
        </w:rPr>
        <w:fldChar w:fldCharType="end"/>
      </w:r>
      <w:r w:rsidRPr="00D03215">
        <w:rPr>
          <w:rFonts w:hint="eastAsia"/>
        </w:rPr>
        <w:t>」図を表示します。＜OK＞ボタンを押すと「点数順集計表」、「ホールインワン集計表」、「グループ別集計表」「グループ別のホールインワン順」シートのすべてを一気に計算して「点数順集計表」シートに表示します。</w:t>
      </w:r>
    </w:p>
    <w:p w14:paraId="5AC21C91" w14:textId="77777777" w:rsidR="00164F5A" w:rsidRPr="00D03215" w:rsidRDefault="00EC3C48" w:rsidP="0021558B">
      <w:pPr>
        <w:pStyle w:val="3"/>
      </w:pPr>
      <w:r w:rsidRPr="00D03215">
        <w:rPr>
          <w:rFonts w:hint="eastAsia"/>
        </w:rPr>
        <w:t>「集計入力データ」シートへ記入する。</w:t>
      </w:r>
    </w:p>
    <w:p w14:paraId="63CEE048" w14:textId="77777777" w:rsidR="00EC3C48" w:rsidRPr="00D03215" w:rsidRDefault="00EC3C48" w:rsidP="0021558B">
      <w:pPr>
        <w:pStyle w:val="3"/>
        <w:numPr>
          <w:ilvl w:val="0"/>
          <w:numId w:val="0"/>
        </w:numPr>
        <w:ind w:left="993"/>
      </w:pPr>
      <w:r w:rsidRPr="00D03215">
        <w:rPr>
          <w:rFonts w:hint="eastAsia"/>
          <w:b/>
          <w:bCs/>
        </w:rPr>
        <w:t>チェックマーク：</w:t>
      </w:r>
      <w:r w:rsidRPr="00D03215">
        <w:rPr>
          <w:rFonts w:hint="eastAsia"/>
        </w:rPr>
        <w:t xml:space="preserve">　通常はOFFで使用します。</w:t>
      </w:r>
    </w:p>
    <w:p w14:paraId="127F22CB" w14:textId="77777777" w:rsidR="00EC3C48" w:rsidRPr="00D03215" w:rsidRDefault="00283551" w:rsidP="0021558B">
      <w:pPr>
        <w:pStyle w:val="3"/>
      </w:pPr>
      <w:r w:rsidRPr="00D03215">
        <w:rPr>
          <w:rFonts w:hint="eastAsia"/>
          <w:noProof/>
        </w:rPr>
        <mc:AlternateContent>
          <mc:Choice Requires="wpg">
            <w:drawing>
              <wp:anchor distT="0" distB="0" distL="114300" distR="114300" simplePos="0" relativeHeight="251313152" behindDoc="0" locked="0" layoutInCell="1" allowOverlap="1" wp14:anchorId="35473C24" wp14:editId="08DAF7AA">
                <wp:simplePos x="0" y="0"/>
                <wp:positionH relativeFrom="margin">
                  <wp:posOffset>4137324</wp:posOffset>
                </wp:positionH>
                <wp:positionV relativeFrom="paragraph">
                  <wp:posOffset>-582594</wp:posOffset>
                </wp:positionV>
                <wp:extent cx="1623981" cy="1508760"/>
                <wp:effectExtent l="0" t="0" r="0" b="0"/>
                <wp:wrapSquare wrapText="bothSides"/>
                <wp:docPr id="38" name="グループ化 38"/>
                <wp:cNvGraphicFramePr/>
                <a:graphic xmlns:a="http://schemas.openxmlformats.org/drawingml/2006/main">
                  <a:graphicData uri="http://schemas.microsoft.com/office/word/2010/wordprocessingGroup">
                    <wpg:wgp>
                      <wpg:cNvGrpSpPr/>
                      <wpg:grpSpPr>
                        <a:xfrm>
                          <a:off x="0" y="0"/>
                          <a:ext cx="1623981" cy="1508760"/>
                          <a:chOff x="0" y="0"/>
                          <a:chExt cx="1627055" cy="1508760"/>
                        </a:xfrm>
                      </wpg:grpSpPr>
                      <pic:pic xmlns:pic="http://schemas.openxmlformats.org/drawingml/2006/picture">
                        <pic:nvPicPr>
                          <pic:cNvPr id="36" name="図 36"/>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1625600" cy="1289050"/>
                          </a:xfrm>
                          <a:prstGeom prst="rect">
                            <a:avLst/>
                          </a:prstGeom>
                        </pic:spPr>
                      </pic:pic>
                      <wps:wsp>
                        <wps:cNvPr id="37" name="テキスト ボックス 37"/>
                        <wps:cNvSpPr txBox="1"/>
                        <wps:spPr>
                          <a:xfrm>
                            <a:off x="2831" y="1280160"/>
                            <a:ext cx="1624224" cy="228600"/>
                          </a:xfrm>
                          <a:prstGeom prst="rect">
                            <a:avLst/>
                          </a:prstGeom>
                          <a:solidFill>
                            <a:prstClr val="white"/>
                          </a:solidFill>
                          <a:ln>
                            <a:noFill/>
                          </a:ln>
                          <a:effectLst/>
                        </wps:spPr>
                        <wps:txbx>
                          <w:txbxContent>
                            <w:p w14:paraId="196DF630" w14:textId="77777777" w:rsidR="0033563C" w:rsidRPr="00D03215" w:rsidRDefault="0033563C" w:rsidP="00AC71EA">
                              <w:pPr>
                                <w:pStyle w:val="ab"/>
                              </w:pPr>
                              <w:bookmarkStart w:id="372" w:name="_Ref42119749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52</w:t>
                              </w:r>
                              <w:r w:rsidRPr="00D03215">
                                <w:fldChar w:fldCharType="end"/>
                              </w:r>
                              <w:r w:rsidRPr="00D03215">
                                <w:rPr>
                                  <w:rFonts w:hint="eastAsia"/>
                                </w:rPr>
                                <w:t xml:space="preserve">　データ集計</w:t>
                              </w:r>
                              <w:bookmarkEnd w:id="3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35473C24" id="グループ化 38" o:spid="_x0000_s1184" style="position:absolute;left:0;text-align:left;margin-left:325.75pt;margin-top:-45.85pt;width:127.85pt;height:118.8pt;z-index:251313152;mso-position-horizontal-relative:margin;mso-position-vertical-relative:text;mso-height-relative:margin" coordsize="16270,15087"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">
                <v:shape id="図 36" o:spid="_x0000_s1185" type="#_x0000_t75" style="position:absolute;width:16256;height:12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">
                  <v:imagedata r:id="rId111" o:title=""/>
                </v:shape>
                <v:shape id="テキスト ボックス 37" o:spid="_x0000_s1186" type="#_x0000_t202" style="position:absolute;left:28;top:12801;width:1624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" stroked="f">
                  <v:textbox style="mso-fit-shape-to-text:t" inset="0,0,0,0">
                    <w:txbxContent>
                      <w:p w14:paraId="196DF630" w14:textId="77777777" w:rsidR="0033563C" w:rsidRPr="00D03215" w:rsidRDefault="0033563C" w:rsidP="00AC71EA">
                        <w:pPr>
                          <w:pStyle w:val="ab"/>
                        </w:pPr>
                        <w:bookmarkStart w:id="435" w:name="_Ref421197490"/>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52</w:t>
                        </w:r>
                        <w:r w:rsidRPr="00D03215">
                          <w:fldChar w:fldCharType="end"/>
                        </w:r>
                        <w:r w:rsidRPr="00D03215">
                          <w:rPr>
                            <w:rFonts w:hint="eastAsia"/>
                          </w:rPr>
                          <w:t xml:space="preserve">　データ集計</w:t>
                        </w:r>
                        <w:bookmarkEnd w:id="435"/>
                      </w:p>
                    </w:txbxContent>
                  </v:textbox>
                </v:shape>
                <w10:wrap type="square" anchorx="margin"/>
              </v:group>
            </w:pict>
          </mc:Fallback>
        </mc:AlternateContent>
      </w:r>
      <w:r w:rsidR="00EC3C48" w:rsidRPr="00D03215">
        <w:rPr>
          <w:rFonts w:hint="eastAsia"/>
        </w:rPr>
        <w:t>「グループ別集計表」シートについて表の見方を説明します。</w:t>
      </w:r>
      <w:r w:rsidR="00EC3C48" w:rsidRPr="00D03215">
        <w:br/>
      </w:r>
      <w:r w:rsidR="00EC3C48" w:rsidRPr="00D03215">
        <w:rPr>
          <w:rFonts w:hint="eastAsia"/>
        </w:rPr>
        <w:t>（他のシートは後述する同順位が発生した場合以外は上から昇順に順位を表示するので簡単に分かります）</w:t>
      </w:r>
      <w:r w:rsidR="00EC3C48" w:rsidRPr="00D03215">
        <w:br/>
      </w:r>
      <w:r w:rsidR="00EC3C48" w:rsidRPr="00D03215">
        <w:rPr>
          <w:rFonts w:hint="eastAsia"/>
        </w:rPr>
        <w:t>「XL_4R同好会2015 04 01.xls」を例に説明しますが「グループ別集計表」シートの「1」位は、5行から10行までのグループになります。「A」列の「小計」までが該当し「B」列を見ると「1」番のグループになります。</w:t>
      </w:r>
      <w:r w:rsidR="00EC3C48" w:rsidRPr="00D03215">
        <w:br/>
      </w:r>
      <w:r w:rsidR="00EC3C48" w:rsidRPr="00D03215">
        <w:rPr>
          <w:rFonts w:hint="eastAsia"/>
        </w:rPr>
        <w:t>「Z」列を見ると上から下方向に順位の番号が大きくなります。</w:t>
      </w:r>
      <w:r w:rsidR="00EC3C48" w:rsidRPr="00D03215">
        <w:br/>
      </w:r>
      <w:r w:rsidR="00EC3C48" w:rsidRPr="00D03215">
        <w:rPr>
          <w:rFonts w:hint="eastAsia"/>
        </w:rPr>
        <w:t>これらのグループ順位を分かり易くまとめたものが「41」行に「＊＊＊＊＊ グループ別の小計順まとめリスト ＊＊＊＊＊」として、この行の下に順位のグループが「A」列の「No」に「小計」と記入し、「B」列の「GN」列にグループ番号が順番に表示しています。「１」位は「1」グループ、以下2位が「3」のグループで最後が「4」グループと表示しています。</w:t>
      </w:r>
    </w:p>
    <w:p w14:paraId="32668A28" w14:textId="77777777" w:rsidR="00EC3C48" w:rsidRPr="00D03215" w:rsidRDefault="00EC3C48" w:rsidP="0021558B">
      <w:pPr>
        <w:pStyle w:val="3"/>
      </w:pPr>
      <w:r w:rsidRPr="00D03215">
        <w:rPr>
          <w:rFonts w:hint="eastAsia"/>
        </w:rPr>
        <w:t>「グループ別のホールインワン順」シートでも上記同様の見方をしてください。</w:t>
      </w:r>
    </w:p>
    <w:p w14:paraId="22CEF427" w14:textId="77777777" w:rsidR="00EC3C48" w:rsidRPr="00D03215" w:rsidRDefault="00EC3C48" w:rsidP="00C928CA">
      <w:pPr>
        <w:pStyle w:val="2"/>
      </w:pPr>
      <w:bookmarkStart w:id="373" w:name="_Ref431218260"/>
      <w:bookmarkStart w:id="374" w:name="_Toc56535401"/>
      <w:bookmarkStart w:id="375" w:name="_Toc220058850"/>
      <w:r w:rsidRPr="00D03215">
        <w:rPr>
          <w:rFonts w:hint="eastAsia"/>
        </w:rPr>
        <w:t>「点数順集計表」シートに同順位が発生した場合</w:t>
      </w:r>
      <w:bookmarkEnd w:id="373"/>
      <w:bookmarkEnd w:id="374"/>
      <w:bookmarkEnd w:id="375"/>
    </w:p>
    <w:p w14:paraId="78794AEA" w14:textId="77777777" w:rsidR="00EC3C48" w:rsidRPr="00D03215" w:rsidRDefault="00EC3C48" w:rsidP="00164F5A">
      <w:pPr>
        <w:ind w:leftChars="337" w:left="708"/>
      </w:pPr>
      <w:r w:rsidRPr="00D03215">
        <w:rPr>
          <w:rFonts w:hint="eastAsia"/>
        </w:rPr>
        <w:t>「点数順集計表」シートで順位を決定する方法は、以下の取り決めです。</w:t>
      </w:r>
    </w:p>
    <w:p w14:paraId="603BEF89" w14:textId="77777777" w:rsidR="00EC3C48" w:rsidRPr="00D03215" w:rsidRDefault="00EC3C48" w:rsidP="00C867D9">
      <w:pPr>
        <w:pStyle w:val="4"/>
      </w:pPr>
      <w:bookmarkStart w:id="376" w:name="_Ref421199356"/>
      <w:r w:rsidRPr="00D03215">
        <w:rPr>
          <w:rFonts w:hint="eastAsia"/>
        </w:rPr>
        <w:t>合計の少ない方が、順位が上です。</w:t>
      </w:r>
      <w:bookmarkEnd w:id="376"/>
    </w:p>
    <w:p w14:paraId="766156C6" w14:textId="77777777" w:rsidR="00535C2F" w:rsidRDefault="00EC3C48" w:rsidP="00C867D9">
      <w:pPr>
        <w:pStyle w:val="4"/>
      </w:pPr>
      <w:bookmarkStart w:id="377" w:name="_Ref421199361"/>
      <w:r w:rsidRPr="00D03215">
        <w:rPr>
          <w:rFonts w:hint="eastAsia"/>
        </w:rPr>
        <w:t>合計が、同点である場合はH1（1打のホールインワン）2打、3打の回数が多い方が順位を上位（3打より2打、それよりも1打が多い方が上位）とします</w:t>
      </w:r>
      <w:r w:rsidR="00535C2F">
        <w:rPr>
          <w:rFonts w:hint="eastAsia"/>
        </w:rPr>
        <w:t>。</w:t>
      </w:r>
    </w:p>
    <w:p w14:paraId="0F4ADB60" w14:textId="0EFF4A17" w:rsidR="00EC3C48" w:rsidRDefault="00535C2F" w:rsidP="00C867D9">
      <w:pPr>
        <w:pStyle w:val="4"/>
      </w:pPr>
      <w:r>
        <w:rPr>
          <w:rFonts w:hint="eastAsia"/>
        </w:rPr>
        <w:t>上記すべて完全に一致の場合は</w:t>
      </w:r>
      <w:r w:rsidRPr="005F63B9">
        <w:rPr>
          <w:rFonts w:hint="eastAsia"/>
          <w:color w:val="0070C0"/>
        </w:rPr>
        <w:t>「</w:t>
      </w:r>
      <w:r w:rsidR="007F43DD" w:rsidRPr="00577CA1">
        <w:rPr>
          <w:color w:val="0070C0"/>
        </w:rPr>
        <w:fldChar w:fldCharType="begin"/>
      </w:r>
      <w:r w:rsidR="007F43DD" w:rsidRPr="00577CA1">
        <w:rPr>
          <w:color w:val="0070C0"/>
        </w:rPr>
        <w:instrText xml:space="preserve"> </w:instrText>
      </w:r>
      <w:r w:rsidR="007F43DD" w:rsidRPr="00577CA1">
        <w:rPr>
          <w:rFonts w:hint="eastAsia"/>
          <w:color w:val="0070C0"/>
        </w:rPr>
        <w:instrText>REF _Ref219642058 \r \h</w:instrText>
      </w:r>
      <w:r w:rsidR="007F43DD" w:rsidRPr="00577CA1">
        <w:rPr>
          <w:color w:val="0070C0"/>
        </w:rPr>
        <w:instrText xml:space="preserve"> </w:instrText>
      </w:r>
      <w:r w:rsidR="007F43DD" w:rsidRPr="00577CA1">
        <w:rPr>
          <w:color w:val="0070C0"/>
        </w:rPr>
      </w:r>
      <w:r w:rsidR="007F43DD" w:rsidRPr="00577CA1">
        <w:rPr>
          <w:color w:val="0070C0"/>
        </w:rPr>
        <w:fldChar w:fldCharType="separate"/>
      </w:r>
      <w:r w:rsidR="00577CA1" w:rsidRPr="00577CA1">
        <w:rPr>
          <w:rFonts w:hint="eastAsia"/>
          <w:color w:val="0070C0"/>
        </w:rPr>
        <w:t>２</w:t>
      </w:r>
      <w:r w:rsidR="00577CA1" w:rsidRPr="00577CA1">
        <w:rPr>
          <w:color w:val="0070C0"/>
        </w:rPr>
        <w:t>16)</w:t>
      </w:r>
      <w:r w:rsidR="007F43DD" w:rsidRPr="00577CA1">
        <w:rPr>
          <w:color w:val="0070C0"/>
        </w:rPr>
        <w:fldChar w:fldCharType="end"/>
      </w:r>
      <w:r w:rsidRPr="00D03215">
        <w:rPr>
          <w:rFonts w:hint="eastAsia"/>
        </w:rPr>
        <w:t>」項</w:t>
      </w:r>
      <w:r>
        <w:rPr>
          <w:rFonts w:hint="eastAsia"/>
        </w:rPr>
        <w:t>で説明のニアピン競技を行います</w:t>
      </w:r>
      <w:r w:rsidR="00EC3C48" w:rsidRPr="00D03215">
        <w:rPr>
          <w:rFonts w:hint="eastAsia"/>
        </w:rPr>
        <w:t>。</w:t>
      </w:r>
      <w:bookmarkEnd w:id="377"/>
    </w:p>
    <w:p w14:paraId="45CEA5A7" w14:textId="2D437FB4" w:rsidR="00EC3C48" w:rsidRPr="00D03215" w:rsidRDefault="00EC3C48" w:rsidP="006574F1">
      <w:pPr>
        <w:ind w:leftChars="136" w:left="708" w:hangingChars="201" w:hanging="422"/>
      </w:pPr>
      <w:r w:rsidRPr="00D03215">
        <w:rPr>
          <w:rFonts w:hint="eastAsia"/>
        </w:rPr>
        <w:t>参考１：　添付したサンプルファイル「</w:t>
      </w:r>
      <w:r w:rsidR="0028562A" w:rsidRPr="0028562A">
        <w:t>XL_4R_GG_同好会_2015 03 29.xlsx</w:t>
      </w:r>
      <w:r w:rsidRPr="00D03215">
        <w:rPr>
          <w:rFonts w:hint="eastAsia"/>
        </w:rPr>
        <w:t>」</w:t>
      </w:r>
      <w:r w:rsidR="0028562A">
        <w:rPr>
          <w:rFonts w:hint="eastAsia"/>
        </w:rPr>
        <w:t>の「集計表」シ</w:t>
      </w:r>
      <w:r w:rsidR="0028562A">
        <w:rPr>
          <w:rFonts w:hint="eastAsia"/>
        </w:rPr>
        <w:lastRenderedPageBreak/>
        <w:t>ートに</w:t>
      </w:r>
      <w:r w:rsidRPr="00D03215">
        <w:rPr>
          <w:rFonts w:hint="eastAsia"/>
        </w:rPr>
        <w:t>は以下で説明する同順位が発生した場合に</w:t>
      </w:r>
      <w:r w:rsidRPr="005F63B9">
        <w:rPr>
          <w:rFonts w:hint="eastAsia"/>
          <w:color w:val="0070C0"/>
        </w:rPr>
        <w:t>「</w:t>
      </w:r>
      <w:r w:rsidR="00A178DA" w:rsidRPr="00577CA1">
        <w:rPr>
          <w:color w:val="0070C0"/>
        </w:rPr>
        <w:fldChar w:fldCharType="begin"/>
      </w:r>
      <w:r w:rsidR="00A178DA" w:rsidRPr="00577CA1">
        <w:rPr>
          <w:color w:val="0070C0"/>
        </w:rPr>
        <w:instrText xml:space="preserve"> </w:instrText>
      </w:r>
      <w:r w:rsidR="00A178DA" w:rsidRPr="00577CA1">
        <w:rPr>
          <w:rFonts w:hint="eastAsia"/>
          <w:color w:val="0070C0"/>
        </w:rPr>
        <w:instrText>REF ニアピン \h</w:instrText>
      </w:r>
      <w:r w:rsidR="00A178DA" w:rsidRPr="00577CA1">
        <w:rPr>
          <w:color w:val="0070C0"/>
        </w:rPr>
        <w:instrText xml:space="preserve"> </w:instrText>
      </w:r>
      <w:r w:rsidR="00A178DA" w:rsidRPr="00577CA1">
        <w:rPr>
          <w:color w:val="0070C0"/>
        </w:rPr>
      </w:r>
      <w:r w:rsidR="00A178DA" w:rsidRPr="00577CA1">
        <w:rPr>
          <w:color w:val="0070C0"/>
        </w:rPr>
        <w:fldChar w:fldCharType="separate"/>
      </w:r>
      <w:r w:rsidR="00577CA1" w:rsidRPr="00577CA1">
        <w:rPr>
          <w:rFonts w:hint="eastAsia"/>
          <w:color w:val="0070C0"/>
          <w:u w:val="single"/>
        </w:rPr>
        <w:t>ニアピン</w:t>
      </w:r>
      <w:r w:rsidR="00A178DA" w:rsidRPr="00577CA1">
        <w:rPr>
          <w:color w:val="0070C0"/>
        </w:rPr>
        <w:fldChar w:fldCharType="end"/>
      </w:r>
      <w:r w:rsidRPr="00D03215">
        <w:rPr>
          <w:rFonts w:hint="eastAsia"/>
        </w:rPr>
        <w:t>」競技のデータを入力する以前の状態です。（理由はニアピンによる処理をしたファイルを添付すると同順位に対する赤色と緑色のカラー表示が消えるため同順位の説明が難しくなるためです）</w:t>
      </w:r>
    </w:p>
    <w:p w14:paraId="23B5BEDA" w14:textId="415BB2F0" w:rsidR="00EC3C48" w:rsidRPr="00D03215" w:rsidRDefault="00EC3C48" w:rsidP="006574F1">
      <w:pPr>
        <w:ind w:leftChars="136" w:left="708" w:hangingChars="201" w:hanging="422"/>
      </w:pPr>
      <w:r w:rsidRPr="00D03215">
        <w:rPr>
          <w:rFonts w:hint="eastAsia"/>
        </w:rPr>
        <w:t>参考2： 「点数順集計表」、「ホールインワン集計表」、「グループ別集計表」、「グループ別ホールインワン順」シートでは「Delete」キーがすべてのセルで有効であり、セルを「弾く」などの対策がしてありませんので、</w:t>
      </w:r>
      <w:r w:rsidR="00296F5A" w:rsidRPr="005F63B9">
        <w:rPr>
          <w:rFonts w:hint="eastAsia"/>
          <w:color w:val="0070C0"/>
        </w:rPr>
        <w:t>「</w:t>
      </w:r>
      <w:r w:rsidR="00296F5A" w:rsidRPr="00577CA1">
        <w:rPr>
          <w:color w:val="0070C0"/>
        </w:rPr>
        <w:fldChar w:fldCharType="begin"/>
      </w:r>
      <w:r w:rsidR="00296F5A" w:rsidRPr="00577CA1">
        <w:rPr>
          <w:color w:val="0070C0"/>
        </w:rPr>
        <w:instrText xml:space="preserve"> </w:instrText>
      </w:r>
      <w:r w:rsidR="00296F5A" w:rsidRPr="00577CA1">
        <w:rPr>
          <w:rFonts w:hint="eastAsia"/>
          <w:color w:val="0070C0"/>
        </w:rPr>
        <w:instrText>REF ニアピン \h</w:instrText>
      </w:r>
      <w:r w:rsidR="00296F5A" w:rsidRPr="00577CA1">
        <w:rPr>
          <w:color w:val="0070C0"/>
        </w:rPr>
        <w:instrText xml:space="preserve"> </w:instrText>
      </w:r>
      <w:r w:rsidR="00296F5A" w:rsidRPr="00577CA1">
        <w:rPr>
          <w:color w:val="0070C0"/>
        </w:rPr>
      </w:r>
      <w:r w:rsidR="00296F5A" w:rsidRPr="00577CA1">
        <w:rPr>
          <w:color w:val="0070C0"/>
        </w:rPr>
        <w:fldChar w:fldCharType="separate"/>
      </w:r>
      <w:r w:rsidR="00577CA1" w:rsidRPr="00577CA1">
        <w:rPr>
          <w:rFonts w:hint="eastAsia"/>
          <w:color w:val="0070C0"/>
          <w:u w:val="single"/>
        </w:rPr>
        <w:t>ニアピン</w:t>
      </w:r>
      <w:r w:rsidR="00296F5A" w:rsidRPr="00577CA1">
        <w:rPr>
          <w:color w:val="0070C0"/>
        </w:rPr>
        <w:fldChar w:fldCharType="end"/>
      </w:r>
      <w:r w:rsidR="00296F5A" w:rsidRPr="00D03215">
        <w:rPr>
          <w:rFonts w:hint="eastAsia"/>
        </w:rPr>
        <w:t>」</w:t>
      </w:r>
      <w:r w:rsidRPr="00D03215">
        <w:rPr>
          <w:rFonts w:hint="eastAsia"/>
        </w:rPr>
        <w:t>順位を入力する場合、誤ってセルの「消去」をしないように気を付けてください。直後であれば「元に戻す」が有効です。</w:t>
      </w:r>
    </w:p>
    <w:p w14:paraId="0E677A1B" w14:textId="010228C9" w:rsidR="00EC3C48" w:rsidRPr="00D03215" w:rsidRDefault="00EC3C48" w:rsidP="006574F1">
      <w:pPr>
        <w:ind w:leftChars="136" w:left="708" w:hangingChars="201" w:hanging="422"/>
      </w:pPr>
      <w:r w:rsidRPr="00D03215">
        <w:rPr>
          <w:rFonts w:hint="eastAsia"/>
        </w:rPr>
        <w:t>参考3：　同順位が発生したことにより</w:t>
      </w:r>
      <w:r w:rsidR="00296F5A" w:rsidRPr="005F63B9">
        <w:rPr>
          <w:rFonts w:hint="eastAsia"/>
          <w:color w:val="0070C0"/>
        </w:rPr>
        <w:t>「</w:t>
      </w:r>
      <w:r w:rsidR="00296F5A" w:rsidRPr="00577CA1">
        <w:rPr>
          <w:color w:val="0070C0"/>
        </w:rPr>
        <w:fldChar w:fldCharType="begin"/>
      </w:r>
      <w:r w:rsidR="00296F5A" w:rsidRPr="00577CA1">
        <w:rPr>
          <w:color w:val="0070C0"/>
        </w:rPr>
        <w:instrText xml:space="preserve"> </w:instrText>
      </w:r>
      <w:r w:rsidR="00296F5A" w:rsidRPr="00577CA1">
        <w:rPr>
          <w:rFonts w:hint="eastAsia"/>
          <w:color w:val="0070C0"/>
        </w:rPr>
        <w:instrText>REF ニアピン \h</w:instrText>
      </w:r>
      <w:r w:rsidR="00296F5A" w:rsidRPr="00577CA1">
        <w:rPr>
          <w:color w:val="0070C0"/>
        </w:rPr>
        <w:instrText xml:space="preserve"> </w:instrText>
      </w:r>
      <w:r w:rsidR="00296F5A" w:rsidRPr="00577CA1">
        <w:rPr>
          <w:color w:val="0070C0"/>
        </w:rPr>
      </w:r>
      <w:r w:rsidR="00296F5A" w:rsidRPr="00577CA1">
        <w:rPr>
          <w:color w:val="0070C0"/>
        </w:rPr>
        <w:fldChar w:fldCharType="separate"/>
      </w:r>
      <w:r w:rsidR="00577CA1" w:rsidRPr="00577CA1">
        <w:rPr>
          <w:rFonts w:hint="eastAsia"/>
          <w:color w:val="0070C0"/>
          <w:u w:val="single"/>
        </w:rPr>
        <w:t>ニアピン</w:t>
      </w:r>
      <w:r w:rsidR="00296F5A" w:rsidRPr="00577CA1">
        <w:rPr>
          <w:color w:val="0070C0"/>
        </w:rPr>
        <w:fldChar w:fldCharType="end"/>
      </w:r>
      <w:r w:rsidR="00296F5A" w:rsidRPr="00D03215">
        <w:rPr>
          <w:rFonts w:hint="eastAsia"/>
        </w:rPr>
        <w:t>」</w:t>
      </w:r>
      <w:r w:rsidRPr="00D03215">
        <w:rPr>
          <w:rFonts w:hint="eastAsia"/>
        </w:rPr>
        <w:t>カラーが付いている場合に、「</w:t>
      </w:r>
      <w:r w:rsidR="0051406E" w:rsidRPr="00D03215">
        <w:rPr>
          <w:rFonts w:hint="eastAsia"/>
        </w:rPr>
        <w:t>字幕と罫線引き</w:t>
      </w:r>
      <w:r w:rsidRPr="00D03215">
        <w:rPr>
          <w:rFonts w:hint="eastAsia"/>
        </w:rPr>
        <w:t>」を実行するとニアピンのカラーが消えるため実行禁止です。</w:t>
      </w:r>
      <w:r w:rsidRPr="00D03215">
        <w:br/>
      </w:r>
      <w:r w:rsidRPr="00D03215">
        <w:rPr>
          <w:rFonts w:hint="eastAsia"/>
        </w:rPr>
        <w:t>理由はすべてのシートのニアピン競技をして順位を決定し終わった場合は問題ないのですが一部のシートでニアピン競技が済んでいないシートがある場合は再度＜データ集計＞を実行するとニアピン競技が済んでいるシートがニアピン競技の前の状態に戻るため再度＜データ集計＞を実行することもできなくなりニアピン競技の結果の氏名や順位のメモを取って＜データ集計＞再実行するなどのことになるためです。</w:t>
      </w:r>
      <w:r w:rsidRPr="00D03215">
        <w:br/>
      </w:r>
      <w:r w:rsidRPr="00D03215">
        <w:rPr>
          <w:rFonts w:hint="eastAsia"/>
        </w:rPr>
        <w:t>（</w:t>
      </w:r>
      <w:r w:rsidR="0051406E" w:rsidRPr="00D03215">
        <w:rPr>
          <w:rFonts w:hint="eastAsia"/>
        </w:rPr>
        <w:t>字幕と罫線引き</w:t>
      </w:r>
      <w:r w:rsidRPr="00D03215">
        <w:rPr>
          <w:rFonts w:hint="eastAsia"/>
        </w:rPr>
        <w:t>」では「実行確認」画面でこれらの説明をしています）</w:t>
      </w:r>
    </w:p>
    <w:p w14:paraId="32C4072C" w14:textId="495E68CB" w:rsidR="00EC3C48" w:rsidRPr="00D03215" w:rsidRDefault="001F31FE" w:rsidP="006574F1">
      <w:pPr>
        <w:ind w:leftChars="336" w:left="706" w:firstLine="1"/>
      </w:pPr>
      <w:r w:rsidRPr="00D03215">
        <w:rPr>
          <w:rFonts w:hint="eastAsia"/>
          <w:noProof/>
        </w:rPr>
        <mc:AlternateContent>
          <mc:Choice Requires="wpg">
            <w:drawing>
              <wp:anchor distT="0" distB="0" distL="114300" distR="114300" simplePos="0" relativeHeight="251055104" behindDoc="0" locked="0" layoutInCell="1" allowOverlap="1" wp14:anchorId="535BEC47" wp14:editId="0884507D">
                <wp:simplePos x="0" y="0"/>
                <wp:positionH relativeFrom="margin">
                  <wp:posOffset>3642692</wp:posOffset>
                </wp:positionH>
                <wp:positionV relativeFrom="paragraph">
                  <wp:posOffset>-99778</wp:posOffset>
                </wp:positionV>
                <wp:extent cx="2014220" cy="1264920"/>
                <wp:effectExtent l="0" t="0" r="5080" b="0"/>
                <wp:wrapSquare wrapText="bothSides"/>
                <wp:docPr id="41" name="グループ化 41"/>
                <wp:cNvGraphicFramePr/>
                <a:graphic xmlns:a="http://schemas.openxmlformats.org/drawingml/2006/main">
                  <a:graphicData uri="http://schemas.microsoft.com/office/word/2010/wordprocessingGroup">
                    <wpg:wgp>
                      <wpg:cNvGrpSpPr/>
                      <wpg:grpSpPr>
                        <a:xfrm>
                          <a:off x="0" y="0"/>
                          <a:ext cx="2014220" cy="1264920"/>
                          <a:chOff x="0" y="0"/>
                          <a:chExt cx="2012950" cy="1267390"/>
                        </a:xfrm>
                      </wpg:grpSpPr>
                      <pic:pic xmlns:pic="http://schemas.openxmlformats.org/drawingml/2006/picture">
                        <pic:nvPicPr>
                          <pic:cNvPr id="39" name="図 39"/>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2012950" cy="1016000"/>
                          </a:xfrm>
                          <a:prstGeom prst="rect">
                            <a:avLst/>
                          </a:prstGeom>
                        </pic:spPr>
                      </pic:pic>
                      <wps:wsp>
                        <wps:cNvPr id="40" name="テキスト ボックス 40"/>
                        <wps:cNvSpPr txBox="1"/>
                        <wps:spPr>
                          <a:xfrm>
                            <a:off x="0" y="1056164"/>
                            <a:ext cx="2009460" cy="211226"/>
                          </a:xfrm>
                          <a:prstGeom prst="rect">
                            <a:avLst/>
                          </a:prstGeom>
                          <a:solidFill>
                            <a:prstClr val="white"/>
                          </a:solidFill>
                          <a:ln>
                            <a:noFill/>
                          </a:ln>
                          <a:effectLst/>
                        </wps:spPr>
                        <wps:txbx>
                          <w:txbxContent>
                            <w:p w14:paraId="15135E3C" w14:textId="77777777" w:rsidR="0033563C" w:rsidRPr="00D03215" w:rsidRDefault="0033563C" w:rsidP="00AC71EA">
                              <w:pPr>
                                <w:pStyle w:val="ab"/>
                              </w:pPr>
                              <w:bookmarkStart w:id="378" w:name="_Ref42120262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53</w:t>
                              </w:r>
                              <w:r w:rsidRPr="00D03215">
                                <w:fldChar w:fldCharType="end"/>
                              </w:r>
                              <w:r w:rsidRPr="00D03215">
                                <w:rPr>
                                  <w:rFonts w:hint="eastAsia"/>
                                </w:rPr>
                                <w:t xml:space="preserve">　同順位が発生した場合</w:t>
                              </w:r>
                              <w:bookmarkEnd w:id="37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35BEC47" id="グループ化 41" o:spid="_x0000_s1187" style="position:absolute;left:0;text-align:left;margin-left:286.85pt;margin-top:-7.85pt;width:158.6pt;height:99.6pt;z-index:251055104;mso-position-horizontal-relative:margin;mso-position-vertical-relative:text;mso-height-relative:margin" coordsize="20129,12673"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">
                <v:shape id="図 39" o:spid="_x0000_s1188" type="#_x0000_t75" style="position:absolute;width:20129;height:10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">
                  <v:imagedata r:id="rId113" o:title=""/>
                </v:shape>
                <v:shape id="テキスト ボックス 40" o:spid="_x0000_s1189" type="#_x0000_t202" style="position:absolute;top:10561;width:20094;height:2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ftDwQAAANsAAAAPAAAAZHJzL2Rvd25yZXYueG1sRE/LasJA&#10;FN0X+g/DLbgpOlGK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IqR+0PBAAAA2wAAAA8AAAAA&#10;AAAAAAAAAAAABwIAAGRycy9kb3ducmV2LnhtbFBLBQYAAAAAAwADALcAAAD1AgAAAAA=&#10;" stroked="f">
                  <v:textbox inset="0,0,0,0">
                    <w:txbxContent>
                      <w:p w14:paraId="15135E3C" w14:textId="77777777" w:rsidR="0033563C" w:rsidRPr="00D03215" w:rsidRDefault="0033563C" w:rsidP="00AC71EA">
                        <w:pPr>
                          <w:pStyle w:val="ab"/>
                        </w:pPr>
                        <w:bookmarkStart w:id="442" w:name="_Ref42120262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53</w:t>
                        </w:r>
                        <w:r w:rsidRPr="00D03215">
                          <w:fldChar w:fldCharType="end"/>
                        </w:r>
                        <w:r w:rsidRPr="00D03215">
                          <w:rPr>
                            <w:rFonts w:hint="eastAsia"/>
                          </w:rPr>
                          <w:t xml:space="preserve">　同順位が発生した場合</w:t>
                        </w:r>
                        <w:bookmarkEnd w:id="442"/>
                      </w:p>
                    </w:txbxContent>
                  </v:textbox>
                </v:shape>
                <w10:wrap type="square" anchorx="margin"/>
              </v:group>
            </w:pict>
          </mc:Fallback>
        </mc:AlternateContent>
      </w:r>
      <w:r w:rsidR="00EC3C48" w:rsidRPr="00D03215">
        <w:rPr>
          <w:rFonts w:hint="eastAsia"/>
        </w:rPr>
        <w:t>上記</w:t>
      </w:r>
      <w:r w:rsidR="00EC3C48" w:rsidRPr="005F63B9">
        <w:rPr>
          <w:rFonts w:hint="eastAsia"/>
          <w:color w:val="0070C0"/>
        </w:rPr>
        <w:t>「</w:t>
      </w:r>
      <w:r w:rsidR="00EC3C48" w:rsidRPr="00577CA1">
        <w:rPr>
          <w:color w:val="0070C0"/>
          <w:shd w:val="pct15" w:color="auto" w:fill="FFFFFF"/>
        </w:rPr>
        <w:fldChar w:fldCharType="begin"/>
      </w:r>
      <w:r w:rsidR="00EC3C48" w:rsidRPr="00577CA1">
        <w:rPr>
          <w:color w:val="0070C0"/>
          <w:shd w:val="pct15" w:color="auto" w:fill="FFFFFF"/>
        </w:rPr>
        <w:instrText xml:space="preserve"> </w:instrText>
      </w:r>
      <w:r w:rsidR="00EC3C48" w:rsidRPr="00577CA1">
        <w:rPr>
          <w:rFonts w:hint="eastAsia"/>
          <w:color w:val="0070C0"/>
          <w:shd w:val="pct15" w:color="auto" w:fill="FFFFFF"/>
        </w:rPr>
        <w:instrText>REF _Ref421199356 \n \h</w:instrText>
      </w:r>
      <w:r w:rsidR="00EC3C48" w:rsidRPr="00577CA1">
        <w:rPr>
          <w:color w:val="0070C0"/>
          <w:shd w:val="pct15" w:color="auto" w:fill="FFFFFF"/>
        </w:rPr>
        <w:instrText xml:space="preserve">  \* MERGEFORMAT </w:instrText>
      </w:r>
      <w:r w:rsidR="00EC3C48" w:rsidRPr="00577CA1">
        <w:rPr>
          <w:color w:val="0070C0"/>
          <w:shd w:val="pct15" w:color="auto" w:fill="FFFFFF"/>
        </w:rPr>
      </w:r>
      <w:r w:rsidR="00EC3C48" w:rsidRPr="00577CA1">
        <w:rPr>
          <w:color w:val="0070C0"/>
          <w:shd w:val="pct15" w:color="auto" w:fill="FFFFFF"/>
        </w:rPr>
        <w:fldChar w:fldCharType="separate"/>
      </w:r>
      <w:r w:rsidR="00577CA1" w:rsidRPr="00577CA1">
        <w:rPr>
          <w:color w:val="0070C0"/>
          <w:shd w:val="pct15" w:color="auto" w:fill="FFFFFF"/>
        </w:rPr>
        <w:t>a</w:t>
      </w:r>
      <w:r w:rsidR="00EC3C48" w:rsidRPr="00577CA1">
        <w:rPr>
          <w:color w:val="0070C0"/>
          <w:shd w:val="pct15" w:color="auto" w:fill="FFFFFF"/>
        </w:rPr>
        <w:fldChar w:fldCharType="end"/>
      </w:r>
      <w:r w:rsidR="00EC3C48" w:rsidRPr="00D03215">
        <w:rPr>
          <w:rFonts w:hint="eastAsia"/>
        </w:rPr>
        <w:t>」または</w:t>
      </w:r>
      <w:r w:rsidR="00EC3C48" w:rsidRPr="005F63B9">
        <w:rPr>
          <w:rFonts w:hint="eastAsia"/>
          <w:color w:val="0070C0"/>
        </w:rPr>
        <w:t>「</w:t>
      </w:r>
      <w:r w:rsidR="00EC3C48" w:rsidRPr="00577CA1">
        <w:rPr>
          <w:color w:val="0070C0"/>
          <w:shd w:val="pct15" w:color="auto" w:fill="FFFFFF"/>
        </w:rPr>
        <w:fldChar w:fldCharType="begin"/>
      </w:r>
      <w:r w:rsidR="00EC3C48" w:rsidRPr="00577CA1">
        <w:rPr>
          <w:color w:val="0070C0"/>
          <w:shd w:val="pct15" w:color="auto" w:fill="FFFFFF"/>
        </w:rPr>
        <w:instrText xml:space="preserve"> </w:instrText>
      </w:r>
      <w:r w:rsidR="00EC3C48" w:rsidRPr="00577CA1">
        <w:rPr>
          <w:rFonts w:hint="eastAsia"/>
          <w:color w:val="0070C0"/>
          <w:shd w:val="pct15" w:color="auto" w:fill="FFFFFF"/>
        </w:rPr>
        <w:instrText>REF _Ref421199361 \n \h</w:instrText>
      </w:r>
      <w:r w:rsidR="00EC3C48" w:rsidRPr="00577CA1">
        <w:rPr>
          <w:color w:val="0070C0"/>
          <w:shd w:val="pct15" w:color="auto" w:fill="FFFFFF"/>
        </w:rPr>
        <w:instrText xml:space="preserve">  \* MERGEFORMAT </w:instrText>
      </w:r>
      <w:r w:rsidR="00EC3C48" w:rsidRPr="00577CA1">
        <w:rPr>
          <w:color w:val="0070C0"/>
          <w:shd w:val="pct15" w:color="auto" w:fill="FFFFFF"/>
        </w:rPr>
      </w:r>
      <w:r w:rsidR="00EC3C48" w:rsidRPr="00577CA1">
        <w:rPr>
          <w:color w:val="0070C0"/>
          <w:shd w:val="pct15" w:color="auto" w:fill="FFFFFF"/>
        </w:rPr>
        <w:fldChar w:fldCharType="separate"/>
      </w:r>
      <w:r w:rsidR="00577CA1" w:rsidRPr="00577CA1">
        <w:rPr>
          <w:color w:val="0070C0"/>
          <w:shd w:val="pct15" w:color="auto" w:fill="FFFFFF"/>
        </w:rPr>
        <w:t>b</w:t>
      </w:r>
      <w:r w:rsidR="00EC3C48" w:rsidRPr="00577CA1">
        <w:rPr>
          <w:color w:val="0070C0"/>
          <w:shd w:val="pct15" w:color="auto" w:fill="FFFFFF"/>
        </w:rPr>
        <w:fldChar w:fldCharType="end"/>
      </w:r>
      <w:r w:rsidR="00EC3C48" w:rsidRPr="00D03215">
        <w:rPr>
          <w:rFonts w:hint="eastAsia"/>
        </w:rPr>
        <w:t>」のようにして細かく計算させていますが、多くの場合、上位のプレイヤーは１ホールを3打以内でゴールすることの外、プレーを2ラウンドで終了する場合などでプレーの回数が少ないほど同順が発生する確率が高くなります。</w:t>
      </w:r>
    </w:p>
    <w:p w14:paraId="2553E0A7" w14:textId="42730D60" w:rsidR="00EC3C48" w:rsidRDefault="00EC3C48" w:rsidP="006574F1">
      <w:pPr>
        <w:ind w:leftChars="336" w:left="706" w:firstLine="1"/>
      </w:pPr>
      <w:r w:rsidRPr="00D03215">
        <w:rPr>
          <w:rFonts w:hint="eastAsia"/>
        </w:rPr>
        <w:t>「毎回入力データ」シートから</w:t>
      </w:r>
      <w:r w:rsidR="003A1BA2" w:rsidRPr="00D03215">
        <w:rPr>
          <w:rFonts w:hint="eastAsia"/>
        </w:rPr>
        <w:t>＜</w:t>
      </w:r>
      <w:r w:rsidRPr="00D03215">
        <w:rPr>
          <w:rFonts w:hint="eastAsia"/>
        </w:rPr>
        <w:t>データ集計</w:t>
      </w:r>
      <w:r w:rsidR="003A1BA2" w:rsidRPr="00D03215">
        <w:rPr>
          <w:rFonts w:hint="eastAsia"/>
        </w:rPr>
        <w:t>＞</w:t>
      </w:r>
      <w:r w:rsidRPr="00D03215">
        <w:rPr>
          <w:rFonts w:hint="eastAsia"/>
        </w:rPr>
        <w:t>をクリックして「点数順集計表」シートで同順位が発生した場合は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_Ref421202622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53</w:t>
      </w:r>
      <w:r w:rsidR="00577CA1" w:rsidRPr="00577CA1">
        <w:rPr>
          <w:rFonts w:hint="eastAsia"/>
          <w:color w:val="0070C0"/>
          <w:sz w:val="20"/>
          <w:szCs w:val="20"/>
        </w:rPr>
        <w:t xml:space="preserve">　同順位が発生した場合</w:t>
      </w:r>
      <w:r w:rsidRPr="00577CA1">
        <w:rPr>
          <w:color w:val="0070C0"/>
        </w:rPr>
        <w:fldChar w:fldCharType="end"/>
      </w:r>
      <w:r w:rsidRPr="00D03215">
        <w:rPr>
          <w:rFonts w:hint="eastAsia"/>
        </w:rPr>
        <w:t>」のようなメッセージを表示すると共にシートには</w:t>
      </w:r>
      <w:r w:rsidRPr="005F63B9">
        <w:rPr>
          <w:rFonts w:hint="eastAsia"/>
          <w:color w:val="0070C0"/>
        </w:rPr>
        <w:t>「</w:t>
      </w:r>
      <w:r w:rsidR="009D09F5" w:rsidRPr="00577CA1">
        <w:rPr>
          <w:color w:val="0070C0"/>
        </w:rPr>
        <w:fldChar w:fldCharType="begin"/>
      </w:r>
      <w:r w:rsidR="009D09F5" w:rsidRPr="00577CA1">
        <w:rPr>
          <w:color w:val="0070C0"/>
        </w:rPr>
        <w:instrText xml:space="preserve"> </w:instrText>
      </w:r>
      <w:r w:rsidR="009D09F5" w:rsidRPr="00577CA1">
        <w:rPr>
          <w:rFonts w:hint="eastAsia"/>
          <w:color w:val="0070C0"/>
        </w:rPr>
        <w:instrText>REF _Ref56592291 \h</w:instrText>
      </w:r>
      <w:r w:rsidR="009D09F5" w:rsidRPr="00577CA1">
        <w:rPr>
          <w:color w:val="0070C0"/>
        </w:rPr>
        <w:instrText xml:space="preserve"> </w:instrText>
      </w:r>
      <w:r w:rsidR="009D09F5" w:rsidRPr="00577CA1">
        <w:rPr>
          <w:color w:val="0070C0"/>
        </w:rPr>
      </w:r>
      <w:r w:rsidR="009D09F5" w:rsidRPr="00577CA1">
        <w:rPr>
          <w:color w:val="0070C0"/>
        </w:rPr>
        <w:fldChar w:fldCharType="separate"/>
      </w:r>
      <w:r w:rsidR="00577CA1" w:rsidRPr="00577CA1">
        <w:rPr>
          <w:color w:val="0070C0"/>
        </w:rPr>
        <w:t xml:space="preserve">図 </w:t>
      </w:r>
      <w:r w:rsidR="00577CA1" w:rsidRPr="00577CA1">
        <w:rPr>
          <w:noProof/>
          <w:color w:val="0070C0"/>
        </w:rPr>
        <w:t>54</w:t>
      </w:r>
      <w:r w:rsidR="00577CA1" w:rsidRPr="00577CA1">
        <w:rPr>
          <w:rFonts w:hint="eastAsia"/>
          <w:color w:val="0070C0"/>
        </w:rPr>
        <w:t xml:space="preserve"> 点数準シートの順位重複</w:t>
      </w:r>
      <w:r w:rsidR="009D09F5" w:rsidRPr="00577CA1">
        <w:rPr>
          <w:color w:val="0070C0"/>
        </w:rPr>
        <w:fldChar w:fldCharType="end"/>
      </w:r>
      <w:r w:rsidRPr="00D03215">
        <w:rPr>
          <w:rFonts w:hint="eastAsia"/>
        </w:rPr>
        <w:t>」のように同順位となった行の「ニアピン」の列（Y列）に同順位のグループごとに「赤色」と「緑色」のカラーを交互にプログラムが付けて表示します。</w:t>
      </w:r>
    </w:p>
    <w:p w14:paraId="65A6702B" w14:textId="4B5E825C" w:rsidR="00577CA1" w:rsidRDefault="00577CA1" w:rsidP="006574F1">
      <w:pPr>
        <w:ind w:leftChars="336" w:left="706" w:firstLine="1"/>
      </w:pPr>
      <w:r w:rsidRPr="00D03215">
        <w:rPr>
          <w:rFonts w:hint="eastAsia"/>
          <w:noProof/>
        </w:rPr>
        <mc:AlternateContent>
          <mc:Choice Requires="wpg">
            <w:drawing>
              <wp:inline distT="0" distB="0" distL="0" distR="0" wp14:anchorId="03BBDD91" wp14:editId="592FA47E">
                <wp:extent cx="5363845" cy="1705841"/>
                <wp:effectExtent l="0" t="0" r="8255" b="8890"/>
                <wp:docPr id="645192667" name="グループ化 188"/>
                <wp:cNvGraphicFramePr/>
                <a:graphic xmlns:a="http://schemas.openxmlformats.org/drawingml/2006/main">
                  <a:graphicData uri="http://schemas.microsoft.com/office/word/2010/wordprocessingGroup">
                    <wpg:wgp>
                      <wpg:cNvGrpSpPr/>
                      <wpg:grpSpPr>
                        <a:xfrm>
                          <a:off x="0" y="0"/>
                          <a:ext cx="5363845" cy="1705841"/>
                          <a:chOff x="0" y="0"/>
                          <a:chExt cx="5363845" cy="1705841"/>
                        </a:xfrm>
                      </wpg:grpSpPr>
                      <wps:wsp>
                        <wps:cNvPr id="1742299232" name="テキスト ボックス 533"/>
                        <wps:cNvSpPr txBox="1"/>
                        <wps:spPr>
                          <a:xfrm>
                            <a:off x="99753" y="1496291"/>
                            <a:ext cx="5212080" cy="209550"/>
                          </a:xfrm>
                          <a:prstGeom prst="rect">
                            <a:avLst/>
                          </a:prstGeom>
                          <a:solidFill>
                            <a:prstClr val="white"/>
                          </a:solidFill>
                          <a:ln>
                            <a:noFill/>
                          </a:ln>
                        </wps:spPr>
                        <wps:txbx>
                          <w:txbxContent>
                            <w:p w14:paraId="7E0971C5" w14:textId="77777777" w:rsidR="00577CA1" w:rsidRPr="00D03215" w:rsidRDefault="00577CA1" w:rsidP="00577CA1">
                              <w:pPr>
                                <w:pStyle w:val="ab"/>
                              </w:pPr>
                              <w:bookmarkStart w:id="379" w:name="_Ref56592291"/>
                              <w:r w:rsidRPr="00D03215">
                                <w:t xml:space="preserve">図 </w:t>
                              </w:r>
                              <w:r w:rsidRPr="00D03215">
                                <w:fldChar w:fldCharType="begin"/>
                              </w:r>
                              <w:r w:rsidRPr="00D03215">
                                <w:instrText xml:space="preserve"> SEQ 図 \* ARABIC </w:instrText>
                              </w:r>
                              <w:r w:rsidRPr="00D03215">
                                <w:fldChar w:fldCharType="separate"/>
                              </w:r>
                              <w:r>
                                <w:rPr>
                                  <w:noProof/>
                                </w:rPr>
                                <w:t>54</w:t>
                              </w:r>
                              <w:r w:rsidRPr="00D03215">
                                <w:fldChar w:fldCharType="end"/>
                              </w:r>
                              <w:r w:rsidRPr="00D03215">
                                <w:rPr>
                                  <w:rFonts w:hint="eastAsia"/>
                                </w:rPr>
                                <w:t xml:space="preserve"> 点数準シートの順位重複</w:t>
                              </w:r>
                              <w:bookmarkEnd w:id="37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93827776" name="図 187"/>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5363845" cy="1482725"/>
                          </a:xfrm>
                          <a:prstGeom prst="rect">
                            <a:avLst/>
                          </a:prstGeom>
                        </pic:spPr>
                      </pic:pic>
                    </wpg:wgp>
                  </a:graphicData>
                </a:graphic>
              </wp:inline>
            </w:drawing>
          </mc:Choice>
          <mc:Fallback>
            <w:pict>
              <v:group w14:anchorId="03BBDD91" id="グループ化 188" o:spid="_x0000_s1190" style="width:422.35pt;height:134.3pt;mso-position-horizontal-relative:char;mso-position-vertical-relative:line" coordsize="53638,17058"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">
                <v:shape id="テキスト ボックス 533" o:spid="_x0000_s1191" type="#_x0000_t202" style="position:absolute;left:997;top:14962;width:52121;height:2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" stroked="f">
                  <v:textbox inset="0,0,0,0">
                    <w:txbxContent>
                      <w:p w14:paraId="7E0971C5" w14:textId="77777777" w:rsidR="00577CA1" w:rsidRPr="00D03215" w:rsidRDefault="00577CA1" w:rsidP="00577CA1">
                        <w:pPr>
                          <w:pStyle w:val="ab"/>
                        </w:pPr>
                        <w:bookmarkStart w:id="444" w:name="_Ref56592291"/>
                        <w:r w:rsidRPr="00D03215">
                          <w:t xml:space="preserve">図 </w:t>
                        </w:r>
                        <w:r w:rsidRPr="00D03215">
                          <w:fldChar w:fldCharType="begin"/>
                        </w:r>
                        <w:r w:rsidRPr="00D03215">
                          <w:instrText xml:space="preserve"> SEQ 図 \* ARABIC </w:instrText>
                        </w:r>
                        <w:r w:rsidRPr="00D03215">
                          <w:fldChar w:fldCharType="separate"/>
                        </w:r>
                        <w:r>
                          <w:rPr>
                            <w:noProof/>
                          </w:rPr>
                          <w:t>54</w:t>
                        </w:r>
                        <w:r w:rsidRPr="00D03215">
                          <w:fldChar w:fldCharType="end"/>
                        </w:r>
                        <w:r w:rsidRPr="00D03215">
                          <w:rPr>
                            <w:rFonts w:hint="eastAsia"/>
                          </w:rPr>
                          <w:t xml:space="preserve"> 点数準シートの順位重複</w:t>
                        </w:r>
                        <w:bookmarkEnd w:id="444"/>
                      </w:p>
                    </w:txbxContent>
                  </v:textbox>
                </v:shape>
                <v:shape id="図 187" o:spid="_x0000_s1192" type="#_x0000_t75" style="position:absolute;width:53638;height:14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">
                  <v:imagedata r:id="rId115" o:title=""/>
                </v:shape>
                <w10:anchorlock/>
              </v:group>
            </w:pict>
          </mc:Fallback>
        </mc:AlternateContent>
      </w:r>
    </w:p>
    <w:p w14:paraId="1DDE2CF4" w14:textId="77777777" w:rsidR="00C1398B" w:rsidRPr="00D03215" w:rsidRDefault="00EC3C48" w:rsidP="006574F1">
      <w:pPr>
        <w:ind w:leftChars="336" w:left="706" w:firstLine="1"/>
      </w:pPr>
      <w:r w:rsidRPr="00D03215">
        <w:rPr>
          <w:rFonts w:hint="eastAsia"/>
        </w:rPr>
        <w:t>同様に「ホールインワン集計表」、「グループ別集計表」、「グループ別ホールインワン順」シートに同順位がある場合も赤色と緑色を交互に色付けして同順が発生していることを示します。</w:t>
      </w:r>
    </w:p>
    <w:p w14:paraId="6F6F4EA6" w14:textId="77777777" w:rsidR="00EC3C48" w:rsidRPr="00D03215" w:rsidRDefault="00EC3C48" w:rsidP="006574F1">
      <w:pPr>
        <w:ind w:leftChars="336" w:left="706" w:firstLine="1"/>
      </w:pPr>
      <w:r w:rsidRPr="00D03215">
        <w:rPr>
          <w:rFonts w:hint="eastAsia"/>
        </w:rPr>
        <w:t>同順位が発生しない場合は「</w:t>
      </w:r>
      <w:r w:rsidRPr="005400E3">
        <w:rPr>
          <w:rFonts w:hint="eastAsia"/>
          <w:color w:val="ED0000"/>
        </w:rPr>
        <w:t>データ集計が終了しました！</w:t>
      </w:r>
      <w:r w:rsidRPr="00D03215">
        <w:rPr>
          <w:rFonts w:hint="eastAsia"/>
        </w:rPr>
        <w:t>」と表示します。</w:t>
      </w:r>
    </w:p>
    <w:p w14:paraId="1C29377C" w14:textId="3D49850B" w:rsidR="00EC3C48" w:rsidRDefault="00EC3C48" w:rsidP="006574F1">
      <w:pPr>
        <w:ind w:leftChars="336" w:left="706" w:firstLine="1"/>
      </w:pPr>
      <w:r w:rsidRPr="00D03215">
        <w:rPr>
          <w:rFonts w:hint="eastAsia"/>
        </w:rPr>
        <w:lastRenderedPageBreak/>
        <w:t>このように「点数順集計表」シートや他のシートで「Y」列にカラーを表示する同順位が発生した場合は</w:t>
      </w:r>
      <w:r w:rsidR="00E83DFA" w:rsidRPr="00D03215">
        <w:rPr>
          <w:rFonts w:hint="eastAsia"/>
        </w:rPr>
        <w:t>カラーエリア</w:t>
      </w:r>
      <w:r w:rsidRPr="00D03215">
        <w:rPr>
          <w:rFonts w:hint="eastAsia"/>
        </w:rPr>
        <w:t>ごと以下で説明の</w:t>
      </w:r>
      <w:r w:rsidR="00535C2F" w:rsidRPr="005F63B9">
        <w:rPr>
          <w:rFonts w:hint="eastAsia"/>
          <w:color w:val="0070C0"/>
        </w:rPr>
        <w:t>「</w:t>
      </w:r>
      <w:r w:rsidR="00535C2F" w:rsidRPr="00577CA1">
        <w:rPr>
          <w:color w:val="0070C0"/>
        </w:rPr>
        <w:fldChar w:fldCharType="begin"/>
      </w:r>
      <w:r w:rsidR="00535C2F" w:rsidRPr="00577CA1">
        <w:rPr>
          <w:color w:val="0070C0"/>
        </w:rPr>
        <w:instrText xml:space="preserve"> </w:instrText>
      </w:r>
      <w:r w:rsidR="00535C2F" w:rsidRPr="00577CA1">
        <w:rPr>
          <w:rFonts w:hint="eastAsia"/>
          <w:color w:val="0070C0"/>
        </w:rPr>
        <w:instrText>REF ニアピン \h</w:instrText>
      </w:r>
      <w:r w:rsidR="00535C2F" w:rsidRPr="00577CA1">
        <w:rPr>
          <w:color w:val="0070C0"/>
        </w:rPr>
        <w:instrText xml:space="preserve"> </w:instrText>
      </w:r>
      <w:r w:rsidR="00535C2F" w:rsidRPr="00577CA1">
        <w:rPr>
          <w:color w:val="0070C0"/>
        </w:rPr>
      </w:r>
      <w:r w:rsidR="00535C2F" w:rsidRPr="00577CA1">
        <w:rPr>
          <w:color w:val="0070C0"/>
        </w:rPr>
        <w:fldChar w:fldCharType="separate"/>
      </w:r>
      <w:r w:rsidR="00577CA1" w:rsidRPr="00577CA1">
        <w:rPr>
          <w:rFonts w:hint="eastAsia"/>
          <w:color w:val="0070C0"/>
          <w:u w:val="single"/>
        </w:rPr>
        <w:t>ニアピン</w:t>
      </w:r>
      <w:r w:rsidR="00535C2F" w:rsidRPr="00577CA1">
        <w:rPr>
          <w:color w:val="0070C0"/>
        </w:rPr>
        <w:fldChar w:fldCharType="end"/>
      </w:r>
      <w:r w:rsidR="00535C2F" w:rsidRPr="00D03215">
        <w:rPr>
          <w:rFonts w:hint="eastAsia"/>
        </w:rPr>
        <w:t>」競技</w:t>
      </w:r>
      <w:r w:rsidRPr="00D03215">
        <w:rPr>
          <w:rFonts w:hint="eastAsia"/>
        </w:rPr>
        <w:t>をして順位を決め各色のブロックごとに順位番号を入力して同順位が発生しないよう順位を振り直し</w:t>
      </w:r>
      <w:r w:rsidR="00F81C10" w:rsidRPr="00D03215">
        <w:rPr>
          <w:rFonts w:hint="eastAsia"/>
        </w:rPr>
        <w:t>ま</w:t>
      </w:r>
      <w:r w:rsidRPr="00D03215">
        <w:rPr>
          <w:rFonts w:hint="eastAsia"/>
        </w:rPr>
        <w:t>す。</w:t>
      </w:r>
    </w:p>
    <w:p w14:paraId="2DFFB386" w14:textId="77777777" w:rsidR="00EC3C48" w:rsidRPr="00D03215" w:rsidRDefault="00EC3C48" w:rsidP="006574F1">
      <w:pPr>
        <w:ind w:leftChars="202" w:left="424"/>
      </w:pPr>
      <w:r w:rsidRPr="00D03215">
        <w:rPr>
          <w:rFonts w:hint="eastAsia"/>
        </w:rPr>
        <w:t>◆「点数順集計表」シートの場合</w:t>
      </w:r>
      <w:r w:rsidR="00C1398B" w:rsidRPr="00D03215">
        <w:rPr>
          <w:rFonts w:hint="eastAsia"/>
        </w:rPr>
        <w:t>：</w:t>
      </w:r>
    </w:p>
    <w:p w14:paraId="4596EEED" w14:textId="77777777" w:rsidR="00EC3C48" w:rsidRPr="00D03215" w:rsidRDefault="00EC3C48" w:rsidP="006574F1">
      <w:pPr>
        <w:ind w:leftChars="336" w:left="706" w:firstLine="2"/>
      </w:pPr>
      <w:r w:rsidRPr="00D03215">
        <w:rPr>
          <w:rFonts w:hint="eastAsia"/>
        </w:rPr>
        <w:t>以下の操作は同順位をなくしたい場合</w:t>
      </w:r>
      <w:r w:rsidR="00E83DFA" w:rsidRPr="00D03215">
        <w:rPr>
          <w:rFonts w:hint="eastAsia"/>
        </w:rPr>
        <w:t>に</w:t>
      </w:r>
      <w:r w:rsidRPr="00D03215">
        <w:rPr>
          <w:rFonts w:hint="eastAsia"/>
        </w:rPr>
        <w:t>だけであって必要に応じて実行してください。</w:t>
      </w:r>
    </w:p>
    <w:p w14:paraId="4A58CC5E" w14:textId="11340493" w:rsidR="00EC3C48" w:rsidRPr="00D03215" w:rsidRDefault="00EC3C48" w:rsidP="0021558B">
      <w:pPr>
        <w:pStyle w:val="3"/>
        <w:numPr>
          <w:ilvl w:val="2"/>
          <w:numId w:val="22"/>
        </w:numPr>
      </w:pPr>
      <w:r w:rsidRPr="00D03215">
        <w:rPr>
          <w:rFonts w:hint="eastAsia"/>
        </w:rPr>
        <w:t>同順位が「点数順集計表」シートで発生した場合は、先ず、「点数順集計表」シートから</w:t>
      </w:r>
      <w:r w:rsidR="00DB56D3" w:rsidRPr="0021558B">
        <w:rPr>
          <w:rFonts w:hint="eastAsia"/>
          <w:color w:val="0070C0"/>
        </w:rPr>
        <w:t>「</w:t>
      </w:r>
      <w:r w:rsidR="00DB56D3" w:rsidRPr="00577CA1">
        <w:rPr>
          <w:color w:val="0070C0"/>
        </w:rPr>
        <w:fldChar w:fldCharType="begin"/>
      </w:r>
      <w:r w:rsidR="00DB56D3" w:rsidRPr="00577CA1">
        <w:rPr>
          <w:color w:val="0070C0"/>
        </w:rPr>
        <w:instrText xml:space="preserve"> </w:instrText>
      </w:r>
      <w:r w:rsidR="00DB56D3" w:rsidRPr="00577CA1">
        <w:rPr>
          <w:rFonts w:hint="eastAsia"/>
          <w:color w:val="0070C0"/>
        </w:rPr>
        <w:instrText>REF ニアピン \h</w:instrText>
      </w:r>
      <w:r w:rsidR="00DB56D3" w:rsidRPr="00577CA1">
        <w:rPr>
          <w:color w:val="0070C0"/>
        </w:rPr>
        <w:instrText xml:space="preserve"> </w:instrText>
      </w:r>
      <w:r w:rsidR="00DB56D3" w:rsidRPr="00577CA1">
        <w:rPr>
          <w:color w:val="0070C0"/>
        </w:rPr>
      </w:r>
      <w:r w:rsidR="00DB56D3" w:rsidRPr="00577CA1">
        <w:rPr>
          <w:color w:val="0070C0"/>
        </w:rPr>
        <w:fldChar w:fldCharType="separate"/>
      </w:r>
      <w:r w:rsidR="00577CA1" w:rsidRPr="00577CA1">
        <w:rPr>
          <w:rFonts w:hint="eastAsia"/>
          <w:color w:val="0070C0"/>
          <w:u w:val="single"/>
        </w:rPr>
        <w:t>ニアピン</w:t>
      </w:r>
      <w:r w:rsidR="00DB56D3" w:rsidRPr="00577CA1">
        <w:rPr>
          <w:color w:val="0070C0"/>
        </w:rPr>
        <w:fldChar w:fldCharType="end"/>
      </w:r>
      <w:r w:rsidR="00DB56D3" w:rsidRPr="00D03215">
        <w:rPr>
          <w:rFonts w:hint="eastAsia"/>
        </w:rPr>
        <w:t>」競技</w:t>
      </w:r>
      <w:r w:rsidRPr="00D03215">
        <w:rPr>
          <w:rFonts w:hint="eastAsia"/>
        </w:rPr>
        <w:t>の処理をしてください。</w:t>
      </w:r>
      <w:r w:rsidRPr="00D03215">
        <w:br/>
      </w:r>
      <w:r w:rsidRPr="00D03215">
        <w:rPr>
          <w:rFonts w:hint="eastAsia"/>
        </w:rPr>
        <w:t>理由は「点数順集計表」シートで＜データ集計＞を押した場合は後位のシートクリアし「点数順集計表」シートの結果を「ホールインワン集計表」、「グループ別集計表」、「グループ別ホールインワン順」シートでも計算し直すためです。</w:t>
      </w:r>
    </w:p>
    <w:p w14:paraId="4BA51CEC" w14:textId="77777777" w:rsidR="00EC3C48" w:rsidRPr="00DB56D3" w:rsidRDefault="00DB56D3" w:rsidP="00DB56D3">
      <w:pPr>
        <w:pStyle w:val="a8"/>
        <w:ind w:leftChars="135" w:left="422" w:hangingChars="66" w:hanging="139"/>
      </w:pPr>
      <w:r>
        <w:rPr>
          <w:rFonts w:hint="eastAsia"/>
        </w:rPr>
        <w:t xml:space="preserve">※ </w:t>
      </w:r>
      <w:bookmarkStart w:id="380" w:name="ニアピン競技をした場合の処理方法"/>
      <w:r w:rsidR="007B3DD1" w:rsidRPr="00401E31">
        <w:rPr>
          <w:rFonts w:hint="eastAsia"/>
          <w:color w:val="7030A0"/>
        </w:rPr>
        <w:t>ニアピン競技</w:t>
      </w:r>
      <w:r w:rsidR="00EC3C48" w:rsidRPr="00401E31">
        <w:rPr>
          <w:rFonts w:hint="eastAsia"/>
          <w:color w:val="7030A0"/>
        </w:rPr>
        <w:t>をした場合の処理方法</w:t>
      </w:r>
      <w:bookmarkEnd w:id="380"/>
      <w:r w:rsidR="00EC3C48" w:rsidRPr="00DB56D3">
        <w:rPr>
          <w:rFonts w:hint="eastAsia"/>
        </w:rPr>
        <w:t>：</w:t>
      </w:r>
    </w:p>
    <w:p w14:paraId="18535D5B" w14:textId="77777777" w:rsidR="00EC3C48" w:rsidRPr="00D03215" w:rsidRDefault="00EC3C48" w:rsidP="0021558B">
      <w:pPr>
        <w:pStyle w:val="3"/>
        <w:numPr>
          <w:ilvl w:val="2"/>
          <w:numId w:val="26"/>
        </w:numPr>
      </w:pPr>
      <w:r w:rsidRPr="00D03215">
        <w:rPr>
          <w:rFonts w:hint="eastAsia"/>
        </w:rPr>
        <w:t>カラーが付いたZ列のセルの同順位番号ごとのグループで集合します。</w:t>
      </w:r>
      <w:r w:rsidRPr="00D03215">
        <w:br/>
      </w:r>
      <w:r w:rsidRPr="00D03215">
        <w:rPr>
          <w:rFonts w:hint="eastAsia"/>
        </w:rPr>
        <w:t>この図では順位が10番の赤色のグループと順位12番の緑色のグループがそれぞれニアピン競技集合します。</w:t>
      </w:r>
      <w:r w:rsidRPr="00D03215">
        <w:br/>
      </w:r>
      <w:r w:rsidRPr="00D03215">
        <w:rPr>
          <w:rFonts w:hint="eastAsia"/>
        </w:rPr>
        <w:t>各、順位ごとにホールポストに向かって球を打ち、もっとも近い人を1番として降位の人を老番として順次「Y」列の該当者位置に番号を入力します。</w:t>
      </w:r>
    </w:p>
    <w:bookmarkStart w:id="381" w:name="_Ref179535564"/>
    <w:p w14:paraId="51313ACF" w14:textId="027D226D" w:rsidR="00EC3C48" w:rsidRPr="00D03215" w:rsidRDefault="00D057C4" w:rsidP="0021558B">
      <w:pPr>
        <w:pStyle w:val="3"/>
      </w:pPr>
      <w:r w:rsidRPr="00D03215">
        <w:rPr>
          <w:rFonts w:hint="eastAsia"/>
          <w:noProof/>
        </w:rPr>
        <mc:AlternateContent>
          <mc:Choice Requires="wpg">
            <w:drawing>
              <wp:anchor distT="0" distB="0" distL="114300" distR="114300" simplePos="0" relativeHeight="251908096" behindDoc="0" locked="0" layoutInCell="1" allowOverlap="1" wp14:anchorId="543A799B" wp14:editId="6258217F">
                <wp:simplePos x="0" y="0"/>
                <wp:positionH relativeFrom="margin">
                  <wp:align>right</wp:align>
                </wp:positionH>
                <wp:positionV relativeFrom="paragraph">
                  <wp:posOffset>-551554</wp:posOffset>
                </wp:positionV>
                <wp:extent cx="2894965" cy="1716578"/>
                <wp:effectExtent l="0" t="0" r="635" b="0"/>
                <wp:wrapSquare wrapText="bothSides"/>
                <wp:docPr id="793509265" name="グループ化 190"/>
                <wp:cNvGraphicFramePr/>
                <a:graphic xmlns:a="http://schemas.openxmlformats.org/drawingml/2006/main">
                  <a:graphicData uri="http://schemas.microsoft.com/office/word/2010/wordprocessingGroup">
                    <wpg:wgp>
                      <wpg:cNvGrpSpPr/>
                      <wpg:grpSpPr>
                        <a:xfrm>
                          <a:off x="0" y="0"/>
                          <a:ext cx="2894965" cy="1716578"/>
                          <a:chOff x="0" y="0"/>
                          <a:chExt cx="2894965" cy="1716578"/>
                        </a:xfrm>
                      </wpg:grpSpPr>
                      <wps:wsp>
                        <wps:cNvPr id="1978671710" name="テキスト ボックス 45"/>
                        <wps:cNvSpPr txBox="1"/>
                        <wps:spPr>
                          <a:xfrm>
                            <a:off x="0" y="1487978"/>
                            <a:ext cx="2894965" cy="228600"/>
                          </a:xfrm>
                          <a:prstGeom prst="rect">
                            <a:avLst/>
                          </a:prstGeom>
                          <a:solidFill>
                            <a:prstClr val="white"/>
                          </a:solidFill>
                          <a:ln>
                            <a:noFill/>
                          </a:ln>
                          <a:effectLst/>
                        </wps:spPr>
                        <wps:txbx>
                          <w:txbxContent>
                            <w:p w14:paraId="48C09CC3" w14:textId="77777777" w:rsidR="0033563C" w:rsidRPr="00D03215" w:rsidRDefault="0033563C" w:rsidP="00AC71EA">
                              <w:pPr>
                                <w:pStyle w:val="ab"/>
                              </w:pPr>
                              <w:bookmarkStart w:id="382" w:name="_Ref42135420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55</w:t>
                              </w:r>
                              <w:r w:rsidRPr="00D03215">
                                <w:fldChar w:fldCharType="end"/>
                              </w:r>
                              <w:r w:rsidRPr="00D03215">
                                <w:rPr>
                                  <w:rFonts w:hint="eastAsia"/>
                                </w:rPr>
                                <w:t xml:space="preserve">　ニアピン入力</w:t>
                              </w:r>
                              <w:bookmarkEnd w:id="3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94086082" name="図 189"/>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2894965" cy="1486535"/>
                          </a:xfrm>
                          <a:prstGeom prst="rect">
                            <a:avLst/>
                          </a:prstGeom>
                        </pic:spPr>
                      </pic:pic>
                    </wpg:wgp>
                  </a:graphicData>
                </a:graphic>
              </wp:anchor>
            </w:drawing>
          </mc:Choice>
          <mc:Fallback>
            <w:pict>
              <v:group w14:anchorId="543A799B" id="グループ化 190" o:spid="_x0000_s1193" style="position:absolute;left:0;text-align:left;margin-left:176.75pt;margin-top:-43.45pt;width:227.95pt;height:135.15pt;z-index:251908096;mso-position-horizontal:right;mso-position-horizontal-relative:margin;mso-position-vertical-relative:text" coordsize="28949,17165"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">
                <v:shape id="テキスト ボックス 45" o:spid="_x0000_s1194" type="#_x0000_t202" style="position:absolute;top:14879;width:289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" stroked="f">
                  <v:textbox style="mso-fit-shape-to-text:t" inset="0,0,0,0">
                    <w:txbxContent>
                      <w:p w14:paraId="48C09CC3" w14:textId="77777777" w:rsidR="0033563C" w:rsidRPr="00D03215" w:rsidRDefault="0033563C" w:rsidP="00AC71EA">
                        <w:pPr>
                          <w:pStyle w:val="ab"/>
                        </w:pPr>
                        <w:bookmarkStart w:id="448" w:name="_Ref42135420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55</w:t>
                        </w:r>
                        <w:r w:rsidRPr="00D03215">
                          <w:fldChar w:fldCharType="end"/>
                        </w:r>
                        <w:r w:rsidRPr="00D03215">
                          <w:rPr>
                            <w:rFonts w:hint="eastAsia"/>
                          </w:rPr>
                          <w:t xml:space="preserve">　ニアピン入力</w:t>
                        </w:r>
                        <w:bookmarkEnd w:id="448"/>
                      </w:p>
                    </w:txbxContent>
                  </v:textbox>
                </v:shape>
                <v:shape id="図 189" o:spid="_x0000_s1195" type="#_x0000_t75" style="position:absolute;width:28949;height:14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">
                  <v:imagedata r:id="rId117" o:title=""/>
                </v:shape>
                <w10:wrap type="square" anchorx="margin"/>
              </v:group>
            </w:pict>
          </mc:Fallback>
        </mc:AlternateContent>
      </w:r>
      <w:r w:rsidR="00EC3C48" w:rsidRPr="00D03215">
        <w:rPr>
          <w:rFonts w:hint="eastAsia"/>
        </w:rPr>
        <w:t>同図ではNo25の浅岡 智宏プレイヤーがホールポストに近い場合は</w:t>
      </w:r>
      <w:r w:rsidR="00EC3C48" w:rsidRPr="005F63B9">
        <w:rPr>
          <w:rFonts w:hint="eastAsia"/>
          <w:color w:val="0070C0"/>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_Ref421354209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 xml:space="preserve">図 </w:t>
      </w:r>
      <w:r w:rsidR="00577CA1" w:rsidRPr="00577CA1">
        <w:rPr>
          <w:color w:val="0070C0"/>
        </w:rPr>
        <w:t>55</w:t>
      </w:r>
      <w:r w:rsidR="00577CA1" w:rsidRPr="00577CA1">
        <w:rPr>
          <w:rFonts w:hint="eastAsia"/>
          <w:color w:val="0070C0"/>
        </w:rPr>
        <w:t xml:space="preserve">　ニアピン入力</w:t>
      </w:r>
      <w:r w:rsidR="00EC3C48" w:rsidRPr="00577CA1">
        <w:rPr>
          <w:color w:val="0070C0"/>
        </w:rPr>
        <w:fldChar w:fldCharType="end"/>
      </w:r>
      <w:r w:rsidR="00EC3C48" w:rsidRPr="00D03215">
        <w:rPr>
          <w:rFonts w:hint="eastAsia"/>
        </w:rPr>
        <w:t>」図のようにセルY15に「1」、距離の遠かったNo17の内山 恵美子プレイヤーはY14セルに「2」、という具合に「Y」列の赤色に順位番号を入力し、別の緑色のグループでは佐々木 英明プレイヤーが近かったのでY16セルに「1」、山本 秀子プレイヤーはY17セルに「2」などのようにホールポストに距離の近い人から順に昇順の番号を入力して行きます。例えば4人の同順位がある場合は重複が無いようにその人のニアピン競技の順に、「Y」列に２、１、４、３の番号を入力します。</w:t>
      </w:r>
      <w:bookmarkEnd w:id="381"/>
      <w:r w:rsidR="00EC3C48" w:rsidRPr="00D03215">
        <w:rPr>
          <w:rFonts w:hint="eastAsia"/>
        </w:rPr>
        <w:t>（番号が少ない方がニアピンの距離が短く順位が上です）</w:t>
      </w:r>
    </w:p>
    <w:p w14:paraId="68A9ED5D" w14:textId="7A092D87" w:rsidR="00EC3C48" w:rsidRPr="00D03215" w:rsidRDefault="00EC3C48" w:rsidP="0021558B">
      <w:pPr>
        <w:pStyle w:val="3"/>
      </w:pPr>
      <w:r w:rsidRPr="00D03215">
        <w:rPr>
          <w:rFonts w:hint="eastAsia"/>
        </w:rPr>
        <w:t>「点数順集計表」シートのすべてのカラーグループ別に順位番号を入力し終わると同シート内の</w:t>
      </w:r>
      <w:r w:rsidR="00B85248">
        <w:rPr>
          <w:rFonts w:hint="eastAsia"/>
        </w:rPr>
        <w:t>コマンド</w:t>
      </w:r>
      <w:r w:rsidR="00100312" w:rsidRPr="00D03215">
        <w:rPr>
          <w:rFonts w:hint="eastAsia"/>
        </w:rPr>
        <w:t>＜データ集計＞</w:t>
      </w:r>
      <w:r w:rsidRPr="00D03215">
        <w:rPr>
          <w:rFonts w:hint="eastAsia"/>
        </w:rPr>
        <w:t>を押すと「点数順集計表」シートのZ列の順位がすべて1番から重複無しで末尾まで番号を振り直しカラーも消えます。この時Y列はすべて若い番号順になり上記の</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_Ref179535564 \n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2)</w:t>
      </w:r>
      <w:r w:rsidRPr="00577CA1">
        <w:rPr>
          <w:color w:val="0070C0"/>
        </w:rPr>
        <w:fldChar w:fldCharType="end"/>
      </w:r>
      <w:r w:rsidRPr="00D03215">
        <w:rPr>
          <w:rFonts w:hint="eastAsia"/>
        </w:rPr>
        <w:t>」の例ではセルY14が「１」、Y15が「2」、緑色のグループの順位はそのまま入れ替わりません。例えば4人が同順位になったグループの場合は並べ替えられてY列は上から順に１、２、３、４、のようになります。</w:t>
      </w:r>
    </w:p>
    <w:p w14:paraId="5A0404A4" w14:textId="77777777" w:rsidR="00EC3C48" w:rsidRPr="00D03215" w:rsidRDefault="00EC3C48" w:rsidP="006574F1">
      <w:pPr>
        <w:ind w:leftChars="134" w:left="707" w:hangingChars="203" w:hanging="426"/>
      </w:pPr>
      <w:r w:rsidRPr="005400E3">
        <w:rPr>
          <w:rFonts w:hint="eastAsia"/>
          <w:color w:val="ED0000"/>
        </w:rPr>
        <w:t>注意：</w:t>
      </w:r>
      <w:r w:rsidRPr="00D03215">
        <w:rPr>
          <w:rFonts w:hint="eastAsia"/>
        </w:rPr>
        <w:t xml:space="preserve">　「点数順集計表」シートで「ニアピン」列に入力し</w:t>
      </w:r>
      <w:r w:rsidR="009B1C2D">
        <w:rPr>
          <w:rFonts w:hint="eastAsia"/>
        </w:rPr>
        <w:t>リボンのコマンド</w:t>
      </w:r>
      <w:r w:rsidR="00100312" w:rsidRPr="00D03215">
        <w:rPr>
          <w:rFonts w:hint="eastAsia"/>
        </w:rPr>
        <w:t>＜データ集計＞</w:t>
      </w:r>
      <w:r w:rsidRPr="00D03215">
        <w:rPr>
          <w:rFonts w:hint="eastAsia"/>
        </w:rPr>
        <w:t>クリックにより結果が出た場合は、「毎回入力データ」シートや「集計入力データ」シートから</w:t>
      </w:r>
      <w:r w:rsidR="00100312" w:rsidRPr="00D03215">
        <w:rPr>
          <w:rFonts w:hint="eastAsia"/>
        </w:rPr>
        <w:t>＜データ集計＞</w:t>
      </w:r>
      <w:r w:rsidRPr="00D03215">
        <w:rPr>
          <w:rFonts w:hint="eastAsia"/>
        </w:rPr>
        <w:t>を押すと「下記シートでニアピン順位番号が入力されています」と注意メッセージを表示します。それでも押すと「点数順集計表」シートは最初の</w:t>
      </w:r>
      <w:r w:rsidRPr="00D03215">
        <w:rPr>
          <w:rFonts w:hint="eastAsia"/>
        </w:rPr>
        <w:lastRenderedPageBreak/>
        <w:t>順位に戻してしまうので故意以外はうっかりクリックしないようにご注意ください。</w:t>
      </w:r>
    </w:p>
    <w:p w14:paraId="6732EB15" w14:textId="77777777" w:rsidR="00EC3C48" w:rsidRPr="00D03215" w:rsidRDefault="00EC3C48" w:rsidP="006574F1">
      <w:pPr>
        <w:ind w:leftChars="202" w:left="424"/>
      </w:pPr>
      <w:r w:rsidRPr="00D03215">
        <w:rPr>
          <w:rFonts w:hint="eastAsia"/>
        </w:rPr>
        <w:t>◆「ホールインワン集計表」シートの場合：</w:t>
      </w:r>
    </w:p>
    <w:p w14:paraId="277166DD" w14:textId="77777777" w:rsidR="00EC3C48" w:rsidRPr="00D03215" w:rsidRDefault="00EC3C48" w:rsidP="006574F1">
      <w:pPr>
        <w:ind w:leftChars="337" w:left="708"/>
      </w:pPr>
      <w:r w:rsidRPr="00D03215">
        <w:rPr>
          <w:rFonts w:hint="eastAsia"/>
        </w:rPr>
        <w:t>「点数順集計表」シートで</w:t>
      </w:r>
      <w:r w:rsidR="00100312" w:rsidRPr="00D03215">
        <w:rPr>
          <w:rFonts w:hint="eastAsia"/>
        </w:rPr>
        <w:t>＜データ集計＞</w:t>
      </w:r>
      <w:r w:rsidRPr="00D03215">
        <w:rPr>
          <w:rFonts w:hint="eastAsia"/>
        </w:rPr>
        <w:t>を押して処理が済んだ場合は降位にあるすべてのシートにその処理結果が反映されて同順位などの状態が変わります。次に、「ホールインワン集計表」シートのニアピンの列にカラーが付いている場合は各カラーのブロックごとにニアピン競技をしてその結果により同列に順位番号を入力してください。次に「ホールインワン集計表」シートから</w:t>
      </w:r>
      <w:r w:rsidR="00100312" w:rsidRPr="00D03215">
        <w:rPr>
          <w:rFonts w:hint="eastAsia"/>
        </w:rPr>
        <w:t>＜データ集計＞</w:t>
      </w:r>
      <w:r w:rsidRPr="00D03215">
        <w:rPr>
          <w:rFonts w:hint="eastAsia"/>
        </w:rPr>
        <w:t>を押すとプログラムはニアピンの番号を基に順位番号を振り直します。その結果は降位にあるシートには反映しません。「ホールインワン集計表」シートだけ処理します。順位が決定した場合「このシート対するデータ集計が終了しました！」と表示します。</w:t>
      </w:r>
    </w:p>
    <w:p w14:paraId="4483E4C8" w14:textId="77777777" w:rsidR="00EC3C48" w:rsidRPr="00D03215" w:rsidRDefault="00EC3C48" w:rsidP="006574F1">
      <w:pPr>
        <w:ind w:leftChars="202" w:left="424"/>
      </w:pPr>
      <w:r w:rsidRPr="00D03215">
        <w:rPr>
          <w:rFonts w:hint="eastAsia"/>
        </w:rPr>
        <w:t>◆「グループ別集計表」シートの場合：</w:t>
      </w:r>
    </w:p>
    <w:p w14:paraId="12ECA4DA" w14:textId="77777777" w:rsidR="00EC3C48" w:rsidRPr="00D03215" w:rsidRDefault="00EC3C48" w:rsidP="006574F1">
      <w:pPr>
        <w:ind w:leftChars="337" w:left="708"/>
      </w:pPr>
      <w:r w:rsidRPr="00D03215">
        <w:rPr>
          <w:rFonts w:hint="eastAsia"/>
        </w:rPr>
        <w:t>上記の処理が済んだ場合、次は、「グループ別集計表」シートでは同順位がある場合は「＊＊＊＊＊ グループ別の小計順まとめリスト ＊＊＊＊＊」の文字がより下の、ニアピンの列にカラーを付けます。カラーが付いている場合は「＊＊＊＊＊ グループ別の小計順まとめリスト ＊＊＊＊＊」の文字より上側に表示している各グループの最上位がグループの高順位者ですから同順のグループのみ、この中からニアピン競技をして該当する位置の</w:t>
      </w:r>
      <w:r w:rsidR="00E83DFA" w:rsidRPr="00D03215">
        <w:rPr>
          <w:rFonts w:hint="eastAsia"/>
        </w:rPr>
        <w:t>カラーエリア</w:t>
      </w:r>
      <w:r w:rsidRPr="00D03215">
        <w:rPr>
          <w:rFonts w:hint="eastAsia"/>
        </w:rPr>
        <w:t>に順位番号を入力してください。次に「グループ別集計表」シートから＜データ集計＞を実行するとプログラムはニアピンの番号を基に順位番号を振り直します。その結果は降位にあるシートには反映しません。「グループ別集計表」シートだけ処理します。順位が決定した場合は「このシート対するデータ集計が終了しました！」と表示します。</w:t>
      </w:r>
    </w:p>
    <w:p w14:paraId="1B7CEAA8" w14:textId="77777777" w:rsidR="00EC3C48" w:rsidRPr="00D03215" w:rsidRDefault="00EC3C48" w:rsidP="006574F1">
      <w:pPr>
        <w:ind w:leftChars="202" w:left="424"/>
      </w:pPr>
      <w:r w:rsidRPr="00D03215">
        <w:rPr>
          <w:rFonts w:hint="eastAsia"/>
        </w:rPr>
        <w:t>◆「グループ別のホールインワン順」シートの場合：</w:t>
      </w:r>
    </w:p>
    <w:p w14:paraId="2242EFFF" w14:textId="77777777" w:rsidR="00EC3C48" w:rsidRPr="00D03215" w:rsidRDefault="00EC3C48" w:rsidP="006574F1">
      <w:pPr>
        <w:ind w:leftChars="337" w:left="708"/>
      </w:pPr>
      <w:r w:rsidRPr="00D03215">
        <w:rPr>
          <w:rFonts w:hint="eastAsia"/>
        </w:rPr>
        <w:t>このシートの場合も他のシートと同様です。カラーが付いているグループ番号から「グループ別集計表」シートの上部の方のデータを参考にホールインワンが多い人がニアピン競技をしてその順位を入力し、「グループ別のホールインワン順」シートから</w:t>
      </w:r>
      <w:r w:rsidR="00100312" w:rsidRPr="00D03215">
        <w:rPr>
          <w:rFonts w:hint="eastAsia"/>
        </w:rPr>
        <w:t>＜データ集計＞</w:t>
      </w:r>
      <w:r w:rsidRPr="00D03215">
        <w:rPr>
          <w:rFonts w:hint="eastAsia"/>
        </w:rPr>
        <w:t>を押すとプログラムはニアピンの番号を基に順位番号を振り直します。順位が決定した場合は「このシート</w:t>
      </w:r>
      <w:r w:rsidR="002D7C0A">
        <w:rPr>
          <w:rFonts w:hint="eastAsia"/>
        </w:rPr>
        <w:t>に</w:t>
      </w:r>
      <w:r w:rsidRPr="00D03215">
        <w:rPr>
          <w:rFonts w:hint="eastAsia"/>
        </w:rPr>
        <w:t>対するデータ集計が終了しました！」と表示します。</w:t>
      </w:r>
    </w:p>
    <w:p w14:paraId="7CFDCF9E" w14:textId="7C06DBFF" w:rsidR="00EC3C48" w:rsidRPr="00D03215" w:rsidRDefault="00EC3C48" w:rsidP="006574F1">
      <w:pPr>
        <w:ind w:leftChars="337" w:left="708"/>
      </w:pPr>
      <w:r w:rsidRPr="00D03215">
        <w:rPr>
          <w:rFonts w:hint="eastAsia"/>
        </w:rPr>
        <w:t>参考：　同順位があまりにも多い場合は上位20番以内のみニアピン競技を行いそれ以下は同順位のまま公表しますなどとしないとニアピン競技に時間が掛かり、公表が遅れるという事態になる可能性がありますのでプレイヤーに事前にこのことを周知しておく必要があるかも知れません。</w:t>
      </w:r>
    </w:p>
    <w:p w14:paraId="3012D344" w14:textId="14C496EE" w:rsidR="0090659F" w:rsidRPr="00D03215" w:rsidRDefault="0090659F" w:rsidP="00C928CA">
      <w:pPr>
        <w:pStyle w:val="2"/>
      </w:pPr>
      <w:bookmarkStart w:id="383" w:name="_Toc220058851"/>
      <w:r w:rsidRPr="00D03215">
        <w:rPr>
          <w:rFonts w:hint="eastAsia"/>
        </w:rPr>
        <w:t>印刷</w:t>
      </w:r>
      <w:bookmarkEnd w:id="383"/>
    </w:p>
    <w:p w14:paraId="5D3F9CB6" w14:textId="60C4D190" w:rsidR="0090659F" w:rsidRPr="00D03215" w:rsidRDefault="0090659F" w:rsidP="006574F1">
      <w:pPr>
        <w:ind w:leftChars="337" w:left="708"/>
      </w:pPr>
      <w:r w:rsidRPr="00D03215">
        <w:rPr>
          <w:rFonts w:hint="eastAsia"/>
        </w:rPr>
        <w:t>「点数順集計表」シートを印刷する場合に「印刷」をクリック</w:t>
      </w:r>
      <w:r w:rsidR="00E90B5A" w:rsidRPr="00D03215">
        <w:rPr>
          <w:rFonts w:hint="eastAsia"/>
        </w:rPr>
        <w:t>すると</w:t>
      </w:r>
      <w:r w:rsidR="00E90B5A" w:rsidRPr="005F63B9">
        <w:rPr>
          <w:rFonts w:hint="eastAsia"/>
          <w:color w:val="0070C0"/>
        </w:rPr>
        <w:t>「</w:t>
      </w:r>
      <w:r w:rsidR="00E90B5A" w:rsidRPr="00577CA1">
        <w:rPr>
          <w:color w:val="0070C0"/>
        </w:rPr>
        <w:fldChar w:fldCharType="begin"/>
      </w:r>
      <w:r w:rsidR="00E90B5A" w:rsidRPr="00577CA1">
        <w:rPr>
          <w:color w:val="0070C0"/>
        </w:rPr>
        <w:instrText xml:space="preserve"> </w:instrText>
      </w:r>
      <w:r w:rsidR="00E90B5A" w:rsidRPr="00577CA1">
        <w:rPr>
          <w:rFonts w:hint="eastAsia"/>
          <w:color w:val="0070C0"/>
        </w:rPr>
        <w:instrText>REF _Ref59472726 \h</w:instrText>
      </w:r>
      <w:r w:rsidR="00E90B5A" w:rsidRPr="00577CA1">
        <w:rPr>
          <w:color w:val="0070C0"/>
        </w:rPr>
        <w:instrText xml:space="preserve"> </w:instrText>
      </w:r>
      <w:r w:rsidR="00E90B5A" w:rsidRPr="00577CA1">
        <w:rPr>
          <w:color w:val="0070C0"/>
        </w:rPr>
      </w:r>
      <w:r w:rsidR="00E90B5A" w:rsidRPr="00577CA1">
        <w:rPr>
          <w:color w:val="0070C0"/>
        </w:rPr>
        <w:fldChar w:fldCharType="separate"/>
      </w:r>
      <w:r w:rsidR="00577CA1" w:rsidRPr="00577CA1">
        <w:rPr>
          <w:color w:val="0070C0"/>
        </w:rPr>
        <w:t xml:space="preserve">図 </w:t>
      </w:r>
      <w:r w:rsidR="00577CA1" w:rsidRPr="00577CA1">
        <w:rPr>
          <w:noProof/>
          <w:color w:val="0070C0"/>
        </w:rPr>
        <w:t>56</w:t>
      </w:r>
      <w:r w:rsidR="00577CA1" w:rsidRPr="00577CA1">
        <w:rPr>
          <w:color w:val="0070C0"/>
        </w:rPr>
        <w:t xml:space="preserve"> </w:t>
      </w:r>
      <w:r w:rsidR="00577CA1" w:rsidRPr="00577CA1">
        <w:rPr>
          <w:rFonts w:hint="eastAsia"/>
          <w:color w:val="0070C0"/>
        </w:rPr>
        <w:t>印刷</w:t>
      </w:r>
      <w:r w:rsidR="00E90B5A" w:rsidRPr="00577CA1">
        <w:rPr>
          <w:color w:val="0070C0"/>
        </w:rPr>
        <w:fldChar w:fldCharType="end"/>
      </w:r>
      <w:r w:rsidR="00E90B5A" w:rsidRPr="00D03215">
        <w:rPr>
          <w:rFonts w:hint="eastAsia"/>
        </w:rPr>
        <w:t>」の図が表示します</w:t>
      </w:r>
      <w:r w:rsidRPr="00D03215">
        <w:rPr>
          <w:rFonts w:hint="eastAsia"/>
        </w:rPr>
        <w:t>。</w:t>
      </w:r>
    </w:p>
    <w:p w14:paraId="6C6BD71E" w14:textId="54DED305" w:rsidR="0090659F" w:rsidRPr="00D03215" w:rsidRDefault="00577CA1" w:rsidP="006574F1">
      <w:pPr>
        <w:ind w:leftChars="337" w:left="708"/>
      </w:pPr>
      <w:r w:rsidRPr="00D03215">
        <w:rPr>
          <w:rFonts w:hint="eastAsia"/>
          <w:noProof/>
        </w:rPr>
        <mc:AlternateContent>
          <mc:Choice Requires="wpg">
            <w:drawing>
              <wp:anchor distT="0" distB="0" distL="114300" distR="114300" simplePos="0" relativeHeight="251803648" behindDoc="0" locked="0" layoutInCell="1" allowOverlap="1" wp14:anchorId="6A09FE72" wp14:editId="7C74B1B8">
                <wp:simplePos x="0" y="0"/>
                <wp:positionH relativeFrom="margin">
                  <wp:posOffset>3028950</wp:posOffset>
                </wp:positionH>
                <wp:positionV relativeFrom="paragraph">
                  <wp:posOffset>-1045210</wp:posOffset>
                </wp:positionV>
                <wp:extent cx="2794000" cy="1979295"/>
                <wp:effectExtent l="0" t="0" r="6350" b="1905"/>
                <wp:wrapSquare wrapText="bothSides"/>
                <wp:docPr id="18" name="グループ化 18"/>
                <wp:cNvGraphicFramePr/>
                <a:graphic xmlns:a="http://schemas.openxmlformats.org/drawingml/2006/main">
                  <a:graphicData uri="http://schemas.microsoft.com/office/word/2010/wordprocessingGroup">
                    <wpg:wgp>
                      <wpg:cNvGrpSpPr/>
                      <wpg:grpSpPr>
                        <a:xfrm>
                          <a:off x="0" y="0"/>
                          <a:ext cx="2794000" cy="1979295"/>
                          <a:chOff x="0" y="0"/>
                          <a:chExt cx="2794000" cy="1979762"/>
                        </a:xfrm>
                      </wpg:grpSpPr>
                      <pic:pic xmlns:pic="http://schemas.openxmlformats.org/drawingml/2006/picture">
                        <pic:nvPicPr>
                          <pic:cNvPr id="2" name="図 2"/>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2794000" cy="1979295"/>
                          </a:xfrm>
                          <a:prstGeom prst="rect">
                            <a:avLst/>
                          </a:prstGeom>
                        </pic:spPr>
                      </pic:pic>
                      <wps:wsp>
                        <wps:cNvPr id="7" name="テキスト ボックス 7"/>
                        <wps:cNvSpPr txBox="1"/>
                        <wps:spPr>
                          <a:xfrm>
                            <a:off x="0" y="1751162"/>
                            <a:ext cx="2794000" cy="228600"/>
                          </a:xfrm>
                          <a:prstGeom prst="rect">
                            <a:avLst/>
                          </a:prstGeom>
                          <a:solidFill>
                            <a:prstClr val="white"/>
                          </a:solidFill>
                          <a:ln>
                            <a:noFill/>
                          </a:ln>
                        </wps:spPr>
                        <wps:txbx>
                          <w:txbxContent>
                            <w:p w14:paraId="6C378543" w14:textId="77777777" w:rsidR="0033563C" w:rsidRPr="00D03215" w:rsidRDefault="0033563C" w:rsidP="00E90B5A">
                              <w:pPr>
                                <w:pStyle w:val="ab"/>
                              </w:pPr>
                              <w:bookmarkStart w:id="384" w:name="_Ref59472726"/>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56</w:t>
                              </w:r>
                              <w:r w:rsidR="005D10C5" w:rsidRPr="00D03215">
                                <w:fldChar w:fldCharType="end"/>
                              </w:r>
                              <w:r w:rsidRPr="00D03215">
                                <w:t xml:space="preserve"> </w:t>
                              </w:r>
                              <w:r w:rsidRPr="00D03215">
                                <w:rPr>
                                  <w:rFonts w:hint="eastAsia"/>
                                </w:rPr>
                                <w:t>印刷</w:t>
                              </w:r>
                              <w:bookmarkEnd w:id="3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A09FE72" id="グループ化 18" o:spid="_x0000_s1196" style="position:absolute;left:0;text-align:left;margin-left:238.5pt;margin-top:-82.3pt;width:220pt;height:155.85pt;z-index:251803648;mso-position-horizontal-relative:margin;mso-position-vertical-relative:text" coordsize="27940,197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">
                <v:shape id="図 2" o:spid="_x0000_s1197" type="#_x0000_t75" style="position:absolute;width:27940;height:197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">
                  <v:imagedata r:id="rId119" o:title=""/>
                </v:shape>
                <v:shape id="テキスト ボックス 7" o:spid="_x0000_s1198" type="#_x0000_t202" style="position:absolute;top:17511;width:2794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6C378543" w14:textId="77777777" w:rsidR="0033563C" w:rsidRPr="00D03215" w:rsidRDefault="0033563C" w:rsidP="00E90B5A">
                        <w:pPr>
                          <w:pStyle w:val="ab"/>
                        </w:pPr>
                        <w:bookmarkStart w:id="451" w:name="_Ref59472726"/>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56</w:t>
                        </w:r>
                        <w:r w:rsidR="005D10C5" w:rsidRPr="00D03215">
                          <w:fldChar w:fldCharType="end"/>
                        </w:r>
                        <w:r w:rsidRPr="00D03215">
                          <w:t xml:space="preserve"> </w:t>
                        </w:r>
                        <w:r w:rsidRPr="00D03215">
                          <w:rPr>
                            <w:rFonts w:hint="eastAsia"/>
                          </w:rPr>
                          <w:t>印刷</w:t>
                        </w:r>
                        <w:bookmarkEnd w:id="451"/>
                      </w:p>
                    </w:txbxContent>
                  </v:textbox>
                </v:shape>
                <w10:wrap type="square" anchorx="margin"/>
              </v:group>
            </w:pict>
          </mc:Fallback>
        </mc:AlternateContent>
      </w:r>
      <w:r w:rsidR="0090659F" w:rsidRPr="00D03215">
        <w:rPr>
          <w:rFonts w:hint="eastAsia"/>
        </w:rPr>
        <w:t>プリンターの</w:t>
      </w:r>
      <w:r w:rsidR="00E90B5A" w:rsidRPr="005400E3">
        <w:rPr>
          <w:rFonts w:hint="eastAsia"/>
          <w:b/>
          <w:bCs/>
          <w:color w:val="ED0000"/>
        </w:rPr>
        <w:t>①</w:t>
      </w:r>
      <w:r w:rsidR="0090659F" w:rsidRPr="00D03215">
        <w:rPr>
          <w:rFonts w:hint="eastAsia"/>
        </w:rPr>
        <w:t>「名前」を選択して</w:t>
      </w:r>
      <w:r w:rsidR="00E90B5A" w:rsidRPr="005400E3">
        <w:rPr>
          <w:rFonts w:hint="eastAsia"/>
          <w:b/>
          <w:bCs/>
          <w:color w:val="ED0000"/>
        </w:rPr>
        <w:t>②</w:t>
      </w:r>
      <w:r w:rsidR="00E90B5A" w:rsidRPr="00D03215">
        <w:rPr>
          <w:rFonts w:hint="eastAsia"/>
        </w:rPr>
        <w:t>の</w:t>
      </w:r>
      <w:r w:rsidR="0090659F" w:rsidRPr="00D03215">
        <w:rPr>
          <w:rFonts w:hint="eastAsia"/>
        </w:rPr>
        <w:t>＜OK＞を押します。</w:t>
      </w:r>
    </w:p>
    <w:p w14:paraId="00289469" w14:textId="77777777" w:rsidR="00EC3C48" w:rsidRPr="00D03215" w:rsidRDefault="000978E0" w:rsidP="00C928CA">
      <w:pPr>
        <w:pStyle w:val="2"/>
      </w:pPr>
      <w:bookmarkStart w:id="385" w:name="_Ref59360316"/>
      <w:bookmarkStart w:id="386" w:name="_Ref59360321"/>
      <w:bookmarkStart w:id="387" w:name="_Toc220058852"/>
      <w:r w:rsidRPr="00D03215">
        <w:rPr>
          <w:rFonts w:hint="eastAsia"/>
        </w:rPr>
        <w:lastRenderedPageBreak/>
        <w:t>Z4全試合スコア集計</w:t>
      </w:r>
      <w:bookmarkEnd w:id="385"/>
      <w:bookmarkEnd w:id="386"/>
      <w:bookmarkEnd w:id="387"/>
    </w:p>
    <w:p w14:paraId="2FD23306" w14:textId="0EDF4BF1" w:rsidR="00EC3C48" w:rsidRPr="00D03215" w:rsidRDefault="00DA0A4D" w:rsidP="00DA0A4D">
      <w:pPr>
        <w:ind w:leftChars="337" w:left="708"/>
      </w:pPr>
      <w:r w:rsidRPr="00D03215">
        <w:t>XL_Z4全試合スコア集計</w:t>
      </w:r>
      <w:r w:rsidRPr="00D03215">
        <w:rPr>
          <w:rFonts w:hint="eastAsia"/>
        </w:rPr>
        <w:t>へ移動します。</w:t>
      </w:r>
      <w:r w:rsidR="000B31D7">
        <w:rPr>
          <w:rFonts w:hint="eastAsia"/>
        </w:rPr>
        <w:t>リボンのコマンド</w:t>
      </w:r>
      <w:r w:rsidR="00100312" w:rsidRPr="00D03215">
        <w:rPr>
          <w:rFonts w:hint="eastAsia"/>
        </w:rPr>
        <w:t>＜データ集計＞</w:t>
      </w:r>
      <w:r w:rsidR="00EC3C48" w:rsidRPr="00D03215">
        <w:rPr>
          <w:rFonts w:hint="eastAsia"/>
        </w:rPr>
        <w:t>により「点数順集計表」シートの集計が終了し確認も済んだ場合は、「XL_Z4_AR全試合スコア集計</w:t>
      </w:r>
      <w:r w:rsidR="007B11E2" w:rsidRPr="00D03215">
        <w:rPr>
          <w:rFonts w:hint="eastAsia"/>
        </w:rPr>
        <w:t>*</w:t>
      </w:r>
      <w:r w:rsidR="00EC3C48" w:rsidRPr="00D03215">
        <w:rPr>
          <w:rFonts w:hint="eastAsia"/>
        </w:rPr>
        <w:t>.xlsx」</w:t>
      </w:r>
      <w:r w:rsidR="007B11E2" w:rsidRPr="00D03215">
        <w:rPr>
          <w:rFonts w:hint="eastAsia"/>
        </w:rPr>
        <w:t>（「*」は年号）</w:t>
      </w:r>
      <w:r w:rsidR="00EC3C48" w:rsidRPr="00D03215">
        <w:rPr>
          <w:rFonts w:hint="eastAsia"/>
        </w:rPr>
        <w:t>を起動して「年間」「月間」「週間」「四半期」「優勝回数」などの集計をすることができます。当説明については添付の「XL_Z4全試合スコア集計説明書」をご覧ください。簡略版説明書は本説明書の</w:t>
      </w:r>
      <w:r w:rsidR="00EC3C48" w:rsidRPr="005F63B9">
        <w:rPr>
          <w:rFonts w:hint="eastAsia"/>
          <w:color w:val="0070C0"/>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_Ref445659587 \r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８</w:t>
      </w:r>
      <w:r w:rsidR="00577CA1" w:rsidRPr="00577CA1">
        <w:rPr>
          <w:color w:val="0070C0"/>
        </w:rPr>
        <w:t>(5)</w:t>
      </w:r>
      <w:r w:rsidR="00EC3C48" w:rsidRPr="00577CA1">
        <w:rPr>
          <w:color w:val="0070C0"/>
        </w:rPr>
        <w:fldChar w:fldCharType="end"/>
      </w:r>
      <w:r w:rsidR="00EC3C48" w:rsidRPr="00577CA1">
        <w:rPr>
          <w:color w:val="0070C0"/>
        </w:rPr>
        <w:fldChar w:fldCharType="begin"/>
      </w:r>
      <w:r w:rsidR="00EC3C48" w:rsidRPr="00577CA1">
        <w:rPr>
          <w:color w:val="0070C0"/>
        </w:rPr>
        <w:instrText xml:space="preserve"> REF _Ref445659593 \h  \* MERGEFORMAT </w:instrText>
      </w:r>
      <w:r w:rsidR="00EC3C48" w:rsidRPr="00577CA1">
        <w:rPr>
          <w:color w:val="0070C0"/>
        </w:rPr>
      </w:r>
      <w:r w:rsidR="00EC3C48" w:rsidRPr="00577CA1">
        <w:rPr>
          <w:color w:val="0070C0"/>
        </w:rPr>
        <w:fldChar w:fldCharType="separate"/>
      </w:r>
      <w:r w:rsidR="00577CA1" w:rsidRPr="00577CA1">
        <w:rPr>
          <w:rFonts w:hint="eastAsia"/>
          <w:color w:val="0070C0"/>
        </w:rPr>
        <w:t>XL_Z4_AR全試合スコア集計プログラム</w:t>
      </w:r>
      <w:r w:rsidR="00EC3C48" w:rsidRPr="00577CA1">
        <w:rPr>
          <w:color w:val="0070C0"/>
        </w:rPr>
        <w:fldChar w:fldCharType="end"/>
      </w:r>
      <w:r w:rsidR="00EC3C48" w:rsidRPr="00D03215">
        <w:rPr>
          <w:rFonts w:hint="eastAsia"/>
        </w:rPr>
        <w:t>」に記載しています。</w:t>
      </w:r>
      <w:r w:rsidR="00EC3C48" w:rsidRPr="00D03215">
        <w:br/>
      </w:r>
      <w:r w:rsidR="00EC3C48" w:rsidRPr="00D03215">
        <w:rPr>
          <w:rFonts w:hint="eastAsia"/>
        </w:rPr>
        <w:t>この項では本プログラムから直接「XL_Z4_AR全試合スコア集計</w:t>
      </w:r>
      <w:r w:rsidR="007B11E2" w:rsidRPr="00D03215">
        <w:rPr>
          <w:rFonts w:hint="eastAsia"/>
        </w:rPr>
        <w:t>*</w:t>
      </w:r>
      <w:r w:rsidR="00EC3C48" w:rsidRPr="00D03215">
        <w:rPr>
          <w:rFonts w:hint="eastAsia"/>
        </w:rPr>
        <w:t>.xlsx」に移動する手順までを記述します。</w:t>
      </w:r>
    </w:p>
    <w:p w14:paraId="2DFC2D79" w14:textId="77777777" w:rsidR="00EC3C48" w:rsidRPr="00D03215" w:rsidRDefault="000978E0" w:rsidP="0021558B">
      <w:pPr>
        <w:pStyle w:val="3"/>
      </w:pPr>
      <w:r w:rsidRPr="00D03215">
        <w:rPr>
          <w:rFonts w:hint="eastAsia"/>
        </w:rPr>
        <w:t>Z4全試合スコア集計へ移動</w:t>
      </w:r>
      <w:r w:rsidR="00EC3C48" w:rsidRPr="00D03215">
        <w:rPr>
          <w:rFonts w:hint="eastAsia"/>
        </w:rPr>
        <w:t>した場合は、現在使用中のファイルは閉じてしまうので「上書き保存」してください。（</w:t>
      </w:r>
      <w:r w:rsidR="00336E8E">
        <w:rPr>
          <w:rFonts w:hint="eastAsia"/>
        </w:rPr>
        <w:t>但し、</w:t>
      </w:r>
      <w:r w:rsidR="00EC3C48" w:rsidRPr="00D03215">
        <w:rPr>
          <w:rFonts w:hint="eastAsia"/>
        </w:rPr>
        <w:t>「上書き保存」を</w:t>
      </w:r>
      <w:r w:rsidR="00E95F46">
        <w:rPr>
          <w:rFonts w:hint="eastAsia"/>
        </w:rPr>
        <w:t>忘れても自動保存をします</w:t>
      </w:r>
      <w:r w:rsidR="00EC3C48" w:rsidRPr="00D03215">
        <w:rPr>
          <w:rFonts w:hint="eastAsia"/>
        </w:rPr>
        <w:t>）</w:t>
      </w:r>
    </w:p>
    <w:p w14:paraId="3E6936FA" w14:textId="77777777" w:rsidR="00EC3C48" w:rsidRPr="00D03215" w:rsidRDefault="00EC3C48" w:rsidP="0021558B">
      <w:pPr>
        <w:pStyle w:val="3"/>
      </w:pPr>
      <w:bookmarkStart w:id="388" w:name="_Ref445659915"/>
      <w:r w:rsidRPr="00D03215">
        <w:rPr>
          <w:rFonts w:hint="eastAsia"/>
        </w:rPr>
        <w:t>＜</w:t>
      </w:r>
      <w:r w:rsidR="000978E0" w:rsidRPr="00D03215">
        <w:rPr>
          <w:rFonts w:hint="eastAsia"/>
        </w:rPr>
        <w:t>Z4全試合スコア集計移動</w:t>
      </w:r>
      <w:r w:rsidRPr="00D03215">
        <w:rPr>
          <w:rFonts w:hint="eastAsia"/>
        </w:rPr>
        <w:t>＞をクリックしてください。</w:t>
      </w:r>
      <w:bookmarkEnd w:id="388"/>
    </w:p>
    <w:p w14:paraId="656EDB40" w14:textId="77777777" w:rsidR="00EC3C48" w:rsidRPr="00D03215" w:rsidRDefault="00EC3C48" w:rsidP="0021558B">
      <w:pPr>
        <w:pStyle w:val="3"/>
      </w:pPr>
      <w:r w:rsidRPr="00D03215">
        <w:rPr>
          <w:rFonts w:hint="eastAsia"/>
        </w:rPr>
        <w:t>「ファイルを開く」ダイアログボックスが開くので「XL_Z4_AR全試合スコア集計</w:t>
      </w:r>
      <w:r w:rsidR="007B11E2" w:rsidRPr="00D03215">
        <w:rPr>
          <w:rFonts w:hint="eastAsia"/>
        </w:rPr>
        <w:t>*</w:t>
      </w:r>
      <w:r w:rsidRPr="00D03215">
        <w:rPr>
          <w:rFonts w:hint="eastAsia"/>
        </w:rPr>
        <w:t>.xlsx」を選択して＜開く＞ボタンを押します。</w:t>
      </w:r>
    </w:p>
    <w:p w14:paraId="68DE1C8F" w14:textId="77777777" w:rsidR="00EC3C48" w:rsidRPr="00D03215" w:rsidRDefault="00EC3C48" w:rsidP="0021558B">
      <w:pPr>
        <w:pStyle w:val="3"/>
      </w:pPr>
      <w:r w:rsidRPr="00D03215">
        <w:rPr>
          <w:rFonts w:hint="eastAsia"/>
        </w:rPr>
        <w:t>「XL_Z4_AR全試合スコア集計</w:t>
      </w:r>
      <w:r w:rsidR="007B11E2" w:rsidRPr="00D03215">
        <w:rPr>
          <w:rFonts w:hint="eastAsia"/>
        </w:rPr>
        <w:t>*</w:t>
      </w:r>
      <w:r w:rsidRPr="00D03215">
        <w:rPr>
          <w:rFonts w:hint="eastAsia"/>
        </w:rPr>
        <w:t>.xlsx」を開きます。</w:t>
      </w:r>
    </w:p>
    <w:p w14:paraId="2BFA92E3" w14:textId="77777777" w:rsidR="00EC3C48" w:rsidRPr="00D03215" w:rsidRDefault="00EC3C48" w:rsidP="0021558B">
      <w:pPr>
        <w:pStyle w:val="3"/>
      </w:pPr>
      <w:r w:rsidRPr="00D03215">
        <w:rPr>
          <w:rFonts w:hint="eastAsia"/>
        </w:rPr>
        <w:t>これ以降は別途「XL_Z4全試合スコア集計説明書」をご覧ください。</w:t>
      </w:r>
    </w:p>
    <w:p w14:paraId="46E1C862" w14:textId="77777777" w:rsidR="00EC3C48" w:rsidRPr="00D03215" w:rsidRDefault="00EC3C48" w:rsidP="00C928CA">
      <w:pPr>
        <w:pStyle w:val="2"/>
      </w:pPr>
      <w:bookmarkStart w:id="389" w:name="_Ref421350472"/>
      <w:bookmarkStart w:id="390" w:name="_Ref421350479"/>
      <w:bookmarkStart w:id="391" w:name="_Toc56535403"/>
      <w:bookmarkStart w:id="392" w:name="_Toc220058853"/>
      <w:r w:rsidRPr="00D03215">
        <w:rPr>
          <w:rFonts w:hint="eastAsia"/>
        </w:rPr>
        <w:t>多人数による大会での集計方法</w:t>
      </w:r>
      <w:bookmarkEnd w:id="389"/>
      <w:bookmarkEnd w:id="390"/>
      <w:bookmarkEnd w:id="391"/>
      <w:bookmarkEnd w:id="392"/>
    </w:p>
    <w:p w14:paraId="5ED14119" w14:textId="77777777" w:rsidR="00EC3C48" w:rsidRPr="00D03215" w:rsidRDefault="00EC3259" w:rsidP="00DA0A4D">
      <w:pPr>
        <w:ind w:leftChars="337" w:left="708"/>
      </w:pPr>
      <w:r w:rsidRPr="00D03215">
        <w:rPr>
          <w:rFonts w:hint="eastAsia"/>
        </w:rPr>
        <w:t>＜GGファイル取り込み＞</w:t>
      </w:r>
      <w:r w:rsidR="00EC3C48" w:rsidRPr="00D03215">
        <w:rPr>
          <w:rFonts w:hint="eastAsia"/>
        </w:rPr>
        <w:t>の説明です。</w:t>
      </w:r>
    </w:p>
    <w:p w14:paraId="1CBB52B2" w14:textId="77777777" w:rsidR="00EC3C48" w:rsidRPr="00D03215" w:rsidRDefault="00EC3C48" w:rsidP="00DA0A4D">
      <w:pPr>
        <w:ind w:leftChars="337" w:left="708"/>
      </w:pPr>
      <w:r w:rsidRPr="00D03215">
        <w:rPr>
          <w:rFonts w:hint="eastAsia"/>
        </w:rPr>
        <w:t>競技前に事前の準備が必要です。</w:t>
      </w:r>
    </w:p>
    <w:p w14:paraId="59603EBE" w14:textId="77777777" w:rsidR="00EC3C48" w:rsidRPr="00D03215" w:rsidRDefault="00EC3C48" w:rsidP="00DA0A4D">
      <w:pPr>
        <w:ind w:leftChars="202" w:left="424"/>
      </w:pPr>
      <w:r w:rsidRPr="00D03215">
        <w:rPr>
          <w:rFonts w:hint="eastAsia"/>
          <w:b/>
          <w:bCs/>
        </w:rPr>
        <w:t>概要：</w:t>
      </w:r>
      <w:r w:rsidRPr="00D03215">
        <w:rPr>
          <w:rFonts w:hint="eastAsia"/>
        </w:rPr>
        <w:t xml:space="preserve"> 多勢で競技する場合パソコンを複数台用意して打数入力だけを分散作業します。</w:t>
      </w:r>
    </w:p>
    <w:p w14:paraId="5C53F52F" w14:textId="77777777" w:rsidR="00EC3C48" w:rsidRPr="00D03215" w:rsidRDefault="00EC3C48" w:rsidP="00DA0A4D">
      <w:pPr>
        <w:ind w:leftChars="337" w:left="708"/>
      </w:pPr>
      <w:r w:rsidRPr="00D03215">
        <w:rPr>
          <w:rFonts w:hint="eastAsia"/>
        </w:rPr>
        <w:t>データの入力さえすれば計算集計はリアルタイムに処理できます。</w:t>
      </w:r>
    </w:p>
    <w:p w14:paraId="1BF1F713" w14:textId="77777777" w:rsidR="00EC3C48" w:rsidRPr="00D03215" w:rsidRDefault="00EC3C48" w:rsidP="00DA0A4D">
      <w:pPr>
        <w:ind w:leftChars="337" w:left="708"/>
      </w:pPr>
      <w:r w:rsidRPr="00D03215">
        <w:rPr>
          <w:rFonts w:hint="eastAsia"/>
        </w:rPr>
        <w:t>作業の概要ですが、打数などを複数のパソコンで分担して入力するため事前に「毎回入力データ」または「集計入力データ」シートに NO、GN、Start Hole、氏名、だけが入力されたデータをグループごとに分割してUSBフラッシュメモリーなどにより複数のデータ入力用パソコンに配布します。（添付の「XL_4R_GG_同好会_2015 03 29.xlsx」を流用して30人と致しました。）</w:t>
      </w:r>
      <w:r w:rsidRPr="00D03215">
        <w:br/>
      </w:r>
      <w:r w:rsidRPr="00D03215">
        <w:rPr>
          <w:rFonts w:hint="eastAsia"/>
        </w:rPr>
        <w:t>以下で説明するは</w:t>
      </w:r>
      <w:r w:rsidR="00037135" w:rsidRPr="00D03215">
        <w:rPr>
          <w:rFonts w:hint="eastAsia"/>
        </w:rPr>
        <w:t>Web配布する関係でファイルサイズを小さくしたため</w:t>
      </w:r>
      <w:r w:rsidR="005E6BFA" w:rsidRPr="00D03215">
        <w:rPr>
          <w:rFonts w:hint="eastAsia"/>
        </w:rPr>
        <w:t>人数が少ないのですが、</w:t>
      </w:r>
      <w:r w:rsidRPr="00D03215">
        <w:rPr>
          <w:rFonts w:hint="eastAsia"/>
        </w:rPr>
        <w:t>総勢30人のプレイヤーのデータを3台のパソコンに分割して配布して打数を入力した後、USBメモリで最終集計用パソコンに返して一旦保存します｡</w:t>
      </w:r>
    </w:p>
    <w:p w14:paraId="2CA05611" w14:textId="77777777" w:rsidR="0049486F" w:rsidRPr="00D03215" w:rsidRDefault="00EC3C48" w:rsidP="00283551">
      <w:pPr>
        <w:ind w:leftChars="337" w:left="708"/>
      </w:pPr>
      <w:r w:rsidRPr="00D03215">
        <w:rPr>
          <w:rFonts w:hint="eastAsia"/>
        </w:rPr>
        <w:t>最終集計用パソコンでは＜</w:t>
      </w:r>
      <w:r w:rsidR="00EC3259" w:rsidRPr="00D03215">
        <w:rPr>
          <w:rFonts w:hint="eastAsia"/>
        </w:rPr>
        <w:t>GGファイル取り込み</w:t>
      </w:r>
      <w:r w:rsidRPr="00D03215">
        <w:rPr>
          <w:rFonts w:hint="eastAsia"/>
        </w:rPr>
        <w:t>＞によりグーループごとに分割されたデータファイルをリアルタイムで取り込んで結合します。次に</w:t>
      </w:r>
      <w:r w:rsidR="00100312" w:rsidRPr="00D03215">
        <w:rPr>
          <w:rFonts w:hint="eastAsia"/>
        </w:rPr>
        <w:t>＜データ集計＞</w:t>
      </w:r>
      <w:r w:rsidRPr="00D03215">
        <w:rPr>
          <w:rFonts w:hint="eastAsia"/>
        </w:rPr>
        <w:t>を実行して集計します。</w:t>
      </w:r>
    </w:p>
    <w:p w14:paraId="1E128C91" w14:textId="77777777" w:rsidR="00EC3C48" w:rsidRPr="00D03215" w:rsidRDefault="00EC3C48" w:rsidP="0049486F">
      <w:pPr>
        <w:ind w:leftChars="202" w:left="704" w:hangingChars="133" w:hanging="280"/>
      </w:pPr>
      <w:r w:rsidRPr="00D03215">
        <w:rPr>
          <w:rFonts w:hint="eastAsia"/>
          <w:b/>
          <w:bCs/>
        </w:rPr>
        <w:t>注意事項：</w:t>
      </w:r>
      <w:r w:rsidRPr="00D03215">
        <w:rPr>
          <w:rFonts w:hint="eastAsia"/>
        </w:rPr>
        <w:t xml:space="preserve"> 大きな大会での失敗は許されません。ぶっつけ本番は危険ですから事前に</w:t>
      </w:r>
      <w:r w:rsidR="005E6BFA" w:rsidRPr="00D03215">
        <w:rPr>
          <w:rFonts w:hint="eastAsia"/>
        </w:rPr>
        <w:t>操作を熟知し訓練</w:t>
      </w:r>
      <w:r w:rsidRPr="00D03215">
        <w:rPr>
          <w:rFonts w:hint="eastAsia"/>
        </w:rPr>
        <w:t>や確認が必要です。</w:t>
      </w:r>
    </w:p>
    <w:p w14:paraId="48A7479B" w14:textId="77777777" w:rsidR="00EC3C48" w:rsidRPr="00D03215" w:rsidRDefault="00EC3C48" w:rsidP="0021558B">
      <w:pPr>
        <w:pStyle w:val="3"/>
      </w:pPr>
      <w:r w:rsidRPr="00D03215">
        <w:rPr>
          <w:rFonts w:hint="eastAsia"/>
        </w:rPr>
        <w:t>USBフラッシュメモリーのドライバーのインストールや動作の確認が必要です。</w:t>
      </w:r>
    </w:p>
    <w:p w14:paraId="5472D03C" w14:textId="63C95FFE" w:rsidR="00EC3C48" w:rsidRPr="00D03215" w:rsidRDefault="00EC3C48" w:rsidP="0021558B">
      <w:pPr>
        <w:pStyle w:val="3"/>
      </w:pPr>
      <w:r w:rsidRPr="00D03215">
        <w:rPr>
          <w:rFonts w:hint="eastAsia"/>
        </w:rPr>
        <w:t>事前に本プログラムを使用し添付の</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_Ref430868529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(1)11)</w:t>
      </w:r>
      <w:r w:rsidRPr="00577CA1">
        <w:rPr>
          <w:color w:val="0070C0"/>
        </w:rPr>
        <w:fldChar w:fldCharType="end"/>
      </w:r>
      <w:r w:rsidRPr="00577CA1">
        <w:rPr>
          <w:color w:val="0070C0"/>
        </w:rPr>
        <w:fldChar w:fldCharType="begin"/>
      </w:r>
      <w:r w:rsidRPr="00577CA1">
        <w:rPr>
          <w:color w:val="0070C0"/>
        </w:rPr>
        <w:instrText xml:space="preserve"> REF _Ref430868529 \h  \* MERGEFORMAT </w:instrText>
      </w:r>
      <w:r w:rsidRPr="00577CA1">
        <w:rPr>
          <w:color w:val="0070C0"/>
        </w:rPr>
      </w:r>
      <w:r w:rsidRPr="00577CA1">
        <w:rPr>
          <w:color w:val="0070C0"/>
        </w:rPr>
        <w:fldChar w:fldCharType="separate"/>
      </w:r>
      <w:r w:rsidR="00577CA1" w:rsidRPr="00577CA1">
        <w:rPr>
          <w:rFonts w:hint="eastAsia"/>
          <w:color w:val="0070C0"/>
        </w:rPr>
        <w:t>「XL_4R_G分散集計サンプル」：</w:t>
      </w:r>
      <w:r w:rsidRPr="00577CA1">
        <w:rPr>
          <w:color w:val="0070C0"/>
        </w:rPr>
        <w:fldChar w:fldCharType="end"/>
      </w:r>
      <w:r w:rsidRPr="00D03215">
        <w:rPr>
          <w:rFonts w:hint="eastAsia"/>
        </w:rPr>
        <w:t>」を実践してみる必要があります。パソコンのバージョンによる問題などを考慮し、</w:t>
      </w:r>
      <w:r w:rsidRPr="00D03215">
        <w:br/>
      </w:r>
      <w:r w:rsidR="00914AB3" w:rsidRPr="00D03215">
        <w:rPr>
          <w:rFonts w:hint="eastAsia"/>
        </w:rPr>
        <w:t>最終集計用の</w:t>
      </w:r>
      <w:r w:rsidR="005E6BFA" w:rsidRPr="00D03215">
        <w:rPr>
          <w:rFonts w:hint="eastAsia"/>
        </w:rPr>
        <w:t>パソコンでは</w:t>
      </w:r>
      <w:r w:rsidRPr="00D03215">
        <w:rPr>
          <w:rFonts w:hint="eastAsia"/>
        </w:rPr>
        <w:t>プリンターによる印刷の確認も必要です。</w:t>
      </w:r>
    </w:p>
    <w:p w14:paraId="53AB8036" w14:textId="77777777" w:rsidR="00EC3C48" w:rsidRDefault="00EC3C48" w:rsidP="0021558B">
      <w:pPr>
        <w:pStyle w:val="3"/>
      </w:pPr>
      <w:r w:rsidRPr="00D03215">
        <w:rPr>
          <w:rFonts w:hint="eastAsia"/>
        </w:rPr>
        <w:lastRenderedPageBreak/>
        <w:t>大会での電源の確保、プリンター、テーブルタップや延長コードも必要です。</w:t>
      </w:r>
    </w:p>
    <w:p w14:paraId="75627F77" w14:textId="77777777" w:rsidR="00EC3C48" w:rsidRPr="00D03215" w:rsidRDefault="00EC3C48" w:rsidP="00533D97">
      <w:pPr>
        <w:ind w:leftChars="201" w:left="422" w:firstLineChars="1" w:firstLine="2"/>
        <w:rPr>
          <w:b/>
          <w:bCs/>
        </w:rPr>
      </w:pPr>
      <w:r w:rsidRPr="00D03215">
        <w:rPr>
          <w:rFonts w:hint="eastAsia"/>
          <w:b/>
          <w:bCs/>
        </w:rPr>
        <w:t>事前準備：</w:t>
      </w:r>
    </w:p>
    <w:p w14:paraId="5EC0EEFE" w14:textId="2F01EAC0" w:rsidR="00106AD2" w:rsidRPr="00385679" w:rsidRDefault="00EC3C48" w:rsidP="0021558B">
      <w:pPr>
        <w:pStyle w:val="3"/>
        <w:numPr>
          <w:ilvl w:val="2"/>
          <w:numId w:val="34"/>
        </w:numPr>
      </w:pPr>
      <w:r w:rsidRPr="0038567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_Ref431123522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57</w:t>
      </w:r>
      <w:r w:rsidR="00577CA1" w:rsidRPr="00577CA1">
        <w:rPr>
          <w:rFonts w:hint="eastAsia"/>
          <w:color w:val="0070C0"/>
        </w:rPr>
        <w:t xml:space="preserve">　分散集計説明図</w:t>
      </w:r>
      <w:r w:rsidRPr="00577CA1">
        <w:rPr>
          <w:color w:val="0070C0"/>
        </w:rPr>
        <w:fldChar w:fldCharType="end"/>
      </w:r>
      <w:r w:rsidRPr="00385679">
        <w:rPr>
          <w:rFonts w:hint="eastAsia"/>
        </w:rPr>
        <w:t>事前準備」は「</w:t>
      </w:r>
      <w:r w:rsidRPr="00577CA1">
        <w:rPr>
          <w:color w:val="0070C0"/>
        </w:rPr>
        <w:fldChar w:fldCharType="begin"/>
      </w:r>
      <w:r w:rsidRPr="00577CA1">
        <w:rPr>
          <w:color w:val="0070C0"/>
        </w:rPr>
        <w:instrText xml:space="preserve"> </w:instrText>
      </w:r>
      <w:r w:rsidRPr="00577CA1">
        <w:rPr>
          <w:rFonts w:hint="eastAsia"/>
          <w:color w:val="0070C0"/>
        </w:rPr>
        <w:instrText>REF _Ref430768946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8</w:t>
      </w:r>
      <w:r w:rsidR="00577CA1" w:rsidRPr="00577CA1">
        <w:rPr>
          <w:rFonts w:hint="eastAsia"/>
          <w:color w:val="0070C0"/>
        </w:rPr>
        <w:t xml:space="preserve">　配布ファイルの内容</w:t>
      </w:r>
      <w:r w:rsidRPr="00577CA1">
        <w:rPr>
          <w:color w:val="0070C0"/>
        </w:rPr>
        <w:fldChar w:fldCharType="end"/>
      </w:r>
      <w:r w:rsidRPr="00385679">
        <w:rPr>
          <w:rFonts w:hint="eastAsia"/>
        </w:rPr>
        <w:t>」図の一部を貼り付けたもので説明をするための参考用ファイルです。</w:t>
      </w:r>
    </w:p>
    <w:p w14:paraId="2A9D5C5E" w14:textId="77777777" w:rsidR="00742767" w:rsidRPr="00D03215" w:rsidRDefault="00742767" w:rsidP="0021558B">
      <w:pPr>
        <w:pStyle w:val="3"/>
      </w:pPr>
      <w:r w:rsidRPr="00D03215">
        <w:rPr>
          <w:rFonts w:hint="eastAsia"/>
        </w:rPr>
        <w:t>実際の試合で実行する場合は、フォルダ名などはユーザーの分かり易いように自由に付けてください。</w:t>
      </w:r>
    </w:p>
    <w:p w14:paraId="71ED50AC" w14:textId="77777777" w:rsidR="00F81C10" w:rsidRDefault="00742767" w:rsidP="0021558B">
      <w:pPr>
        <w:pStyle w:val="3"/>
      </w:pPr>
      <w:r w:rsidRPr="00D03215">
        <w:rPr>
          <w:rFonts w:hint="eastAsia"/>
        </w:rPr>
        <w:t>本競技を行う場合に事前準備で使用するファイルは何時もユーザーが試合の集計に使用するデータファイルで作ることができます。</w:t>
      </w:r>
    </w:p>
    <w:p w14:paraId="383CBE1C" w14:textId="77777777" w:rsidR="00385679" w:rsidRPr="00D03215" w:rsidRDefault="00385679" w:rsidP="00385679">
      <w:pPr>
        <w:ind w:left="568" w:firstLineChars="405" w:firstLine="850"/>
        <w:rPr>
          <w:rFonts w:ascii="ＭＳ Ｐ明朝" w:eastAsia="ＭＳ Ｐ明朝" w:hAnsi="ＭＳ Ｐ明朝"/>
        </w:rPr>
      </w:pPr>
      <w:r w:rsidRPr="00D03215">
        <w:rPr>
          <w:rFonts w:ascii="ＭＳ Ｐ明朝" w:eastAsia="ＭＳ Ｐ明朝" w:hAnsi="ＭＳ Ｐ明朝" w:hint="eastAsia"/>
          <w:noProof/>
        </w:rPr>
        <mc:AlternateContent>
          <mc:Choice Requires="wps">
            <w:drawing>
              <wp:anchor distT="0" distB="0" distL="114300" distR="114300" simplePos="0" relativeHeight="252119040" behindDoc="0" locked="0" layoutInCell="1" allowOverlap="1" wp14:anchorId="0B3EEB3F" wp14:editId="07D37BA6">
                <wp:simplePos x="0" y="0"/>
                <wp:positionH relativeFrom="column">
                  <wp:posOffset>454025</wp:posOffset>
                </wp:positionH>
                <wp:positionV relativeFrom="paragraph">
                  <wp:posOffset>125730</wp:posOffset>
                </wp:positionV>
                <wp:extent cx="301625" cy="0"/>
                <wp:effectExtent l="0" t="0" r="22225" b="19050"/>
                <wp:wrapNone/>
                <wp:docPr id="218" name="直線コネクタ 21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66648354" id="直線コネクタ 218" o:spid="_x0000_s1026" style="position:absolute;z-index:252119040;visibility:visible;mso-wrap-style:square;mso-wrap-distance-left:9pt;mso-wrap-distance-top:0;mso-wrap-distance-right:9pt;mso-wrap-distance-bottom:0;mso-position-horizontal:absolute;mso-position-horizontal-relative:text;mso-position-vertical:absolute;mso-position-vertical-relative:text" from="35.75pt,9.9pt" to="59.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" strokecolor="windowText"/>
            </w:pict>
          </mc:Fallback>
        </mc:AlternateContent>
      </w:r>
      <w:r w:rsidRPr="00D03215">
        <w:rPr>
          <w:rFonts w:ascii="ＭＳ Ｐ明朝" w:eastAsia="ＭＳ Ｐ明朝" w:hAnsi="ＭＳ Ｐ明朝" w:hint="eastAsia"/>
          <w:noProof/>
          <w:highlight w:val="yellow"/>
        </w:rPr>
        <mc:AlternateContent>
          <mc:Choice Requires="wps">
            <w:drawing>
              <wp:anchor distT="0" distB="0" distL="114300" distR="114300" simplePos="0" relativeHeight="252124160" behindDoc="0" locked="0" layoutInCell="1" allowOverlap="1" wp14:anchorId="573B45C7" wp14:editId="17F0BF28">
                <wp:simplePos x="0" y="0"/>
                <wp:positionH relativeFrom="column">
                  <wp:posOffset>2706861</wp:posOffset>
                </wp:positionH>
                <wp:positionV relativeFrom="paragraph">
                  <wp:posOffset>131876</wp:posOffset>
                </wp:positionV>
                <wp:extent cx="154509" cy="0"/>
                <wp:effectExtent l="0" t="0" r="17145" b="19050"/>
                <wp:wrapNone/>
                <wp:docPr id="221" name="直線コネクタ 221"/>
                <wp:cNvGraphicFramePr/>
                <a:graphic xmlns:a="http://schemas.openxmlformats.org/drawingml/2006/main">
                  <a:graphicData uri="http://schemas.microsoft.com/office/word/2010/wordprocessingShape">
                    <wps:wsp>
                      <wps:cNvCnPr/>
                      <wps:spPr>
                        <a:xfrm>
                          <a:off x="0" y="0"/>
                          <a:ext cx="154509"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7BBC0C9" id="直線コネクタ 221" o:spid="_x0000_s1026" style="position:absolute;z-index:252124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15pt,10.4pt" to="225.3pt,1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" strokecolor="windowText"/>
            </w:pict>
          </mc:Fallback>
        </mc:AlternateContent>
      </w:r>
      <w:r w:rsidRPr="00D03215">
        <w:rPr>
          <w:rFonts w:ascii="ＭＳ Ｐ明朝" w:eastAsia="ＭＳ Ｐ明朝" w:hAnsi="ＭＳ Ｐ明朝" w:hint="eastAsia"/>
          <w:noProof/>
          <w:highlight w:val="yellow"/>
        </w:rPr>
        <mc:AlternateContent>
          <mc:Choice Requires="wps">
            <w:drawing>
              <wp:anchor distT="0" distB="0" distL="114300" distR="114300" simplePos="0" relativeHeight="252121088" behindDoc="0" locked="0" layoutInCell="1" allowOverlap="1" wp14:anchorId="09E22F89" wp14:editId="4546519E">
                <wp:simplePos x="0" y="0"/>
                <wp:positionH relativeFrom="column">
                  <wp:posOffset>2860411</wp:posOffset>
                </wp:positionH>
                <wp:positionV relativeFrom="paragraph">
                  <wp:posOffset>133985</wp:posOffset>
                </wp:positionV>
                <wp:extent cx="0" cy="172085"/>
                <wp:effectExtent l="0" t="0" r="19050" b="18415"/>
                <wp:wrapNone/>
                <wp:docPr id="222" name="直線コネクタ 222"/>
                <wp:cNvGraphicFramePr/>
                <a:graphic xmlns:a="http://schemas.openxmlformats.org/drawingml/2006/main">
                  <a:graphicData uri="http://schemas.microsoft.com/office/word/2010/wordprocessingShape">
                    <wps:wsp>
                      <wps:cNvCnPr/>
                      <wps:spPr>
                        <a:xfrm>
                          <a:off x="0" y="0"/>
                          <a:ext cx="0" cy="172085"/>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43FCDD65" id="直線コネクタ 222" o:spid="_x0000_s1026" style="position:absolute;z-index:252121088;visibility:visible;mso-wrap-style:square;mso-wrap-distance-left:9pt;mso-wrap-distance-top:0;mso-wrap-distance-right:9pt;mso-wrap-distance-bottom:0;mso-position-horizontal:absolute;mso-position-horizontal-relative:text;mso-position-vertical:absolute;mso-position-vertical-relative:text" from="225.25pt,10.55pt" to="225.25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" strokecolor="windowText"/>
            </w:pict>
          </mc:Fallback>
        </mc:AlternateContent>
      </w:r>
      <w:r w:rsidRPr="00D03215">
        <w:rPr>
          <w:rFonts w:ascii="ＭＳ Ｐ明朝" w:eastAsia="ＭＳ Ｐ明朝" w:hAnsi="ＭＳ Ｐ明朝" w:hint="eastAsia"/>
          <w:highlight w:val="yellow"/>
        </w:rPr>
        <w:t>\XL_4R_G分散集計サンプル</w:t>
      </w:r>
    </w:p>
    <w:p w14:paraId="0D561A1B" w14:textId="77777777" w:rsidR="00385679" w:rsidRPr="00D03215" w:rsidRDefault="00385679" w:rsidP="00385679">
      <w:pPr>
        <w:rPr>
          <w:rFonts w:ascii="ＭＳ Ｐ明朝" w:eastAsia="ＭＳ Ｐ明朝" w:hAnsi="ＭＳ Ｐ明朝"/>
        </w:rPr>
      </w:pPr>
      <w:r w:rsidRPr="00D03215">
        <w:rPr>
          <w:rFonts w:ascii="ＭＳ Ｐ明朝" w:eastAsia="ＭＳ Ｐ明朝" w:hAnsi="ＭＳ Ｐ明朝" w:hint="eastAsia"/>
          <w:noProof/>
        </w:rPr>
        <mc:AlternateContent>
          <mc:Choice Requires="wps">
            <w:drawing>
              <wp:anchor distT="0" distB="0" distL="114300" distR="114300" simplePos="0" relativeHeight="252123136" behindDoc="0" locked="0" layoutInCell="1" allowOverlap="1" wp14:anchorId="35B5F2BD" wp14:editId="202E1C6C">
                <wp:simplePos x="0" y="0"/>
                <wp:positionH relativeFrom="column">
                  <wp:posOffset>671027</wp:posOffset>
                </wp:positionH>
                <wp:positionV relativeFrom="paragraph">
                  <wp:posOffset>88744</wp:posOffset>
                </wp:positionV>
                <wp:extent cx="0" cy="1639019"/>
                <wp:effectExtent l="0" t="0" r="19050" b="18415"/>
                <wp:wrapNone/>
                <wp:docPr id="223" name="直線コネクタ 223"/>
                <wp:cNvGraphicFramePr/>
                <a:graphic xmlns:a="http://schemas.openxmlformats.org/drawingml/2006/main">
                  <a:graphicData uri="http://schemas.microsoft.com/office/word/2010/wordprocessingShape">
                    <wps:wsp>
                      <wps:cNvCnPr/>
                      <wps:spPr>
                        <a:xfrm>
                          <a:off x="0" y="0"/>
                          <a:ext cx="0" cy="1639019"/>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4EC3AE4E" id="直線コネクタ 223" o:spid="_x0000_s1026" style="position:absolute;z-index:252123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85pt,7pt" to="52.85pt,1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" strokecolor="windowText"/>
            </w:pict>
          </mc:Fallback>
        </mc:AlternateContent>
      </w:r>
      <w:r w:rsidRPr="00D03215">
        <w:rPr>
          <w:rFonts w:ascii="ＭＳ Ｐ明朝" w:eastAsia="ＭＳ Ｐ明朝" w:hAnsi="ＭＳ Ｐ明朝" w:hint="eastAsia"/>
          <w:noProof/>
        </w:rPr>
        <mc:AlternateContent>
          <mc:Choice Requires="wps">
            <w:drawing>
              <wp:anchor distT="0" distB="0" distL="114300" distR="114300" simplePos="0" relativeHeight="252122112" behindDoc="0" locked="0" layoutInCell="1" allowOverlap="1" wp14:anchorId="240513F5" wp14:editId="71DB64BC">
                <wp:simplePos x="0" y="0"/>
                <wp:positionH relativeFrom="column">
                  <wp:posOffset>670560</wp:posOffset>
                </wp:positionH>
                <wp:positionV relativeFrom="paragraph">
                  <wp:posOffset>88265</wp:posOffset>
                </wp:positionV>
                <wp:extent cx="2190115" cy="0"/>
                <wp:effectExtent l="0" t="0" r="19685" b="19050"/>
                <wp:wrapNone/>
                <wp:docPr id="512" name="直線コネクタ 512"/>
                <wp:cNvGraphicFramePr/>
                <a:graphic xmlns:a="http://schemas.openxmlformats.org/drawingml/2006/main">
                  <a:graphicData uri="http://schemas.microsoft.com/office/word/2010/wordprocessingShape">
                    <wps:wsp>
                      <wps:cNvCnPr/>
                      <wps:spPr>
                        <a:xfrm flipH="1">
                          <a:off x="0" y="0"/>
                          <a:ext cx="219011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4DE82471" id="直線コネクタ 512" o:spid="_x0000_s1026" style="position:absolute;flip:x;z-index:252122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6.95pt" to="225.2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" strokecolor="windowText"/>
            </w:pict>
          </mc:Fallback>
        </mc:AlternateContent>
      </w:r>
      <w:r w:rsidRPr="00D03215">
        <w:rPr>
          <w:rFonts w:ascii="ＭＳ Ｐ明朝" w:eastAsia="ＭＳ Ｐ明朝" w:hAnsi="ＭＳ Ｐ明朝" w:hint="eastAsia"/>
          <w:noProof/>
        </w:rPr>
        <mc:AlternateContent>
          <mc:Choice Requires="wps">
            <w:drawing>
              <wp:anchor distT="0" distB="0" distL="114300" distR="114300" simplePos="0" relativeHeight="252120064" behindDoc="0" locked="0" layoutInCell="1" allowOverlap="1" wp14:anchorId="08B46C1F" wp14:editId="0CA4A36D">
                <wp:simplePos x="0" y="0"/>
                <wp:positionH relativeFrom="column">
                  <wp:posOffset>676910</wp:posOffset>
                </wp:positionH>
                <wp:positionV relativeFrom="paragraph">
                  <wp:posOffset>360680</wp:posOffset>
                </wp:positionV>
                <wp:extent cx="301625" cy="0"/>
                <wp:effectExtent l="0" t="0" r="22225" b="19050"/>
                <wp:wrapNone/>
                <wp:docPr id="513" name="直線コネクタ 513"/>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270F053D" id="直線コネクタ 513" o:spid="_x0000_s1026" style="position:absolute;z-index:252120064;visibility:visible;mso-wrap-style:square;mso-wrap-distance-left:9pt;mso-wrap-distance-top:0;mso-wrap-distance-right:9pt;mso-wrap-distance-bottom:0;mso-position-horizontal:absolute;mso-position-horizontal-relative:text;mso-position-vertical:absolute;mso-position-vertical-relative:text" from="53.3pt,28.4pt" to="77.05pt,2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" strokecolor="windowText"/>
            </w:pict>
          </mc:Fallback>
        </mc:AlternateContent>
      </w:r>
    </w:p>
    <w:p w14:paraId="3B3440CC" w14:textId="77777777" w:rsidR="00385679" w:rsidRPr="00D03215" w:rsidRDefault="00385679" w:rsidP="00385679">
      <w:pPr>
        <w:tabs>
          <w:tab w:val="left" w:pos="1701"/>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07776" behindDoc="0" locked="0" layoutInCell="1" allowOverlap="1" wp14:anchorId="231E4EFC" wp14:editId="5CC8F0D6">
                <wp:simplePos x="0" y="0"/>
                <wp:positionH relativeFrom="column">
                  <wp:posOffset>670560</wp:posOffset>
                </wp:positionH>
                <wp:positionV relativeFrom="paragraph">
                  <wp:posOffset>135890</wp:posOffset>
                </wp:positionV>
                <wp:extent cx="0" cy="1362710"/>
                <wp:effectExtent l="0" t="0" r="19050" b="27940"/>
                <wp:wrapNone/>
                <wp:docPr id="514" name="直線コネクタ 514"/>
                <wp:cNvGraphicFramePr/>
                <a:graphic xmlns:a="http://schemas.openxmlformats.org/drawingml/2006/main">
                  <a:graphicData uri="http://schemas.microsoft.com/office/word/2010/wordprocessingShape">
                    <wps:wsp>
                      <wps:cNvCnPr/>
                      <wps:spPr>
                        <a:xfrm>
                          <a:off x="0" y="0"/>
                          <a:ext cx="0" cy="1362710"/>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13EFD2D7" id="直線コネクタ 514" o:spid="_x0000_s1026" style="position:absolute;z-index:252107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2.8pt,10.7pt" to="52.8pt,1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09824" behindDoc="0" locked="0" layoutInCell="1" allowOverlap="1" wp14:anchorId="23CC3309" wp14:editId="6BCEAC52">
                <wp:simplePos x="0" y="0"/>
                <wp:positionH relativeFrom="column">
                  <wp:posOffset>2705999</wp:posOffset>
                </wp:positionH>
                <wp:positionV relativeFrom="paragraph">
                  <wp:posOffset>118745</wp:posOffset>
                </wp:positionV>
                <wp:extent cx="0" cy="474453"/>
                <wp:effectExtent l="0" t="0" r="19050" b="20955"/>
                <wp:wrapNone/>
                <wp:docPr id="515" name="直線コネクタ 515"/>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751694CE" id="直線コネクタ 515" o:spid="_x0000_s1026" style="position:absolute;z-index:252109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9.35pt" to="213.05pt,4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06752" behindDoc="0" locked="0" layoutInCell="1" allowOverlap="1" wp14:anchorId="72B5ADA3" wp14:editId="3ED33D20">
                <wp:simplePos x="0" y="0"/>
                <wp:positionH relativeFrom="column">
                  <wp:posOffset>2536454</wp:posOffset>
                </wp:positionH>
                <wp:positionV relativeFrom="paragraph">
                  <wp:posOffset>122555</wp:posOffset>
                </wp:positionV>
                <wp:extent cx="292735" cy="0"/>
                <wp:effectExtent l="0" t="0" r="12065" b="19050"/>
                <wp:wrapNone/>
                <wp:docPr id="516" name="直線コネクタ 516"/>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7872A66C" id="直線コネクタ 516" o:spid="_x0000_s1026" style="position:absolute;z-index:252106752;visibility:visible;mso-wrap-style:square;mso-wrap-distance-left:9pt;mso-wrap-distance-top:0;mso-wrap-distance-right:9pt;mso-wrap-distance-bottom:0;mso-position-horizontal:absolute;mso-position-horizontal-relative:text;mso-position-vertical:absolute;mso-position-vertical-relative:text" from="199.7pt,9.65pt" to="222.7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" strokecolor="windowText"/>
            </w:pict>
          </mc:Fallback>
        </mc:AlternateContent>
      </w:r>
      <w:r w:rsidRPr="00D03215">
        <w:rPr>
          <w:rFonts w:ascii="ＭＳ Ｐ明朝" w:eastAsia="ＭＳ Ｐ明朝" w:hAnsi="ＭＳ Ｐ明朝" w:hint="eastAsia"/>
          <w:sz w:val="20"/>
          <w:szCs w:val="20"/>
        </w:rPr>
        <w:tab/>
      </w:r>
      <w:r w:rsidRPr="00D03215">
        <w:rPr>
          <w:rFonts w:ascii="ＭＳ Ｐ明朝" w:eastAsia="ＭＳ Ｐ明朝" w:hAnsi="ＭＳ Ｐ明朝" w:hint="eastAsia"/>
          <w:sz w:val="20"/>
          <w:szCs w:val="20"/>
          <w:highlight w:val="yellow"/>
        </w:rPr>
        <w:t>\分散集計配布用試合後</w:t>
      </w: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XL_4R_No1.xlsx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②</w:t>
      </w:r>
    </w:p>
    <w:p w14:paraId="5EA6946B" w14:textId="77777777" w:rsidR="00385679" w:rsidRPr="00D03215" w:rsidRDefault="00385679" w:rsidP="00385679">
      <w:pPr>
        <w:tabs>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18016" behindDoc="0" locked="0" layoutInCell="1" allowOverlap="1" wp14:anchorId="48DCD8A7" wp14:editId="5B706B50">
                <wp:simplePos x="0" y="0"/>
                <wp:positionH relativeFrom="column">
                  <wp:posOffset>4250991</wp:posOffset>
                </wp:positionH>
                <wp:positionV relativeFrom="paragraph">
                  <wp:posOffset>179323</wp:posOffset>
                </wp:positionV>
                <wp:extent cx="319200" cy="181153"/>
                <wp:effectExtent l="38100" t="38100" r="24130" b="28575"/>
                <wp:wrapNone/>
                <wp:docPr id="517" name="直線矢印コネクタ 517"/>
                <wp:cNvGraphicFramePr/>
                <a:graphic xmlns:a="http://schemas.openxmlformats.org/drawingml/2006/main">
                  <a:graphicData uri="http://schemas.microsoft.com/office/word/2010/wordprocessingShape">
                    <wps:wsp>
                      <wps:cNvCnPr/>
                      <wps:spPr>
                        <a:xfrm flipH="1" flipV="1">
                          <a:off x="0" y="0"/>
                          <a:ext cx="319200" cy="181153"/>
                        </a:xfrm>
                        <a:prstGeom prst="straightConnector1">
                          <a:avLst/>
                        </a:prstGeom>
                        <a:noFill/>
                        <a:ln w="952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113D15CD" id="_x0000_t32" coordsize="21600,21600" o:spt="32" o:oned="t" path="m,l21600,21600e" filled="f">
                <v:path arrowok="t" fillok="f" o:connecttype="none"/>
                <o:lock v:ext="edit" shapetype="t"/>
              </v:shapetype>
              <v:shape id="直線矢印コネクタ 517" o:spid="_x0000_s1026" type="#_x0000_t32" style="position:absolute;margin-left:334.7pt;margin-top:14.1pt;width:25.15pt;height:14.25pt;flip:x y;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" strokecolor="windowText">
                <v:stroke endarrow="open"/>
              </v:shape>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10848" behindDoc="0" locked="0" layoutInCell="1" allowOverlap="1" wp14:anchorId="02D1C471" wp14:editId="4469D780">
                <wp:simplePos x="0" y="0"/>
                <wp:positionH relativeFrom="column">
                  <wp:posOffset>2713619</wp:posOffset>
                </wp:positionH>
                <wp:positionV relativeFrom="paragraph">
                  <wp:posOffset>120015</wp:posOffset>
                </wp:positionV>
                <wp:extent cx="111760" cy="0"/>
                <wp:effectExtent l="0" t="0" r="21590" b="19050"/>
                <wp:wrapNone/>
                <wp:docPr id="518" name="直線コネクタ 518"/>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68D67B8B" id="直線コネクタ 518" o:spid="_x0000_s1026" style="position:absolute;z-index:252110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9.45pt" to="222.4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" strokecolor="windowText"/>
            </w:pict>
          </mc:Fallback>
        </mc:AlternateContent>
      </w: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w:t>
      </w:r>
      <w:r w:rsidRPr="00D03215">
        <w:rPr>
          <w:rFonts w:ascii="ＭＳ Ｐ明朝" w:eastAsia="ＭＳ Ｐ明朝" w:hAnsi="ＭＳ Ｐ明朝" w:hint="eastAsia"/>
          <w:sz w:val="20"/>
          <w:szCs w:val="20"/>
        </w:rPr>
        <w:t>2</w:t>
      </w:r>
      <w:r w:rsidRPr="00D03215">
        <w:rPr>
          <w:rFonts w:ascii="ＭＳ Ｐ明朝" w:eastAsia="ＭＳ Ｐ明朝" w:hAnsi="ＭＳ Ｐ明朝"/>
          <w:sz w:val="20"/>
          <w:szCs w:val="20"/>
        </w:rPr>
        <w:t>.xlsx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③</w:t>
      </w:r>
    </w:p>
    <w:p w14:paraId="3798C38F" w14:textId="77777777" w:rsidR="00385679" w:rsidRPr="00D03215" w:rsidRDefault="00385679" w:rsidP="00385679">
      <w:pPr>
        <w:tabs>
          <w:tab w:val="left" w:pos="4536"/>
          <w:tab w:val="left" w:pos="7230"/>
        </w:tabs>
        <w:ind w:leftChars="675" w:left="1418"/>
        <w:rPr>
          <w:rFonts w:ascii="ＭＳ Ｐ明朝" w:eastAsia="ＭＳ Ｐ明朝" w:hAnsi="ＭＳ Ｐ明朝"/>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16992" behindDoc="0" locked="0" layoutInCell="1" allowOverlap="1" wp14:anchorId="2B7D290A" wp14:editId="7B9C1F73">
                <wp:simplePos x="0" y="0"/>
                <wp:positionH relativeFrom="column">
                  <wp:posOffset>4368164</wp:posOffset>
                </wp:positionH>
                <wp:positionV relativeFrom="paragraph">
                  <wp:posOffset>129540</wp:posOffset>
                </wp:positionV>
                <wp:extent cx="202565" cy="400050"/>
                <wp:effectExtent l="0" t="0" r="26035" b="19050"/>
                <wp:wrapNone/>
                <wp:docPr id="519" name="直線コネクタ 519"/>
                <wp:cNvGraphicFramePr/>
                <a:graphic xmlns:a="http://schemas.openxmlformats.org/drawingml/2006/main">
                  <a:graphicData uri="http://schemas.microsoft.com/office/word/2010/wordprocessingShape">
                    <wps:wsp>
                      <wps:cNvCnPr/>
                      <wps:spPr>
                        <a:xfrm flipV="1">
                          <a:off x="0" y="0"/>
                          <a:ext cx="202565" cy="40005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53A348E" id="直線コネクタ 519" o:spid="_x0000_s1026" style="position:absolute;flip:y;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3.95pt,10.2pt" to="359.9pt,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11872" behindDoc="0" locked="0" layoutInCell="1" allowOverlap="1" wp14:anchorId="2F6F6F2C" wp14:editId="6108B024">
                <wp:simplePos x="0" y="0"/>
                <wp:positionH relativeFrom="column">
                  <wp:posOffset>2713355</wp:posOffset>
                </wp:positionH>
                <wp:positionV relativeFrom="paragraph">
                  <wp:posOffset>132715</wp:posOffset>
                </wp:positionV>
                <wp:extent cx="111760" cy="0"/>
                <wp:effectExtent l="0" t="0" r="21590" b="19050"/>
                <wp:wrapNone/>
                <wp:docPr id="520" name="直線コネクタ 520"/>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4AFBC27" id="直線コネクタ 520" o:spid="_x0000_s1026" style="position:absolute;z-index:252111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10.45pt" to="222.4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" strokecolor="windowText"/>
            </w:pict>
          </mc:Fallback>
        </mc:AlternateContent>
      </w: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w:t>
      </w:r>
      <w:r w:rsidRPr="00D03215">
        <w:rPr>
          <w:rFonts w:ascii="ＭＳ Ｐ明朝" w:eastAsia="ＭＳ Ｐ明朝" w:hAnsi="ＭＳ Ｐ明朝" w:hint="eastAsia"/>
          <w:sz w:val="20"/>
          <w:szCs w:val="20"/>
        </w:rPr>
        <w:t>3</w:t>
      </w:r>
      <w:r w:rsidRPr="00D03215">
        <w:rPr>
          <w:rFonts w:ascii="ＭＳ Ｐ明朝" w:eastAsia="ＭＳ Ｐ明朝" w:hAnsi="ＭＳ Ｐ明朝"/>
          <w:sz w:val="20"/>
          <w:szCs w:val="20"/>
        </w:rPr>
        <w:t>.xlsx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④</w:t>
      </w:r>
      <w:r w:rsidRPr="00D03215">
        <w:rPr>
          <w:rFonts w:ascii="ＭＳ Ｐ明朝" w:eastAsia="ＭＳ Ｐ明朝" w:hAnsi="ＭＳ Ｐ明朝"/>
          <w:b/>
          <w:bCs/>
          <w:sz w:val="20"/>
          <w:szCs w:val="20"/>
        </w:rPr>
        <w:tab/>
      </w:r>
      <w:r w:rsidRPr="00D03215">
        <w:rPr>
          <w:rFonts w:ascii="ＭＳ Ｐ明朝" w:eastAsia="ＭＳ Ｐ明朝" w:hAnsi="ＭＳ Ｐ明朝" w:hint="eastAsia"/>
          <w:sz w:val="20"/>
          <w:szCs w:val="20"/>
        </w:rPr>
        <w:t>打数入力後</w:t>
      </w:r>
    </w:p>
    <w:p w14:paraId="7A9313FF" w14:textId="77777777" w:rsidR="00385679" w:rsidRPr="00D03215" w:rsidRDefault="00385679" w:rsidP="00385679">
      <w:pPr>
        <w:tabs>
          <w:tab w:val="left" w:pos="1701"/>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04704" behindDoc="0" locked="0" layoutInCell="1" allowOverlap="1" wp14:anchorId="255A4805" wp14:editId="1389B3B9">
                <wp:simplePos x="0" y="0"/>
                <wp:positionH relativeFrom="column">
                  <wp:posOffset>670560</wp:posOffset>
                </wp:positionH>
                <wp:positionV relativeFrom="paragraph">
                  <wp:posOffset>127000</wp:posOffset>
                </wp:positionV>
                <wp:extent cx="309245" cy="0"/>
                <wp:effectExtent l="0" t="0" r="14605" b="19050"/>
                <wp:wrapNone/>
                <wp:docPr id="521" name="直線コネクタ 521"/>
                <wp:cNvGraphicFramePr/>
                <a:graphic xmlns:a="http://schemas.openxmlformats.org/drawingml/2006/main">
                  <a:graphicData uri="http://schemas.microsoft.com/office/word/2010/wordprocessingShape">
                    <wps:wsp>
                      <wps:cNvCnPr/>
                      <wps:spPr>
                        <a:xfrm>
                          <a:off x="0" y="0"/>
                          <a:ext cx="30924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2C0C7EB2" id="直線コネクタ 521" o:spid="_x0000_s1026" style="position:absolute;z-index:252104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2.8pt,10pt" to="77.15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15968" behindDoc="0" locked="0" layoutInCell="1" allowOverlap="1" wp14:anchorId="24C073C2" wp14:editId="0625B21F">
                <wp:simplePos x="0" y="0"/>
                <wp:positionH relativeFrom="column">
                  <wp:posOffset>4164724</wp:posOffset>
                </wp:positionH>
                <wp:positionV relativeFrom="paragraph">
                  <wp:posOffset>127563</wp:posOffset>
                </wp:positionV>
                <wp:extent cx="138023" cy="474345"/>
                <wp:effectExtent l="0" t="0" r="14605" b="20955"/>
                <wp:wrapNone/>
                <wp:docPr id="522" name="右中かっこ 522"/>
                <wp:cNvGraphicFramePr/>
                <a:graphic xmlns:a="http://schemas.openxmlformats.org/drawingml/2006/main">
                  <a:graphicData uri="http://schemas.microsoft.com/office/word/2010/wordprocessingShape">
                    <wps:wsp>
                      <wps:cNvSpPr/>
                      <wps:spPr>
                        <a:xfrm>
                          <a:off x="0" y="0"/>
                          <a:ext cx="138023" cy="474345"/>
                        </a:xfrm>
                        <a:prstGeom prst="rightBrace">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FF3F754"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522" o:spid="_x0000_s1026" type="#_x0000_t88" style="position:absolute;margin-left:327.95pt;margin-top:10.05pt;width:10.85pt;height:37.35pt;z-index:252115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" adj="524"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12896" behindDoc="0" locked="0" layoutInCell="1" allowOverlap="1" wp14:anchorId="6F2EFE2A" wp14:editId="78D98638">
                <wp:simplePos x="0" y="0"/>
                <wp:positionH relativeFrom="column">
                  <wp:posOffset>2705735</wp:posOffset>
                </wp:positionH>
                <wp:positionV relativeFrom="paragraph">
                  <wp:posOffset>131684</wp:posOffset>
                </wp:positionV>
                <wp:extent cx="0" cy="474453"/>
                <wp:effectExtent l="0" t="0" r="19050" b="20955"/>
                <wp:wrapNone/>
                <wp:docPr id="523" name="直線コネクタ 523"/>
                <wp:cNvGraphicFramePr/>
                <a:graphic xmlns:a="http://schemas.openxmlformats.org/drawingml/2006/main">
                  <a:graphicData uri="http://schemas.microsoft.com/office/word/2010/wordprocessingShape">
                    <wps:wsp>
                      <wps:cNvCnPr/>
                      <wps:spPr>
                        <a:xfrm>
                          <a:off x="0" y="0"/>
                          <a:ext cx="0" cy="474453"/>
                        </a:xfrm>
                        <a:prstGeom prst="line">
                          <a:avLst/>
                        </a:prstGeom>
                        <a:noFill/>
                        <a:ln w="9525"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0B4823B1" id="直線コネクタ 523" o:spid="_x0000_s1026" style="position:absolute;z-index:252112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13.05pt,10.35pt" to="213.05pt,4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13920" behindDoc="0" locked="0" layoutInCell="1" allowOverlap="1" wp14:anchorId="4BFF0103" wp14:editId="10D6B4DF">
                <wp:simplePos x="0" y="0"/>
                <wp:positionH relativeFrom="column">
                  <wp:posOffset>2713355</wp:posOffset>
                </wp:positionH>
                <wp:positionV relativeFrom="paragraph">
                  <wp:posOffset>361554</wp:posOffset>
                </wp:positionV>
                <wp:extent cx="111760" cy="0"/>
                <wp:effectExtent l="0" t="0" r="21590" b="19050"/>
                <wp:wrapNone/>
                <wp:docPr id="524" name="直線コネクタ 524"/>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44617D5F" id="直線コネクタ 524" o:spid="_x0000_s1026" style="position:absolute;z-index:252113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28.45pt" to="222.45pt,2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14944" behindDoc="0" locked="0" layoutInCell="1" allowOverlap="1" wp14:anchorId="17E58E41" wp14:editId="5C8F12C7">
                <wp:simplePos x="0" y="0"/>
                <wp:positionH relativeFrom="column">
                  <wp:posOffset>2713355</wp:posOffset>
                </wp:positionH>
                <wp:positionV relativeFrom="paragraph">
                  <wp:posOffset>602854</wp:posOffset>
                </wp:positionV>
                <wp:extent cx="111760" cy="0"/>
                <wp:effectExtent l="0" t="0" r="21590" b="19050"/>
                <wp:wrapNone/>
                <wp:docPr id="525" name="直線コネクタ 525"/>
                <wp:cNvGraphicFramePr/>
                <a:graphic xmlns:a="http://schemas.openxmlformats.org/drawingml/2006/main">
                  <a:graphicData uri="http://schemas.microsoft.com/office/word/2010/wordprocessingShape">
                    <wps:wsp>
                      <wps:cNvCnPr/>
                      <wps:spPr>
                        <a:xfrm>
                          <a:off x="0" y="0"/>
                          <a:ext cx="11176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65465E8" id="直線コネクタ 525" o:spid="_x0000_s1026" style="position:absolute;z-index:252114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3.65pt,47.45pt" to="222.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" strokecolor="windowText"/>
            </w:pict>
          </mc:Fallback>
        </mc:AlternateContent>
      </w: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08800" behindDoc="0" locked="0" layoutInCell="1" allowOverlap="1" wp14:anchorId="77D03AD9" wp14:editId="0A6E9FE1">
                <wp:simplePos x="0" y="0"/>
                <wp:positionH relativeFrom="column">
                  <wp:posOffset>2536190</wp:posOffset>
                </wp:positionH>
                <wp:positionV relativeFrom="paragraph">
                  <wp:posOffset>126629</wp:posOffset>
                </wp:positionV>
                <wp:extent cx="292735" cy="0"/>
                <wp:effectExtent l="0" t="0" r="12065" b="19050"/>
                <wp:wrapNone/>
                <wp:docPr id="526" name="直線コネクタ 526"/>
                <wp:cNvGraphicFramePr/>
                <a:graphic xmlns:a="http://schemas.openxmlformats.org/drawingml/2006/main">
                  <a:graphicData uri="http://schemas.microsoft.com/office/word/2010/wordprocessingShape">
                    <wps:wsp>
                      <wps:cNvCnPr/>
                      <wps:spPr>
                        <a:xfrm>
                          <a:off x="0" y="0"/>
                          <a:ext cx="29273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18E64762" id="直線コネクタ 526" o:spid="_x0000_s1026" style="position:absolute;z-index:252108800;visibility:visible;mso-wrap-style:square;mso-wrap-distance-left:9pt;mso-wrap-distance-top:0;mso-wrap-distance-right:9pt;mso-wrap-distance-bottom:0;mso-position-horizontal:absolute;mso-position-horizontal-relative:text;mso-position-vertical:absolute;mso-position-vertical-relative:text" from="199.7pt,9.95pt" to="222.7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" strokecolor="windowText"/>
            </w:pict>
          </mc:Fallback>
        </mc:AlternateContent>
      </w:r>
      <w:r w:rsidRPr="00D03215">
        <w:rPr>
          <w:rFonts w:ascii="ＭＳ Ｐ明朝" w:eastAsia="ＭＳ Ｐ明朝" w:hAnsi="ＭＳ Ｐ明朝" w:hint="eastAsia"/>
          <w:sz w:val="20"/>
          <w:szCs w:val="20"/>
        </w:rPr>
        <w:tab/>
      </w:r>
      <w:r w:rsidRPr="00D03215">
        <w:rPr>
          <w:rFonts w:ascii="ＭＳ Ｐ明朝" w:eastAsia="ＭＳ Ｐ明朝" w:hAnsi="ＭＳ Ｐ明朝" w:hint="eastAsia"/>
          <w:sz w:val="20"/>
          <w:szCs w:val="20"/>
          <w:highlight w:val="yellow"/>
        </w:rPr>
        <w:t>\分散集計配布用試合前</w:t>
      </w: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XL_4R_No1.xlsx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②</w:t>
      </w:r>
    </w:p>
    <w:p w14:paraId="77730FAD" w14:textId="77777777" w:rsidR="00385679" w:rsidRPr="00D03215" w:rsidRDefault="00385679" w:rsidP="00385679">
      <w:pPr>
        <w:tabs>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w:t>
      </w:r>
      <w:r w:rsidRPr="00D03215">
        <w:rPr>
          <w:rFonts w:ascii="ＭＳ Ｐ明朝" w:eastAsia="ＭＳ Ｐ明朝" w:hAnsi="ＭＳ Ｐ明朝" w:hint="eastAsia"/>
          <w:sz w:val="20"/>
          <w:szCs w:val="20"/>
        </w:rPr>
        <w:t>2</w:t>
      </w:r>
      <w:r w:rsidRPr="00D03215">
        <w:rPr>
          <w:rFonts w:ascii="ＭＳ Ｐ明朝" w:eastAsia="ＭＳ Ｐ明朝" w:hAnsi="ＭＳ Ｐ明朝"/>
          <w:sz w:val="20"/>
          <w:szCs w:val="20"/>
        </w:rPr>
        <w:t>.xlsx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③</w:t>
      </w:r>
    </w:p>
    <w:p w14:paraId="142D4B5F" w14:textId="77777777" w:rsidR="00385679" w:rsidRPr="00D03215" w:rsidRDefault="00385679" w:rsidP="00385679">
      <w:pPr>
        <w:tabs>
          <w:tab w:val="left" w:pos="4536"/>
        </w:tabs>
        <w:ind w:leftChars="675" w:left="1418"/>
        <w:rPr>
          <w:rFonts w:ascii="ＭＳ Ｐ明朝" w:eastAsia="ＭＳ Ｐ明朝" w:hAnsi="ＭＳ Ｐ明朝"/>
          <w:sz w:val="20"/>
          <w:szCs w:val="20"/>
        </w:rPr>
      </w:pPr>
      <w:r w:rsidRPr="00D03215">
        <w:rPr>
          <w:rFonts w:ascii="ＭＳ Ｐ明朝" w:eastAsia="ＭＳ Ｐ明朝" w:hAnsi="ＭＳ Ｐ明朝" w:hint="eastAsia"/>
          <w:sz w:val="20"/>
          <w:szCs w:val="20"/>
        </w:rPr>
        <w:tab/>
        <w:t>\</w:t>
      </w:r>
      <w:r w:rsidRPr="00D03215">
        <w:rPr>
          <w:rFonts w:ascii="ＭＳ Ｐ明朝" w:eastAsia="ＭＳ Ｐ明朝" w:hAnsi="ＭＳ Ｐ明朝"/>
          <w:sz w:val="20"/>
          <w:szCs w:val="20"/>
        </w:rPr>
        <w:t>XL_4R_No</w:t>
      </w:r>
      <w:r w:rsidRPr="00D03215">
        <w:rPr>
          <w:rFonts w:ascii="ＭＳ Ｐ明朝" w:eastAsia="ＭＳ Ｐ明朝" w:hAnsi="ＭＳ Ｐ明朝" w:hint="eastAsia"/>
          <w:sz w:val="20"/>
          <w:szCs w:val="20"/>
        </w:rPr>
        <w:t>3</w:t>
      </w:r>
      <w:r w:rsidRPr="00D03215">
        <w:rPr>
          <w:rFonts w:ascii="ＭＳ Ｐ明朝" w:eastAsia="ＭＳ Ｐ明朝" w:hAnsi="ＭＳ Ｐ明朝"/>
          <w:sz w:val="20"/>
          <w:szCs w:val="20"/>
        </w:rPr>
        <w:t>.xlsx</w:t>
      </w:r>
      <w:r w:rsidRPr="00D03215">
        <w:rPr>
          <w:rFonts w:ascii="ＭＳ Ｐ明朝" w:eastAsia="ＭＳ Ｐ明朝" w:hAnsi="ＭＳ Ｐ明朝" w:hint="eastAsia"/>
          <w:sz w:val="20"/>
          <w:szCs w:val="20"/>
        </w:rPr>
        <w:t xml:space="preserve">　</w:t>
      </w:r>
      <w:r w:rsidRPr="005400E3">
        <w:rPr>
          <w:rFonts w:ascii="ＭＳ Ｐ明朝" w:eastAsia="ＭＳ Ｐ明朝" w:hAnsi="ＭＳ Ｐ明朝" w:hint="eastAsia"/>
          <w:b/>
          <w:bCs/>
          <w:color w:val="ED0000"/>
          <w:sz w:val="20"/>
          <w:szCs w:val="20"/>
        </w:rPr>
        <w:t>④</w:t>
      </w:r>
    </w:p>
    <w:p w14:paraId="28B1482A" w14:textId="77777777" w:rsidR="00385679" w:rsidRPr="005400E3" w:rsidRDefault="00385679" w:rsidP="00385679">
      <w:pPr>
        <w:tabs>
          <w:tab w:val="left" w:pos="1701"/>
        </w:tabs>
        <w:ind w:leftChars="675" w:left="1418"/>
        <w:rPr>
          <w:rFonts w:ascii="ＭＳ Ｐ明朝" w:eastAsia="ＭＳ Ｐ明朝" w:hAnsi="ＭＳ Ｐ明朝"/>
          <w:color w:val="ED0000"/>
          <w:sz w:val="20"/>
          <w:szCs w:val="20"/>
        </w:rPr>
      </w:pPr>
      <w:r w:rsidRPr="00D03215">
        <w:rPr>
          <w:rFonts w:ascii="ＭＳ Ｐ明朝" w:eastAsia="ＭＳ Ｐ明朝" w:hAnsi="ＭＳ Ｐ明朝" w:hint="eastAsia"/>
          <w:noProof/>
          <w:sz w:val="20"/>
          <w:szCs w:val="20"/>
        </w:rPr>
        <mc:AlternateContent>
          <mc:Choice Requires="wps">
            <w:drawing>
              <wp:anchor distT="0" distB="0" distL="114300" distR="114300" simplePos="0" relativeHeight="252105728" behindDoc="0" locked="0" layoutInCell="1" allowOverlap="1" wp14:anchorId="50F836C1" wp14:editId="5D5976E8">
                <wp:simplePos x="0" y="0"/>
                <wp:positionH relativeFrom="column">
                  <wp:posOffset>676910</wp:posOffset>
                </wp:positionH>
                <wp:positionV relativeFrom="paragraph">
                  <wp:posOffset>124724</wp:posOffset>
                </wp:positionV>
                <wp:extent cx="301625" cy="0"/>
                <wp:effectExtent l="0" t="0" r="22225" b="19050"/>
                <wp:wrapNone/>
                <wp:docPr id="528" name="直線コネクタ 528"/>
                <wp:cNvGraphicFramePr/>
                <a:graphic xmlns:a="http://schemas.openxmlformats.org/drawingml/2006/main">
                  <a:graphicData uri="http://schemas.microsoft.com/office/word/2010/wordprocessingShape">
                    <wps:wsp>
                      <wps:cNvCnPr/>
                      <wps:spPr>
                        <a:xfrm>
                          <a:off x="0" y="0"/>
                          <a:ext cx="301625" cy="0"/>
                        </a:xfrm>
                        <a:prstGeom prst="line">
                          <a:avLst/>
                        </a:prstGeom>
                        <a:noFill/>
                        <a:ln w="9525" cap="flat" cmpd="sng" algn="ctr">
                          <a:solidFill>
                            <a:sysClr val="windowText" lastClr="000000"/>
                          </a:solidFill>
                          <a:prstDash val="solid"/>
                        </a:ln>
                        <a:effectLst/>
                      </wps:spPr>
                      <wps:bodyPr/>
                    </wps:wsp>
                  </a:graphicData>
                </a:graphic>
              </wp:anchor>
            </w:drawing>
          </mc:Choice>
          <mc:Fallback>
            <w:pict>
              <v:line w14:anchorId="3400F3E5" id="直線コネクタ 528" o:spid="_x0000_s1026" style="position:absolute;z-index:252105728;visibility:visible;mso-wrap-style:square;mso-wrap-distance-left:9pt;mso-wrap-distance-top:0;mso-wrap-distance-right:9pt;mso-wrap-distance-bottom:0;mso-position-horizontal:absolute;mso-position-horizontal-relative:text;mso-position-vertical:absolute;mso-position-vertical-relative:text" from="53.3pt,9.8pt" to="77.05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" strokecolor="windowText"/>
            </w:pict>
          </mc:Fallback>
        </mc:AlternateContent>
      </w:r>
      <w:r w:rsidRPr="00D03215">
        <w:rPr>
          <w:rFonts w:ascii="ＭＳ Ｐ明朝" w:eastAsia="ＭＳ Ｐ明朝" w:hAnsi="ＭＳ Ｐ明朝" w:hint="eastAsia"/>
          <w:sz w:val="20"/>
          <w:szCs w:val="20"/>
        </w:rPr>
        <w:tab/>
        <w:t>\</w:t>
      </w:r>
      <w:r w:rsidRPr="00D03215">
        <w:rPr>
          <w:rFonts w:ascii="ＭＳ Ｐ明朝" w:eastAsia="ＭＳ Ｐ明朝" w:hAnsi="ＭＳ Ｐ明朝" w:hint="eastAsia"/>
        </w:rPr>
        <w:t xml:space="preserve"> </w:t>
      </w:r>
      <w:r w:rsidRPr="00D03215">
        <w:rPr>
          <w:rFonts w:ascii="ＭＳ Ｐ明朝" w:eastAsia="ＭＳ Ｐ明朝" w:hAnsi="ＭＳ Ｐ明朝" w:hint="eastAsia"/>
          <w:sz w:val="20"/>
          <w:szCs w:val="20"/>
        </w:rPr>
        <w:t xml:space="preserve">XL_4R_分散集計試合30名.xlsx　</w:t>
      </w:r>
      <w:r w:rsidRPr="005400E3">
        <w:rPr>
          <w:rFonts w:ascii="ＭＳ Ｐ明朝" w:eastAsia="ＭＳ Ｐ明朝" w:hAnsi="ＭＳ Ｐ明朝" w:hint="eastAsia"/>
          <w:b/>
          <w:bCs/>
          <w:color w:val="ED0000"/>
          <w:sz w:val="20"/>
          <w:szCs w:val="20"/>
        </w:rPr>
        <w:t>①</w:t>
      </w:r>
    </w:p>
    <w:p w14:paraId="342A4621" w14:textId="77777777" w:rsidR="00385679" w:rsidRPr="00D03215" w:rsidRDefault="00385679" w:rsidP="00385679">
      <w:r w:rsidRPr="00D03215">
        <w:rPr>
          <w:noProof/>
        </w:rPr>
        <mc:AlternateContent>
          <mc:Choice Requires="wps">
            <w:drawing>
              <wp:anchor distT="0" distB="0" distL="114300" distR="114300" simplePos="0" relativeHeight="252103680" behindDoc="0" locked="0" layoutInCell="1" allowOverlap="1" wp14:anchorId="4C339898" wp14:editId="7271D1C9">
                <wp:simplePos x="0" y="0"/>
                <wp:positionH relativeFrom="column">
                  <wp:posOffset>1764665</wp:posOffset>
                </wp:positionH>
                <wp:positionV relativeFrom="paragraph">
                  <wp:posOffset>35560</wp:posOffset>
                </wp:positionV>
                <wp:extent cx="1708030" cy="635"/>
                <wp:effectExtent l="0" t="0" r="6985" b="0"/>
                <wp:wrapNone/>
                <wp:docPr id="193" name="テキスト ボックス 193"/>
                <wp:cNvGraphicFramePr/>
                <a:graphic xmlns:a="http://schemas.openxmlformats.org/drawingml/2006/main">
                  <a:graphicData uri="http://schemas.microsoft.com/office/word/2010/wordprocessingShape">
                    <wps:wsp>
                      <wps:cNvSpPr txBox="1"/>
                      <wps:spPr>
                        <a:xfrm>
                          <a:off x="0" y="0"/>
                          <a:ext cx="1708030" cy="635"/>
                        </a:xfrm>
                        <a:prstGeom prst="rect">
                          <a:avLst/>
                        </a:prstGeom>
                        <a:solidFill>
                          <a:prstClr val="white"/>
                        </a:solidFill>
                        <a:ln>
                          <a:noFill/>
                        </a:ln>
                        <a:effectLst/>
                      </wps:spPr>
                      <wps:txbx>
                        <w:txbxContent>
                          <w:p w14:paraId="0D34FBB6" w14:textId="77777777" w:rsidR="00385679" w:rsidRPr="00D03215" w:rsidRDefault="00385679" w:rsidP="00385679">
                            <w:pPr>
                              <w:pStyle w:val="ab"/>
                            </w:pPr>
                            <w:bookmarkStart w:id="393" w:name="_Ref43112352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57</w:t>
                            </w:r>
                            <w:r w:rsidRPr="00D03215">
                              <w:fldChar w:fldCharType="end"/>
                            </w:r>
                            <w:r w:rsidRPr="00D03215">
                              <w:rPr>
                                <w:rFonts w:hint="eastAsia"/>
                              </w:rPr>
                              <w:t xml:space="preserve">　分散集計説明図</w:t>
                            </w:r>
                            <w:bookmarkEnd w:id="3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C339898" id="テキスト ボックス 193" o:spid="_x0000_s1199" type="#_x0000_t202" style="position:absolute;margin-left:138.95pt;margin-top:2.8pt;width:134.5pt;height:.05pt;z-index:252103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" stroked="f">
                <v:textbox style="mso-fit-shape-to-text:t" inset="0,0,0,0">
                  <w:txbxContent>
                    <w:p w14:paraId="0D34FBB6" w14:textId="77777777" w:rsidR="00385679" w:rsidRPr="00D03215" w:rsidRDefault="00385679" w:rsidP="00385679">
                      <w:pPr>
                        <w:pStyle w:val="ab"/>
                      </w:pPr>
                      <w:bookmarkStart w:id="461" w:name="_Ref431123522"/>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57</w:t>
                      </w:r>
                      <w:r w:rsidRPr="00D03215">
                        <w:fldChar w:fldCharType="end"/>
                      </w:r>
                      <w:r w:rsidRPr="00D03215">
                        <w:rPr>
                          <w:rFonts w:hint="eastAsia"/>
                        </w:rPr>
                        <w:t xml:space="preserve">　分散集計説明図</w:t>
                      </w:r>
                      <w:bookmarkEnd w:id="461"/>
                    </w:p>
                  </w:txbxContent>
                </v:textbox>
              </v:shape>
            </w:pict>
          </mc:Fallback>
        </mc:AlternateContent>
      </w:r>
    </w:p>
    <w:p w14:paraId="54D135C8" w14:textId="77777777" w:rsidR="00EC3C48" w:rsidRPr="00385679" w:rsidRDefault="00EC3C48" w:rsidP="0021558B">
      <w:pPr>
        <w:pStyle w:val="3"/>
      </w:pPr>
      <w:bookmarkStart w:id="394" w:name="_Ref431127519"/>
      <w:r w:rsidRPr="00385679">
        <w:rPr>
          <w:rFonts w:hint="eastAsia"/>
        </w:rPr>
        <w:t>この説明では添付の「XL_4R_GG_同好会_2015 03 29.xlsx」を使用して作っています。</w:t>
      </w:r>
      <w:r w:rsidRPr="00385679">
        <w:br/>
      </w:r>
      <w:r w:rsidRPr="00385679">
        <w:rPr>
          <w:rFonts w:hint="eastAsia"/>
        </w:rPr>
        <w:t>「XL_4R_G分散集計サンプル」フォルダの中にある</w:t>
      </w:r>
      <w:r w:rsidRPr="00385679">
        <w:rPr>
          <w:rFonts w:hint="eastAsia"/>
          <w:color w:val="EE0000"/>
        </w:rPr>
        <w:t>①</w:t>
      </w:r>
      <w:r w:rsidRPr="00385679">
        <w:rPr>
          <w:rFonts w:hint="eastAsia"/>
        </w:rPr>
        <w:t>の「XL_4R_分散集計試合30名.xlsx」を開いて見てください。</w:t>
      </w:r>
      <w:r w:rsidR="00533D97" w:rsidRPr="00385679">
        <w:br/>
      </w:r>
      <w:r w:rsidRPr="00385679">
        <w:rPr>
          <w:rFonts w:hint="eastAsia"/>
        </w:rPr>
        <w:t>添付の「XL_4R_GG_同好会_2015 03 29.xlsx」の毎回入力データシートのセル「E4:L123」の範囲をドラッグしてデータをクリアしたものです。（</w:t>
      </w:r>
      <w:r w:rsidR="00037135" w:rsidRPr="00385679">
        <w:rPr>
          <w:rFonts w:hint="eastAsia"/>
        </w:rPr>
        <w:t>「毎回入力データ」</w:t>
      </w:r>
      <w:r w:rsidRPr="00385679">
        <w:rPr>
          <w:rFonts w:hint="eastAsia"/>
        </w:rPr>
        <w:t>シート</w:t>
      </w:r>
      <w:r w:rsidR="00037135" w:rsidRPr="00385679">
        <w:rPr>
          <w:rFonts w:hint="eastAsia"/>
        </w:rPr>
        <w:t>以外に</w:t>
      </w:r>
      <w:r w:rsidRPr="00385679">
        <w:rPr>
          <w:rFonts w:hint="eastAsia"/>
        </w:rPr>
        <w:t>データがないのは</w:t>
      </w:r>
      <w:r w:rsidR="00037135" w:rsidRPr="00385679">
        <w:rPr>
          <w:rFonts w:hint="eastAsia"/>
        </w:rPr>
        <w:t>Web配布する関係で少しでも</w:t>
      </w:r>
      <w:r w:rsidRPr="00385679">
        <w:rPr>
          <w:rFonts w:hint="eastAsia"/>
        </w:rPr>
        <w:t>ファイルサイズを少なくし</w:t>
      </w:r>
      <w:r w:rsidR="00037135" w:rsidRPr="00385679">
        <w:rPr>
          <w:rFonts w:hint="eastAsia"/>
        </w:rPr>
        <w:t>た</w:t>
      </w:r>
      <w:r w:rsidRPr="00385679">
        <w:rPr>
          <w:rFonts w:hint="eastAsia"/>
        </w:rPr>
        <w:t>ためでユーザーの使用時においては後位のシートでは元のデータが残っていてもかまいません。</w:t>
      </w:r>
      <w:r w:rsidR="00100312" w:rsidRPr="00385679">
        <w:rPr>
          <w:rFonts w:hint="eastAsia"/>
        </w:rPr>
        <w:t>＜データ集計＞</w:t>
      </w:r>
      <w:r w:rsidRPr="00385679">
        <w:rPr>
          <w:rFonts w:hint="eastAsia"/>
        </w:rPr>
        <w:t>を実行した場合にこのようにプログラムがすべてクリアして集計します。後に説明のファイルについても同様、他のシートはデータがあってもかまいません。</w:t>
      </w:r>
      <w:bookmarkEnd w:id="394"/>
    </w:p>
    <w:p w14:paraId="790912AB" w14:textId="77777777" w:rsidR="00EC3C48" w:rsidRPr="00D03215" w:rsidRDefault="00EC3C48" w:rsidP="0021558B">
      <w:pPr>
        <w:pStyle w:val="3"/>
      </w:pPr>
      <w:bookmarkStart w:id="395" w:name="_Ref431127528"/>
      <w:r w:rsidRPr="005400E3">
        <w:rPr>
          <w:rFonts w:hint="eastAsia"/>
          <w:b/>
          <w:bCs/>
          <w:color w:val="ED0000"/>
        </w:rPr>
        <w:t>①</w:t>
      </w:r>
      <w:r w:rsidRPr="00D03215">
        <w:rPr>
          <w:rFonts w:hint="eastAsia"/>
        </w:rPr>
        <w:t>の「</w:t>
      </w:r>
      <w:r w:rsidRPr="00D03215">
        <w:rPr>
          <w:rFonts w:eastAsiaTheme="minorEastAsia" w:hint="eastAsia"/>
          <w:sz w:val="20"/>
          <w:szCs w:val="20"/>
        </w:rPr>
        <w:t>XL_4R_分散集計試合30名.xlsx</w:t>
      </w:r>
      <w:r w:rsidRPr="00D03215">
        <w:rPr>
          <w:rFonts w:hint="eastAsia"/>
        </w:rPr>
        <w:t>」の行番号をドラッグして10人分ずつに3分割して保存したのが</w:t>
      </w:r>
      <w:r w:rsidRPr="005400E3">
        <w:rPr>
          <w:rFonts w:hint="eastAsia"/>
          <w:b/>
          <w:bCs/>
          <w:color w:val="ED0000"/>
        </w:rPr>
        <w:t>②</w:t>
      </w:r>
      <w:r w:rsidRPr="00D03215">
        <w:rPr>
          <w:rFonts w:hint="eastAsia"/>
        </w:rPr>
        <w:t>～</w:t>
      </w:r>
      <w:r w:rsidRPr="005400E3">
        <w:rPr>
          <w:rFonts w:hint="eastAsia"/>
          <w:b/>
          <w:bCs/>
          <w:color w:val="ED0000"/>
        </w:rPr>
        <w:t>④</w:t>
      </w:r>
      <w:r w:rsidRPr="00D03215">
        <w:rPr>
          <w:rFonts w:hint="eastAsia"/>
        </w:rPr>
        <w:t>の試合前に各パソコンへ配布する準備用ファイルです。</w:t>
      </w:r>
      <w:bookmarkEnd w:id="395"/>
    </w:p>
    <w:p w14:paraId="6C1E223B" w14:textId="12F320BF" w:rsidR="00EC3C48" w:rsidRPr="00D03215" w:rsidRDefault="00EC3C48" w:rsidP="0021558B">
      <w:pPr>
        <w:pStyle w:val="3"/>
      </w:pPr>
      <w:r w:rsidRPr="00D03215">
        <w:rPr>
          <w:rFonts w:hint="eastAsia"/>
        </w:rPr>
        <w:t>前記の</w:t>
      </w:r>
      <w:r w:rsidRPr="00385679">
        <w:rPr>
          <w:rFonts w:hint="eastAsia"/>
        </w:rPr>
        <w:t>「</w:t>
      </w:r>
      <w:r w:rsidR="00385679" w:rsidRPr="00577CA1">
        <w:rPr>
          <w:color w:val="0070C0"/>
        </w:rPr>
        <w:fldChar w:fldCharType="begin"/>
      </w:r>
      <w:r w:rsidR="00385679" w:rsidRPr="00577CA1">
        <w:rPr>
          <w:color w:val="0070C0"/>
        </w:rPr>
        <w:instrText xml:space="preserve"> </w:instrText>
      </w:r>
      <w:r w:rsidR="00385679" w:rsidRPr="00577CA1">
        <w:rPr>
          <w:rFonts w:hint="eastAsia"/>
          <w:color w:val="0070C0"/>
        </w:rPr>
        <w:instrText>REF _Ref431127519 \r \h</w:instrText>
      </w:r>
      <w:r w:rsidR="00385679" w:rsidRPr="00577CA1">
        <w:rPr>
          <w:color w:val="0070C0"/>
        </w:rPr>
        <w:instrText xml:space="preserve"> </w:instrText>
      </w:r>
      <w:r w:rsidR="00385679" w:rsidRPr="00577CA1">
        <w:rPr>
          <w:color w:val="0070C0"/>
        </w:rPr>
      </w:r>
      <w:r w:rsidR="00385679" w:rsidRPr="00577CA1">
        <w:rPr>
          <w:color w:val="0070C0"/>
        </w:rPr>
        <w:fldChar w:fldCharType="separate"/>
      </w:r>
      <w:r w:rsidR="00577CA1" w:rsidRPr="00577CA1">
        <w:rPr>
          <w:color w:val="0070C0"/>
        </w:rPr>
        <w:t>4)</w:t>
      </w:r>
      <w:r w:rsidR="00385679" w:rsidRPr="00577CA1">
        <w:rPr>
          <w:color w:val="0070C0"/>
        </w:rPr>
        <w:fldChar w:fldCharType="end"/>
      </w:r>
      <w:r w:rsidR="00385679" w:rsidRPr="00385679">
        <w:rPr>
          <w:rFonts w:hint="eastAsia"/>
        </w:rPr>
        <w:t>」</w:t>
      </w:r>
      <w:r w:rsidRPr="00D03215">
        <w:rPr>
          <w:rFonts w:hint="eastAsia"/>
        </w:rPr>
        <w:t>、</w:t>
      </w:r>
      <w:r w:rsidRPr="0038567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_Ref431127528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5)</w:t>
      </w:r>
      <w:r w:rsidRPr="00577CA1">
        <w:rPr>
          <w:color w:val="0070C0"/>
        </w:rPr>
        <w:fldChar w:fldCharType="end"/>
      </w:r>
      <w:r w:rsidRPr="00D03215">
        <w:rPr>
          <w:rFonts w:hint="eastAsia"/>
        </w:rPr>
        <w:t>」は既に「No」、「GN」、「Start Hole」、「氏名」が入力してありますが実際の試合用を作る場合ユーザーは</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_Ref421258950 \w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(5)</w:t>
      </w:r>
      <w:r w:rsidRPr="00577CA1">
        <w:rPr>
          <w:color w:val="0070C0"/>
        </w:rPr>
        <w:fldChar w:fldCharType="end"/>
      </w:r>
      <w:r w:rsidRPr="00577CA1">
        <w:rPr>
          <w:color w:val="0070C0"/>
        </w:rPr>
        <w:fldChar w:fldCharType="begin"/>
      </w:r>
      <w:r w:rsidRPr="00577CA1">
        <w:rPr>
          <w:color w:val="0070C0"/>
        </w:rPr>
        <w:instrText xml:space="preserve"> REF _Ref421258960 \h  \* MERGEFORMAT </w:instrText>
      </w:r>
      <w:r w:rsidRPr="00577CA1">
        <w:rPr>
          <w:color w:val="0070C0"/>
        </w:rPr>
      </w:r>
      <w:r w:rsidRPr="00577CA1">
        <w:rPr>
          <w:color w:val="0070C0"/>
        </w:rPr>
        <w:fldChar w:fldCharType="separate"/>
      </w:r>
      <w:r w:rsidR="00577CA1" w:rsidRPr="00577CA1">
        <w:rPr>
          <w:rFonts w:hint="eastAsia"/>
          <w:color w:val="0070C0"/>
        </w:rPr>
        <w:t>「毎回入力データ」または「集計入力データ」シートへ氏名</w:t>
      </w:r>
      <w:r w:rsidRPr="00577CA1">
        <w:rPr>
          <w:color w:val="0070C0"/>
        </w:rPr>
        <w:fldChar w:fldCharType="end"/>
      </w:r>
      <w:r w:rsidRPr="00D03215">
        <w:rPr>
          <w:rFonts w:hint="eastAsia"/>
        </w:rPr>
        <w:t>」などの操作方法により「No」、「GN」、「Start Hole」、「氏名」を入力して準備して保存して置いてください。</w:t>
      </w:r>
    </w:p>
    <w:p w14:paraId="5B1411DD" w14:textId="77777777" w:rsidR="00EC3C48" w:rsidRPr="00D03215" w:rsidRDefault="00EC3C48" w:rsidP="00A9078B">
      <w:pPr>
        <w:ind w:leftChars="135" w:left="283"/>
        <w:rPr>
          <w:b/>
          <w:bCs/>
        </w:rPr>
      </w:pPr>
      <w:r w:rsidRPr="00D03215">
        <w:rPr>
          <w:rFonts w:hint="eastAsia"/>
          <w:b/>
          <w:bCs/>
        </w:rPr>
        <w:t>準備したファイルを各パソコンに配布：</w:t>
      </w:r>
    </w:p>
    <w:p w14:paraId="2BFE42CC" w14:textId="77777777" w:rsidR="00EC3C48" w:rsidRPr="00D03215" w:rsidRDefault="00EC3C48" w:rsidP="0021558B">
      <w:pPr>
        <w:pStyle w:val="3"/>
        <w:numPr>
          <w:ilvl w:val="2"/>
          <w:numId w:val="19"/>
        </w:numPr>
      </w:pPr>
      <w:r w:rsidRPr="00D03215">
        <w:rPr>
          <w:rFonts w:hint="eastAsia"/>
        </w:rPr>
        <w:t>試合当日予定の競技者が都合で出席できず代理人になるかも知れません。その時は氏名を元の参加者にするか余裕があるなら</w:t>
      </w:r>
      <w:r w:rsidRPr="0021558B">
        <w:rPr>
          <w:rFonts w:hint="eastAsia"/>
          <w:b/>
          <w:bCs/>
          <w:color w:val="ED0000"/>
        </w:rPr>
        <w:t>②</w:t>
      </w:r>
      <w:r w:rsidRPr="00D03215">
        <w:rPr>
          <w:rFonts w:hint="eastAsia"/>
        </w:rPr>
        <w:t>～</w:t>
      </w:r>
      <w:r w:rsidRPr="0021558B">
        <w:rPr>
          <w:rFonts w:hint="eastAsia"/>
          <w:b/>
          <w:bCs/>
          <w:color w:val="ED0000"/>
        </w:rPr>
        <w:t>④</w:t>
      </w:r>
      <w:r w:rsidRPr="00D03215">
        <w:rPr>
          <w:rFonts w:hint="eastAsia"/>
        </w:rPr>
        <w:t>ファイルの氏名を変更します。</w:t>
      </w:r>
    </w:p>
    <w:p w14:paraId="54555B15" w14:textId="77777777" w:rsidR="00EC3C48" w:rsidRPr="00D03215" w:rsidRDefault="00EC3C48" w:rsidP="0021558B">
      <w:pPr>
        <w:pStyle w:val="3"/>
      </w:pPr>
      <w:r w:rsidRPr="00D03215">
        <w:rPr>
          <w:rFonts w:hint="eastAsia"/>
        </w:rPr>
        <w:t>次は最終集計をするパソコンには先頭</w:t>
      </w:r>
      <w:r w:rsidRPr="005400E3">
        <w:rPr>
          <w:rFonts w:hint="eastAsia"/>
          <w:b/>
          <w:bCs/>
          <w:color w:val="ED0000"/>
        </w:rPr>
        <w:t>②</w:t>
      </w:r>
      <w:r w:rsidRPr="00D03215">
        <w:rPr>
          <w:rFonts w:hint="eastAsia"/>
        </w:rPr>
        <w:t>ファイルの「XL_4R_No1.xlsx」を集計するため</w:t>
      </w:r>
      <w:r w:rsidRPr="00D03215">
        <w:rPr>
          <w:rFonts w:hint="eastAsia"/>
        </w:rPr>
        <w:lastRenderedPageBreak/>
        <w:t>に残しておき</w:t>
      </w:r>
      <w:r w:rsidRPr="005400E3">
        <w:rPr>
          <w:rFonts w:hint="eastAsia"/>
          <w:b/>
          <w:bCs/>
          <w:color w:val="ED0000"/>
        </w:rPr>
        <w:t>③</w:t>
      </w:r>
      <w:r w:rsidRPr="00D03215">
        <w:rPr>
          <w:rFonts w:hint="eastAsia"/>
        </w:rPr>
        <w:t>の「XL_4R_No2.xlsx」と、</w:t>
      </w:r>
      <w:r w:rsidRPr="005400E3">
        <w:rPr>
          <w:rFonts w:hint="eastAsia"/>
          <w:b/>
          <w:bCs/>
          <w:color w:val="ED0000"/>
        </w:rPr>
        <w:t>④</w:t>
      </w:r>
      <w:r w:rsidRPr="00D03215">
        <w:rPr>
          <w:rFonts w:hint="eastAsia"/>
        </w:rPr>
        <w:t>の「XL_4R_No3.xlsx」は残り2台のパソコンにファイルをUSBフラッシュメモリーに保存して1個宛て配布します。</w:t>
      </w:r>
    </w:p>
    <w:p w14:paraId="69941FB3" w14:textId="77777777" w:rsidR="00EC3C48" w:rsidRPr="00D03215" w:rsidRDefault="00EC3C48" w:rsidP="0021558B">
      <w:pPr>
        <w:pStyle w:val="3"/>
      </w:pPr>
      <w:r w:rsidRPr="005400E3">
        <w:rPr>
          <w:rFonts w:hint="eastAsia"/>
          <w:b/>
          <w:bCs/>
          <w:color w:val="ED0000"/>
        </w:rPr>
        <w:t>③</w:t>
      </w:r>
      <w:r w:rsidRPr="00D03215">
        <w:rPr>
          <w:rFonts w:hint="eastAsia"/>
        </w:rPr>
        <w:t>、</w:t>
      </w:r>
      <w:r w:rsidRPr="005400E3">
        <w:rPr>
          <w:rFonts w:hint="eastAsia"/>
          <w:b/>
          <w:bCs/>
          <w:color w:val="ED0000"/>
        </w:rPr>
        <w:t>④</w:t>
      </w:r>
      <w:r w:rsidRPr="00D03215">
        <w:rPr>
          <w:rFonts w:hint="eastAsia"/>
        </w:rPr>
        <w:t>集計を担当するパソコンでは</w:t>
      </w:r>
      <w:r w:rsidR="00100312" w:rsidRPr="00D03215">
        <w:rPr>
          <w:rFonts w:hint="eastAsia"/>
        </w:rPr>
        <w:t>＜データ集計＞</w:t>
      </w:r>
      <w:r w:rsidRPr="00D03215">
        <w:rPr>
          <w:rFonts w:hint="eastAsia"/>
        </w:rPr>
        <w:t>は実行する必要はありませんので打数入力が済めば直ぐ使用中PCのハードディスクに保存します。</w:t>
      </w:r>
    </w:p>
    <w:p w14:paraId="72910585" w14:textId="77777777" w:rsidR="00EC3C48" w:rsidRPr="00D03215" w:rsidRDefault="00EC3C48" w:rsidP="0021558B">
      <w:pPr>
        <w:pStyle w:val="3"/>
      </w:pPr>
      <w:bookmarkStart w:id="396" w:name="_Ref421260059"/>
      <w:r w:rsidRPr="00D03215">
        <w:rPr>
          <w:rFonts w:hint="eastAsia"/>
        </w:rPr>
        <w:t>競技が進行、個別集計を担当する各パソコンではスコアカードを見てデータを入力して、4ラウンド全部が入力できた場合は使用中PCのハードディスクとUSBフラッシュメモリーに保存して</w:t>
      </w:r>
      <w:bookmarkStart w:id="397" w:name="_Hlk55122168"/>
      <w:r w:rsidRPr="00D03215">
        <w:rPr>
          <w:rFonts w:hint="eastAsia"/>
        </w:rPr>
        <w:t>最終集計用のパソコン</w:t>
      </w:r>
      <w:bookmarkEnd w:id="397"/>
      <w:r w:rsidRPr="00D03215">
        <w:rPr>
          <w:rFonts w:hint="eastAsia"/>
        </w:rPr>
        <w:t>に渡します。</w:t>
      </w:r>
      <w:bookmarkEnd w:id="396"/>
    </w:p>
    <w:p w14:paraId="408DA3F2" w14:textId="77777777" w:rsidR="00EC3C48" w:rsidRPr="00D03215" w:rsidRDefault="00EC3C48" w:rsidP="00A9078B">
      <w:pPr>
        <w:ind w:leftChars="135" w:left="283"/>
        <w:rPr>
          <w:b/>
          <w:bCs/>
        </w:rPr>
      </w:pPr>
      <w:r w:rsidRPr="00D03215">
        <w:rPr>
          <w:rFonts w:hint="eastAsia"/>
          <w:b/>
          <w:bCs/>
        </w:rPr>
        <w:t>各パソコンで分散集計後に最終集計用パソコンに回収しHDDに保存：</w:t>
      </w:r>
    </w:p>
    <w:p w14:paraId="14D752A8" w14:textId="77777777" w:rsidR="00EC3C48" w:rsidRPr="00D03215" w:rsidRDefault="00EC3C48" w:rsidP="0021558B">
      <w:pPr>
        <w:pStyle w:val="3"/>
        <w:numPr>
          <w:ilvl w:val="2"/>
          <w:numId w:val="11"/>
        </w:numPr>
      </w:pPr>
      <w:bookmarkStart w:id="398" w:name="_Ref431128722"/>
      <w:bookmarkStart w:id="399" w:name="_Ref316494579"/>
      <w:r w:rsidRPr="00D03215">
        <w:rPr>
          <w:rFonts w:hint="eastAsia"/>
        </w:rPr>
        <w:t>最終集計用パソコンでは、先頭</w:t>
      </w:r>
      <w:r w:rsidRPr="0021558B">
        <w:rPr>
          <w:rFonts w:hint="eastAsia"/>
          <w:b/>
          <w:bCs/>
          <w:color w:val="ED0000"/>
        </w:rPr>
        <w:t>②</w:t>
      </w:r>
      <w:r w:rsidR="00657967">
        <w:rPr>
          <w:rFonts w:hint="eastAsia"/>
        </w:rPr>
        <w:t>のフ</w:t>
      </w:r>
      <w:r w:rsidRPr="00D03215">
        <w:rPr>
          <w:rFonts w:hint="eastAsia"/>
        </w:rPr>
        <w:t>ァイル</w:t>
      </w:r>
      <w:r w:rsidR="00657967">
        <w:rPr>
          <w:rFonts w:hint="eastAsia"/>
        </w:rPr>
        <w:t>に</w:t>
      </w:r>
      <w:r w:rsidRPr="00D03215">
        <w:rPr>
          <w:rFonts w:hint="eastAsia"/>
        </w:rPr>
        <w:t>集計していた筈ですから集計後それを保存して一旦閉じます。</w:t>
      </w:r>
      <w:bookmarkEnd w:id="398"/>
    </w:p>
    <w:p w14:paraId="238AC569" w14:textId="2ABAC89B" w:rsidR="00EC3C48" w:rsidRPr="00D03215" w:rsidRDefault="00EC3C48" w:rsidP="0021558B">
      <w:pPr>
        <w:pStyle w:val="3"/>
      </w:pPr>
      <w:bookmarkStart w:id="400" w:name="_Ref316550749"/>
      <w:r w:rsidRPr="00D03215">
        <w:rPr>
          <w:rFonts w:hint="eastAsia"/>
        </w:rPr>
        <w:t>上記</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_Ref421260059 \n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4)</w:t>
      </w:r>
      <w:r w:rsidRPr="00577CA1">
        <w:rPr>
          <w:color w:val="0070C0"/>
        </w:rPr>
        <w:fldChar w:fldCharType="end"/>
      </w:r>
      <w:r w:rsidRPr="00D03215">
        <w:rPr>
          <w:rFonts w:hint="eastAsia"/>
        </w:rPr>
        <w:t>」の其々入力が済んだUSBフラッシュメモリーのデータを前</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_Ref431128722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1)</w:t>
      </w:r>
      <w:r w:rsidRPr="00577CA1">
        <w:rPr>
          <w:color w:val="0070C0"/>
        </w:rPr>
        <w:fldChar w:fldCharType="end"/>
      </w:r>
      <w:r w:rsidRPr="00D03215">
        <w:rPr>
          <w:rFonts w:hint="eastAsia"/>
        </w:rPr>
        <w:t>」項の集計用パソコンの同じハードディスクに保存します。</w:t>
      </w:r>
      <w:bookmarkEnd w:id="399"/>
      <w:bookmarkEnd w:id="400"/>
      <w:r w:rsidRPr="005400E3">
        <w:rPr>
          <w:rFonts w:hint="eastAsia"/>
          <w:b/>
          <w:bCs/>
          <w:color w:val="ED0000"/>
        </w:rPr>
        <w:t>②</w:t>
      </w:r>
      <w:r w:rsidRPr="00D03215">
        <w:rPr>
          <w:rFonts w:hint="eastAsia"/>
        </w:rPr>
        <w:t>～</w:t>
      </w:r>
      <w:r w:rsidRPr="005400E3">
        <w:rPr>
          <w:rFonts w:hint="eastAsia"/>
          <w:b/>
          <w:bCs/>
          <w:color w:val="ED0000"/>
        </w:rPr>
        <w:t>④</w:t>
      </w:r>
      <w:r w:rsidRPr="00D03215">
        <w:rPr>
          <w:rFonts w:hint="eastAsia"/>
        </w:rPr>
        <w:t>の打数入力済みファイルが揃いました。</w:t>
      </w:r>
      <w:r w:rsidRPr="00D03215">
        <w:rPr>
          <w:rFonts w:eastAsiaTheme="minorEastAsia" w:hint="eastAsia"/>
          <w:sz w:val="20"/>
          <w:szCs w:val="20"/>
        </w:rPr>
        <w:t>分散集計配布用試合後</w:t>
      </w:r>
      <w:r w:rsidRPr="00D03215">
        <w:rPr>
          <w:rFonts w:hint="eastAsia"/>
        </w:rPr>
        <w:t>フォルダには関係のない他のファイルは一切保存しないでください。（最終集計パソコンで</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_Ref431291083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2)</w:t>
      </w:r>
      <w:r w:rsidRPr="00577CA1">
        <w:rPr>
          <w:color w:val="0070C0"/>
        </w:rPr>
        <w:fldChar w:fldCharType="end"/>
      </w:r>
      <w:r w:rsidRPr="00D03215">
        <w:rPr>
          <w:rFonts w:hint="eastAsia"/>
        </w:rPr>
        <w:t>」項の処理を実行した場合、関係のないファイルを一緒に取り込むからです。）</w:t>
      </w:r>
    </w:p>
    <w:p w14:paraId="1DC40079" w14:textId="77777777" w:rsidR="00EC3C48" w:rsidRDefault="00EC3C48" w:rsidP="00A9078B">
      <w:pPr>
        <w:ind w:leftChars="135" w:left="283"/>
        <w:rPr>
          <w:b/>
          <w:bCs/>
        </w:rPr>
      </w:pPr>
      <w:r w:rsidRPr="00D03215">
        <w:rPr>
          <w:rFonts w:hint="eastAsia"/>
          <w:b/>
          <w:bCs/>
        </w:rPr>
        <w:t>各パソコンから集めたデータをインポートし結合する：</w:t>
      </w:r>
    </w:p>
    <w:p w14:paraId="0352E5B2" w14:textId="77777777" w:rsidR="00EC3C48" w:rsidRPr="00D03215" w:rsidRDefault="00EC3C48" w:rsidP="0021558B">
      <w:pPr>
        <w:pStyle w:val="3"/>
        <w:numPr>
          <w:ilvl w:val="2"/>
          <w:numId w:val="12"/>
        </w:numPr>
      </w:pPr>
      <w:r w:rsidRPr="00D03215">
        <w:rPr>
          <w:rFonts w:hint="eastAsia"/>
        </w:rPr>
        <w:t>最終集計パソコンでは</w:t>
      </w:r>
      <w:r w:rsidRPr="00D03215">
        <w:t>Excel</w:t>
      </w:r>
      <w:r w:rsidRPr="00D03215">
        <w:rPr>
          <w:rFonts w:hint="eastAsia"/>
        </w:rPr>
        <w:t>を起動して「ドキュメント」から「XL_4R_G分散集計サンプル」フォルダの中にある</w:t>
      </w:r>
      <w:r w:rsidRPr="0021558B">
        <w:rPr>
          <w:rFonts w:hint="eastAsia"/>
          <w:b/>
          <w:bCs/>
          <w:color w:val="ED0000"/>
        </w:rPr>
        <w:t>①</w:t>
      </w:r>
      <w:r w:rsidRPr="00D03215">
        <w:rPr>
          <w:rFonts w:hint="eastAsia"/>
        </w:rPr>
        <w:t>の「XL_4R_分散集計試合30名.xlsx」を開きます。（この時開くファイルは先頭が「XL_4R」が付いているアドイングラウンドゴルフ用ファイルなら、</w:t>
      </w:r>
      <w:r w:rsidRPr="0021558B">
        <w:rPr>
          <w:rFonts w:hint="eastAsia"/>
          <w:b/>
          <w:bCs/>
          <w:color w:val="ED0000"/>
        </w:rPr>
        <w:t>②</w:t>
      </w:r>
      <w:r w:rsidRPr="00D03215">
        <w:rPr>
          <w:rFonts w:hint="eastAsia"/>
        </w:rPr>
        <w:t>～</w:t>
      </w:r>
      <w:r w:rsidRPr="0021558B">
        <w:rPr>
          <w:rFonts w:hint="eastAsia"/>
          <w:b/>
          <w:bCs/>
          <w:color w:val="ED0000"/>
        </w:rPr>
        <w:t>④</w:t>
      </w:r>
      <w:r w:rsidRPr="00D03215">
        <w:rPr>
          <w:rFonts w:hint="eastAsia"/>
        </w:rPr>
        <w:t>のファイル以外は何でもよいのです</w:t>
      </w:r>
      <w:bookmarkStart w:id="401" w:name="_Ref176765206"/>
      <w:r w:rsidRPr="00D03215">
        <w:rPr>
          <w:rFonts w:hint="eastAsia"/>
        </w:rPr>
        <w:t>。先頭に「XL_4R」が付いた何かのアドインのグラウンドゴルフ集計用データを起動しないと</w:t>
      </w:r>
      <w:r w:rsidR="003A1BA2" w:rsidRPr="00D03215">
        <w:rPr>
          <w:rFonts w:hint="eastAsia"/>
        </w:rPr>
        <w:t>「グラウンドゴルフ」タブ</w:t>
      </w:r>
      <w:r w:rsidRPr="00D03215">
        <w:rPr>
          <w:rFonts w:hint="eastAsia"/>
        </w:rPr>
        <w:t>が表示しないからでユーザーの競技集計用データをコピ</w:t>
      </w:r>
      <w:r w:rsidR="00C966C6">
        <w:rPr>
          <w:rFonts w:hint="eastAsia"/>
        </w:rPr>
        <w:t>ー&amp;</w:t>
      </w:r>
      <w:r w:rsidRPr="00D03215">
        <w:rPr>
          <w:rFonts w:hint="eastAsia"/>
        </w:rPr>
        <w:t>ペ</w:t>
      </w:r>
      <w:r w:rsidR="00C966C6">
        <w:rPr>
          <w:rFonts w:hint="eastAsia"/>
        </w:rPr>
        <w:t>ースト</w:t>
      </w:r>
      <w:r w:rsidRPr="00D03215">
        <w:rPr>
          <w:rFonts w:hint="eastAsia"/>
        </w:rPr>
        <w:t>したものでも、添付の「XL_4R_GG_同好会_2015 03 29.xlsx」を</w:t>
      </w:r>
      <w:r w:rsidR="00C966C6" w:rsidRPr="00D03215">
        <w:rPr>
          <w:rFonts w:hint="eastAsia"/>
        </w:rPr>
        <w:t>コピ</w:t>
      </w:r>
      <w:r w:rsidR="00C966C6">
        <w:rPr>
          <w:rFonts w:hint="eastAsia"/>
        </w:rPr>
        <w:t>ー&amp;</w:t>
      </w:r>
      <w:r w:rsidR="00C966C6" w:rsidRPr="00D03215">
        <w:rPr>
          <w:rFonts w:hint="eastAsia"/>
        </w:rPr>
        <w:t>ペ</w:t>
      </w:r>
      <w:r w:rsidR="00C966C6">
        <w:rPr>
          <w:rFonts w:hint="eastAsia"/>
        </w:rPr>
        <w:t>ースト</w:t>
      </w:r>
      <w:r w:rsidRPr="00D03215">
        <w:rPr>
          <w:rFonts w:hint="eastAsia"/>
        </w:rPr>
        <w:t>したものでも構いませんが、</w:t>
      </w:r>
      <w:r w:rsidRPr="0021558B">
        <w:rPr>
          <w:rFonts w:hint="eastAsia"/>
          <w:b/>
          <w:bCs/>
          <w:color w:val="ED0000"/>
        </w:rPr>
        <w:t>①</w:t>
      </w:r>
      <w:r w:rsidRPr="00D03215">
        <w:rPr>
          <w:rFonts w:hint="eastAsia"/>
        </w:rPr>
        <w:t>で作ったものが利用し易いからです）。</w:t>
      </w:r>
    </w:p>
    <w:p w14:paraId="1E4298EF" w14:textId="77777777" w:rsidR="00EC3C48" w:rsidRPr="00D03215" w:rsidRDefault="00EC3C48" w:rsidP="0021558B">
      <w:pPr>
        <w:pStyle w:val="3"/>
      </w:pPr>
      <w:bookmarkStart w:id="402" w:name="_Ref431291083"/>
      <w:r w:rsidRPr="00D03215">
        <w:rPr>
          <w:rFonts w:hint="eastAsia"/>
        </w:rPr>
        <w:t>次に＜</w:t>
      </w:r>
      <w:r w:rsidR="00EC3259" w:rsidRPr="00D03215">
        <w:rPr>
          <w:rFonts w:hint="eastAsia"/>
        </w:rPr>
        <w:t>GGファイル取り込み</w:t>
      </w:r>
      <w:r w:rsidRPr="00D03215">
        <w:rPr>
          <w:rFonts w:hint="eastAsia"/>
        </w:rPr>
        <w:t>＞をクリックします。</w:t>
      </w:r>
      <w:bookmarkEnd w:id="401"/>
      <w:bookmarkEnd w:id="402"/>
    </w:p>
    <w:p w14:paraId="7BF1D64D" w14:textId="70346953" w:rsidR="00174564" w:rsidRDefault="00EC3C48" w:rsidP="0021558B">
      <w:pPr>
        <w:pStyle w:val="3"/>
      </w:pPr>
      <w:bookmarkStart w:id="403" w:name="_Ref255465743"/>
      <w:bookmarkStart w:id="404" w:name="_Ref431133464"/>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_Ref421261059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58</w:t>
      </w:r>
      <w:r w:rsidR="00577CA1" w:rsidRPr="00577CA1">
        <w:rPr>
          <w:rFonts w:hint="eastAsia"/>
          <w:color w:val="0070C0"/>
          <w:sz w:val="20"/>
          <w:szCs w:val="20"/>
        </w:rPr>
        <w:t xml:space="preserve"> </w:t>
      </w:r>
      <w:r w:rsidR="00577CA1" w:rsidRPr="00577CA1">
        <w:rPr>
          <w:color w:val="0070C0"/>
          <w:sz w:val="20"/>
          <w:szCs w:val="20"/>
        </w:rPr>
        <w:t>GG</w:t>
      </w:r>
      <w:r w:rsidR="00577CA1" w:rsidRPr="00577CA1">
        <w:rPr>
          <w:rFonts w:hint="eastAsia"/>
          <w:color w:val="0070C0"/>
          <w:sz w:val="20"/>
          <w:szCs w:val="20"/>
        </w:rPr>
        <w:t>ファイルの取り込み</w:t>
      </w:r>
      <w:r w:rsidRPr="00577CA1">
        <w:rPr>
          <w:color w:val="0070C0"/>
        </w:rPr>
        <w:fldChar w:fldCharType="end"/>
      </w:r>
      <w:r w:rsidRPr="00D03215">
        <w:rPr>
          <w:rFonts w:hint="eastAsia"/>
        </w:rPr>
        <w:t>」の図が開きます。</w:t>
      </w:r>
      <w:bookmarkEnd w:id="403"/>
    </w:p>
    <w:p w14:paraId="07B731C6" w14:textId="6A42B1E2" w:rsidR="00174564" w:rsidRPr="00174564" w:rsidRDefault="00AA54FA" w:rsidP="00174564">
      <w:pPr>
        <w:ind w:leftChars="472" w:left="991"/>
        <w:rPr>
          <w:u w:val="wave"/>
        </w:rPr>
      </w:pPr>
      <w:r w:rsidRPr="00AA54FA">
        <w:rPr>
          <w:rFonts w:hint="eastAsia"/>
          <w:u w:val="wave"/>
        </w:rPr>
        <w:t>前</w:t>
      </w:r>
      <w:r>
        <w:rPr>
          <w:rFonts w:hint="eastAsia"/>
          <w:u w:val="wave"/>
        </w:rPr>
        <w:t>記</w:t>
      </w:r>
      <w:r w:rsidRPr="00AA54FA">
        <w:rPr>
          <w:rFonts w:hint="eastAsia"/>
          <w:u w:val="wave"/>
        </w:rPr>
        <w:t>「</w:t>
      </w:r>
      <w:r w:rsidR="00192AE7" w:rsidRPr="00577CA1">
        <w:rPr>
          <w:color w:val="0070C0"/>
          <w:u w:val="wave"/>
        </w:rPr>
        <w:fldChar w:fldCharType="begin"/>
      </w:r>
      <w:r w:rsidR="00192AE7" w:rsidRPr="00577CA1">
        <w:rPr>
          <w:color w:val="0070C0"/>
          <w:u w:val="wave"/>
        </w:rPr>
        <w:instrText xml:space="preserve"> </w:instrText>
      </w:r>
      <w:r w:rsidR="00192AE7" w:rsidRPr="00577CA1">
        <w:rPr>
          <w:rFonts w:hint="eastAsia"/>
          <w:color w:val="0070C0"/>
          <w:u w:val="wave"/>
        </w:rPr>
        <w:instrText>REF _Ref421373929 \r \h</w:instrText>
      </w:r>
      <w:r w:rsidR="00192AE7" w:rsidRPr="00577CA1">
        <w:rPr>
          <w:color w:val="0070C0"/>
          <w:u w:val="wave"/>
        </w:rPr>
        <w:instrText xml:space="preserve"> </w:instrText>
      </w:r>
      <w:r w:rsidR="00192AE7" w:rsidRPr="00577CA1">
        <w:rPr>
          <w:color w:val="0070C0"/>
          <w:u w:val="wave"/>
        </w:rPr>
      </w:r>
      <w:r w:rsidR="00192AE7" w:rsidRPr="00577CA1">
        <w:rPr>
          <w:color w:val="0070C0"/>
          <w:u w:val="wave"/>
        </w:rPr>
        <w:fldChar w:fldCharType="separate"/>
      </w:r>
      <w:r w:rsidR="00577CA1" w:rsidRPr="00577CA1">
        <w:rPr>
          <w:color w:val="0070C0"/>
          <w:u w:val="wave"/>
        </w:rPr>
        <w:t>(1)</w:t>
      </w:r>
      <w:r w:rsidR="00192AE7" w:rsidRPr="00577CA1">
        <w:rPr>
          <w:color w:val="0070C0"/>
          <w:u w:val="wave"/>
        </w:rPr>
        <w:fldChar w:fldCharType="end"/>
      </w:r>
      <w:r w:rsidRPr="00577CA1">
        <w:rPr>
          <w:color w:val="0070C0"/>
          <w:u w:val="wave"/>
        </w:rPr>
        <w:fldChar w:fldCharType="begin"/>
      </w:r>
      <w:r w:rsidRPr="00577CA1">
        <w:rPr>
          <w:color w:val="0070C0"/>
          <w:u w:val="wave"/>
        </w:rPr>
        <w:instrText xml:space="preserve"> </w:instrText>
      </w:r>
      <w:r w:rsidRPr="00577CA1">
        <w:rPr>
          <w:rFonts w:hint="eastAsia"/>
          <w:color w:val="0070C0"/>
          <w:u w:val="wave"/>
        </w:rPr>
        <w:instrText>REF 参考 \h</w:instrText>
      </w:r>
      <w:r w:rsidRPr="00577CA1">
        <w:rPr>
          <w:color w:val="0070C0"/>
          <w:u w:val="wave"/>
        </w:rPr>
        <w:instrText xml:space="preserve"> </w:instrText>
      </w:r>
      <w:r w:rsidRPr="00577CA1">
        <w:rPr>
          <w:color w:val="0070C0"/>
          <w:u w:val="wave"/>
        </w:rPr>
      </w:r>
      <w:r w:rsidRPr="00577CA1">
        <w:rPr>
          <w:color w:val="0070C0"/>
          <w:u w:val="wave"/>
        </w:rPr>
        <w:fldChar w:fldCharType="separate"/>
      </w:r>
      <w:r w:rsidR="00577CA1" w:rsidRPr="00577CA1">
        <w:rPr>
          <w:rFonts w:hint="eastAsia"/>
          <w:b/>
          <w:bCs/>
          <w:color w:val="0070C0"/>
        </w:rPr>
        <w:t>参考</w:t>
      </w:r>
      <w:r w:rsidRPr="00577CA1">
        <w:rPr>
          <w:color w:val="0070C0"/>
          <w:u w:val="wave"/>
        </w:rPr>
        <w:fldChar w:fldCharType="end"/>
      </w:r>
      <w:r w:rsidRPr="00AA54FA">
        <w:rPr>
          <w:rFonts w:hint="eastAsia"/>
          <w:u w:val="wave"/>
        </w:rPr>
        <w:t>」</w:t>
      </w:r>
      <w:r>
        <w:rPr>
          <w:rFonts w:hint="eastAsia"/>
          <w:u w:val="wave"/>
        </w:rPr>
        <w:t>で記載の</w:t>
      </w:r>
      <w:r w:rsidR="00174564" w:rsidRPr="00174564">
        <w:rPr>
          <w:rFonts w:hint="eastAsia"/>
          <w:u w:val="wave"/>
        </w:rPr>
        <w:t>「毎回入力データ」・「集計入力データ」シートで</w:t>
      </w:r>
      <w:r>
        <w:rPr>
          <w:rFonts w:hint="eastAsia"/>
          <w:u w:val="wave"/>
        </w:rPr>
        <w:t>コマンド</w:t>
      </w:r>
      <w:r w:rsidR="00174564" w:rsidRPr="00174564">
        <w:rPr>
          <w:rFonts w:hint="eastAsia"/>
          <w:u w:val="wave"/>
        </w:rPr>
        <w:t>「Noの記入</w:t>
      </w:r>
      <w:r w:rsidR="00174564">
        <w:rPr>
          <w:rFonts w:hint="eastAsia"/>
          <w:u w:val="wave"/>
        </w:rPr>
        <w:t>」</w:t>
      </w:r>
      <w:r w:rsidR="00174564" w:rsidRPr="00174564">
        <w:rPr>
          <w:rFonts w:hint="eastAsia"/>
          <w:u w:val="wave"/>
        </w:rPr>
        <w:t>やコマンドラベル「調査」の中の各コマンドは「メンバー編集」シートを作る前の開発なので以下の項各で説明していますが、ほとんど使うことはありません。</w:t>
      </w:r>
    </w:p>
    <w:p w14:paraId="19FD3EB1" w14:textId="3E9816C3" w:rsidR="00EC3C48" w:rsidRPr="00D03215" w:rsidRDefault="00EC3C48" w:rsidP="0021558B">
      <w:pPr>
        <w:pStyle w:val="3"/>
        <w:numPr>
          <w:ilvl w:val="0"/>
          <w:numId w:val="0"/>
        </w:numPr>
        <w:ind w:left="993"/>
      </w:pPr>
      <w:r w:rsidRPr="00D03215">
        <w:rPr>
          <w:rFonts w:hint="eastAsia"/>
        </w:rPr>
        <w:t>『データ取り込み直後に「No」の列で昇順に並べ替えをする。』にチェックを入れて並べ替えができます。忘れても点数に影響はない上、「</w:t>
      </w:r>
      <w:r w:rsidR="0051406E" w:rsidRPr="00D03215">
        <w:rPr>
          <w:rFonts w:hint="eastAsia"/>
        </w:rPr>
        <w:t>Noの列で昇順並べ替え</w:t>
      </w:r>
      <w:r w:rsidRPr="00D03215">
        <w:rPr>
          <w:rFonts w:hint="eastAsia"/>
        </w:rPr>
        <w:t>」があります。</w:t>
      </w:r>
      <w:r w:rsidR="00100312" w:rsidRPr="00D03215">
        <w:rPr>
          <w:rFonts w:hint="eastAsia"/>
        </w:rPr>
        <w:t>＜データ集計＞</w:t>
      </w:r>
      <w:r w:rsidRPr="00D03215">
        <w:rPr>
          <w:rFonts w:hint="eastAsia"/>
        </w:rPr>
        <w:t>の実行後に「毎回入力データ」シートでこれらの並べ替えを実行しても何の問題ありません。</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注記1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注記1</w:t>
      </w:r>
      <w:r w:rsidRPr="00577CA1">
        <w:rPr>
          <w:color w:val="0070C0"/>
        </w:rPr>
        <w:fldChar w:fldCharType="end"/>
      </w:r>
      <w:r w:rsidRPr="00D03215">
        <w:rPr>
          <w:rFonts w:hint="eastAsia"/>
        </w:rPr>
        <w:t>」）</w:t>
      </w:r>
      <w:bookmarkEnd w:id="404"/>
    </w:p>
    <w:bookmarkStart w:id="405" w:name="_Ref244589497"/>
    <w:p w14:paraId="235AC3E6" w14:textId="3EAC7C25" w:rsidR="00EC3C48" w:rsidRPr="00D03215" w:rsidRDefault="009545A2" w:rsidP="0021558B">
      <w:pPr>
        <w:pStyle w:val="3"/>
      </w:pPr>
      <w:r w:rsidRPr="00D03215">
        <w:rPr>
          <w:rFonts w:hint="eastAsia"/>
          <w:noProof/>
        </w:rPr>
        <mc:AlternateContent>
          <mc:Choice Requires="wpg">
            <w:drawing>
              <wp:anchor distT="0" distB="0" distL="114300" distR="114300" simplePos="0" relativeHeight="251392000" behindDoc="0" locked="0" layoutInCell="1" allowOverlap="1" wp14:anchorId="138A12AB" wp14:editId="32FAED55">
                <wp:simplePos x="0" y="0"/>
                <wp:positionH relativeFrom="margin">
                  <wp:posOffset>3545653</wp:posOffset>
                </wp:positionH>
                <wp:positionV relativeFrom="paragraph">
                  <wp:posOffset>-548976</wp:posOffset>
                </wp:positionV>
                <wp:extent cx="2216150" cy="1311910"/>
                <wp:effectExtent l="0" t="0" r="0" b="2540"/>
                <wp:wrapSquare wrapText="bothSides"/>
                <wp:docPr id="536" name="グループ化 536"/>
                <wp:cNvGraphicFramePr/>
                <a:graphic xmlns:a="http://schemas.openxmlformats.org/drawingml/2006/main">
                  <a:graphicData uri="http://schemas.microsoft.com/office/word/2010/wordprocessingGroup">
                    <wpg:wgp>
                      <wpg:cNvGrpSpPr/>
                      <wpg:grpSpPr>
                        <a:xfrm>
                          <a:off x="0" y="0"/>
                          <a:ext cx="2216150" cy="1311910"/>
                          <a:chOff x="0" y="0"/>
                          <a:chExt cx="2216150" cy="1311910"/>
                        </a:xfrm>
                      </wpg:grpSpPr>
                      <pic:pic xmlns:pic="http://schemas.openxmlformats.org/drawingml/2006/picture">
                        <pic:nvPicPr>
                          <pic:cNvPr id="67" name="図 67"/>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2216150" cy="1065530"/>
                          </a:xfrm>
                          <a:prstGeom prst="rect">
                            <a:avLst/>
                          </a:prstGeom>
                        </pic:spPr>
                      </pic:pic>
                      <wps:wsp>
                        <wps:cNvPr id="68" name="テキスト ボックス 68"/>
                        <wps:cNvSpPr txBox="1"/>
                        <wps:spPr>
                          <a:xfrm>
                            <a:off x="29633" y="1083310"/>
                            <a:ext cx="2181860" cy="228600"/>
                          </a:xfrm>
                          <a:prstGeom prst="rect">
                            <a:avLst/>
                          </a:prstGeom>
                          <a:solidFill>
                            <a:prstClr val="white"/>
                          </a:solidFill>
                          <a:ln>
                            <a:noFill/>
                          </a:ln>
                          <a:effectLst/>
                        </wps:spPr>
                        <wps:txbx>
                          <w:txbxContent>
                            <w:p w14:paraId="2BA35D12" w14:textId="77777777" w:rsidR="0033563C" w:rsidRPr="00D03215" w:rsidRDefault="0033563C" w:rsidP="00AC71EA">
                              <w:pPr>
                                <w:pStyle w:val="ab"/>
                                <w:rPr>
                                  <w:rFonts w:ascii="ＭＳ 明朝" w:eastAsia="ＭＳ 明朝"/>
                                </w:rPr>
                              </w:pPr>
                              <w:bookmarkStart w:id="406" w:name="_Ref42126105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58</w:t>
                              </w:r>
                              <w:r w:rsidRPr="00D03215">
                                <w:fldChar w:fldCharType="end"/>
                              </w:r>
                              <w:r w:rsidRPr="00D03215">
                                <w:rPr>
                                  <w:rFonts w:hint="eastAsia"/>
                                </w:rPr>
                                <w:t xml:space="preserve"> </w:t>
                              </w:r>
                              <w:r w:rsidRPr="00D03215">
                                <w:t>GG</w:t>
                              </w:r>
                              <w:r w:rsidRPr="00D03215">
                                <w:rPr>
                                  <w:rFonts w:hint="eastAsia"/>
                                </w:rPr>
                                <w:t>ファイルの取り込み</w:t>
                              </w:r>
                              <w:bookmarkEnd w:id="40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38A12AB" id="グループ化 536" o:spid="_x0000_s1200" style="position:absolute;left:0;text-align:left;margin-left:279.2pt;margin-top:-43.25pt;width:174.5pt;height:103.3pt;z-index:251392000;mso-position-horizontal-relative:margin;mso-position-vertical-relative:text" coordsize="22161,13119"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">
                <v:shape id="図 67" o:spid="_x0000_s1201" type="#_x0000_t75" style="position:absolute;width:22161;height:10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">
                  <v:imagedata r:id="rId121" o:title=""/>
                </v:shape>
                <v:shape id="テキスト ボックス 68" o:spid="_x0000_s1202" type="#_x0000_t202" style="position:absolute;left:296;top:10833;width:2181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" stroked="f">
                  <v:textbox style="mso-fit-shape-to-text:t" inset="0,0,0,0">
                    <w:txbxContent>
                      <w:p w14:paraId="2BA35D12" w14:textId="77777777" w:rsidR="0033563C" w:rsidRPr="00D03215" w:rsidRDefault="0033563C" w:rsidP="00AC71EA">
                        <w:pPr>
                          <w:pStyle w:val="ab"/>
                          <w:rPr>
                            <w:rFonts w:ascii="ＭＳ 明朝" w:eastAsia="ＭＳ 明朝"/>
                          </w:rPr>
                        </w:pPr>
                        <w:bookmarkStart w:id="475" w:name="_Ref421261059"/>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58</w:t>
                        </w:r>
                        <w:r w:rsidRPr="00D03215">
                          <w:fldChar w:fldCharType="end"/>
                        </w:r>
                        <w:r w:rsidRPr="00D03215">
                          <w:rPr>
                            <w:rFonts w:hint="eastAsia"/>
                          </w:rPr>
                          <w:t xml:space="preserve"> </w:t>
                        </w:r>
                        <w:r w:rsidRPr="00D03215">
                          <w:t>GG</w:t>
                        </w:r>
                        <w:r w:rsidRPr="00D03215">
                          <w:rPr>
                            <w:rFonts w:hint="eastAsia"/>
                          </w:rPr>
                          <w:t>ファイルの取り込み</w:t>
                        </w:r>
                        <w:bookmarkEnd w:id="475"/>
                      </w:p>
                    </w:txbxContent>
                  </v:textbox>
                </v:shape>
                <w10:wrap type="square" anchorx="margin"/>
              </v:group>
            </w:pict>
          </mc:Fallback>
        </mc:AlternateContent>
      </w:r>
      <w:r w:rsidR="00EC3C48" w:rsidRPr="00D03215">
        <w:rPr>
          <w:rFonts w:hint="eastAsia"/>
        </w:rPr>
        <w:t>続けて＜開く＞ボタンを押すと</w:t>
      </w:r>
      <w:r w:rsidR="00EC3C48" w:rsidRPr="005F63B9">
        <w:rPr>
          <w:rFonts w:hint="eastAsia"/>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_Ref421261684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rPr>
        <w:t xml:space="preserve">図 </w:t>
      </w:r>
      <w:r w:rsidR="00577CA1" w:rsidRPr="00577CA1">
        <w:rPr>
          <w:color w:val="0070C0"/>
        </w:rPr>
        <w:t>59</w:t>
      </w:r>
      <w:r w:rsidR="00577CA1" w:rsidRPr="00577CA1">
        <w:rPr>
          <w:rFonts w:hint="eastAsia"/>
          <w:color w:val="0070C0"/>
        </w:rPr>
        <w:t xml:space="preserve">　フォルダを選択</w:t>
      </w:r>
      <w:r w:rsidR="00EC3C48" w:rsidRPr="00577CA1">
        <w:rPr>
          <w:color w:val="0070C0"/>
        </w:rPr>
        <w:fldChar w:fldCharType="end"/>
      </w:r>
      <w:r w:rsidR="00EC3C48" w:rsidRPr="00D03215">
        <w:rPr>
          <w:rFonts w:hint="eastAsia"/>
        </w:rPr>
        <w:t>」ダイアログボックスが開きます。</w:t>
      </w:r>
      <w:bookmarkEnd w:id="405"/>
    </w:p>
    <w:bookmarkStart w:id="407" w:name="_Ref316492279"/>
    <w:p w14:paraId="6C1A1FD9" w14:textId="77777777" w:rsidR="00EC3C48" w:rsidRPr="00D03215" w:rsidRDefault="0026062F" w:rsidP="0021558B">
      <w:pPr>
        <w:pStyle w:val="3"/>
      </w:pPr>
      <w:r w:rsidRPr="00D03215">
        <w:rPr>
          <w:rFonts w:hint="eastAsia"/>
          <w:noProof/>
        </w:rPr>
        <w:lastRenderedPageBreak/>
        <mc:AlternateContent>
          <mc:Choice Requires="wpg">
            <w:drawing>
              <wp:anchor distT="0" distB="0" distL="114300" distR="114300" simplePos="0" relativeHeight="251128832" behindDoc="0" locked="0" layoutInCell="1" allowOverlap="1" wp14:anchorId="5F6FAD18" wp14:editId="5A505C0A">
                <wp:simplePos x="0" y="0"/>
                <wp:positionH relativeFrom="margin">
                  <wp:posOffset>3027680</wp:posOffset>
                </wp:positionH>
                <wp:positionV relativeFrom="paragraph">
                  <wp:posOffset>487008</wp:posOffset>
                </wp:positionV>
                <wp:extent cx="2733675" cy="2190750"/>
                <wp:effectExtent l="0" t="0" r="9525" b="0"/>
                <wp:wrapSquare wrapText="bothSides"/>
                <wp:docPr id="72" name="グループ化 72"/>
                <wp:cNvGraphicFramePr/>
                <a:graphic xmlns:a="http://schemas.openxmlformats.org/drawingml/2006/main">
                  <a:graphicData uri="http://schemas.microsoft.com/office/word/2010/wordprocessingGroup">
                    <wpg:wgp>
                      <wpg:cNvGrpSpPr/>
                      <wpg:grpSpPr>
                        <a:xfrm>
                          <a:off x="0" y="0"/>
                          <a:ext cx="2733675" cy="2190750"/>
                          <a:chOff x="0" y="0"/>
                          <a:chExt cx="2731770" cy="2190750"/>
                        </a:xfrm>
                      </wpg:grpSpPr>
                      <pic:pic xmlns:pic="http://schemas.openxmlformats.org/drawingml/2006/picture">
                        <pic:nvPicPr>
                          <pic:cNvPr id="70" name="図 70"/>
                          <pic:cNvPicPr>
                            <a:picLocks noChangeAspect="1"/>
                          </pic:cNvPicPr>
                        </pic:nvPicPr>
                        <pic:blipFill>
                          <a:blip r:embed="rId122">
                            <a:extLst>
                              <a:ext uri="{28A0092B-C50C-407E-A947-70E740481C1C}">
                                <a14:useLocalDpi xmlns:a14="http://schemas.microsoft.com/office/drawing/2010/main" val="0"/>
                              </a:ext>
                            </a:extLst>
                          </a:blip>
                          <a:stretch>
                            <a:fillRect/>
                          </a:stretch>
                        </pic:blipFill>
                        <pic:spPr>
                          <a:xfrm>
                            <a:off x="0" y="0"/>
                            <a:ext cx="2730500" cy="1905000"/>
                          </a:xfrm>
                          <a:prstGeom prst="rect">
                            <a:avLst/>
                          </a:prstGeom>
                        </pic:spPr>
                      </pic:pic>
                      <wps:wsp>
                        <wps:cNvPr id="71" name="テキスト ボックス 71"/>
                        <wps:cNvSpPr txBox="1"/>
                        <wps:spPr>
                          <a:xfrm>
                            <a:off x="0" y="1962150"/>
                            <a:ext cx="2731770" cy="228600"/>
                          </a:xfrm>
                          <a:prstGeom prst="rect">
                            <a:avLst/>
                          </a:prstGeom>
                          <a:solidFill>
                            <a:prstClr val="white"/>
                          </a:solidFill>
                          <a:ln>
                            <a:noFill/>
                          </a:ln>
                          <a:effectLst/>
                        </wps:spPr>
                        <wps:txbx>
                          <w:txbxContent>
                            <w:p w14:paraId="7C0C8EBB" w14:textId="77777777" w:rsidR="0033563C" w:rsidRPr="00D03215" w:rsidRDefault="0033563C" w:rsidP="00AC71EA">
                              <w:pPr>
                                <w:pStyle w:val="ab"/>
                                <w:rPr>
                                  <w:rFonts w:ascii="ＭＳ 明朝" w:eastAsia="ＭＳ 明朝"/>
                                </w:rPr>
                              </w:pPr>
                              <w:bookmarkStart w:id="408" w:name="_Ref42126168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59</w:t>
                              </w:r>
                              <w:r w:rsidRPr="00D03215">
                                <w:fldChar w:fldCharType="end"/>
                              </w:r>
                              <w:r w:rsidRPr="00D03215">
                                <w:rPr>
                                  <w:rFonts w:hint="eastAsia"/>
                                </w:rPr>
                                <w:t xml:space="preserve">　フォルダを選択</w:t>
                              </w:r>
                              <w:bookmarkEnd w:id="40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F6FAD18" id="グループ化 72" o:spid="_x0000_s1203" style="position:absolute;left:0;text-align:left;margin-left:238.4pt;margin-top:38.35pt;width:215.25pt;height:172.5pt;z-index:251128832;mso-position-horizontal-relative:margin;mso-position-vertical-relative:text" coordsize="27317,21907"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">
                <v:shape id="図 70" o:spid="_x0000_s1204" type="#_x0000_t75" style="position:absolute;width:27305;height:19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">
                  <v:imagedata r:id="rId123" o:title=""/>
                </v:shape>
                <v:shape id="テキスト ボックス 71" o:spid="_x0000_s1205" type="#_x0000_t202" style="position:absolute;top:19621;width:2731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" stroked="f">
                  <v:textbox style="mso-fit-shape-to-text:t" inset="0,0,0,0">
                    <w:txbxContent>
                      <w:p w14:paraId="7C0C8EBB" w14:textId="77777777" w:rsidR="0033563C" w:rsidRPr="00D03215" w:rsidRDefault="0033563C" w:rsidP="00AC71EA">
                        <w:pPr>
                          <w:pStyle w:val="ab"/>
                          <w:rPr>
                            <w:rFonts w:ascii="ＭＳ 明朝" w:eastAsia="ＭＳ 明朝"/>
                          </w:rPr>
                        </w:pPr>
                        <w:bookmarkStart w:id="478" w:name="_Ref42126168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59</w:t>
                        </w:r>
                        <w:r w:rsidRPr="00D03215">
                          <w:fldChar w:fldCharType="end"/>
                        </w:r>
                        <w:r w:rsidRPr="00D03215">
                          <w:rPr>
                            <w:rFonts w:hint="eastAsia"/>
                          </w:rPr>
                          <w:t xml:space="preserve">　フォルダを選択</w:t>
                        </w:r>
                        <w:bookmarkEnd w:id="478"/>
                      </w:p>
                    </w:txbxContent>
                  </v:textbox>
                </v:shape>
                <w10:wrap type="square" anchorx="margin"/>
              </v:group>
            </w:pict>
          </mc:Fallback>
        </mc:AlternateContent>
      </w:r>
      <w:r w:rsidR="00EC3C48" w:rsidRPr="00D03215">
        <w:rPr>
          <w:rFonts w:hint="eastAsia"/>
        </w:rPr>
        <w:t>「ドキュメント」の「XL_4R_G分散集計サンプル」フォルダの中にある「分散集計配布用試合後」フォルダ選択して＜OK＞ボタンを押します。</w:t>
      </w:r>
      <w:bookmarkEnd w:id="407"/>
      <w:r w:rsidR="00EC3C48" w:rsidRPr="00D03215">
        <w:rPr>
          <w:rFonts w:hint="eastAsia"/>
        </w:rPr>
        <w:t>（この時、フォルダは開くのではなく選択するだけです。）</w:t>
      </w:r>
    </w:p>
    <w:p w14:paraId="4144CB1B" w14:textId="77777777" w:rsidR="00EC3C48" w:rsidRPr="00D03215" w:rsidRDefault="00EC3C48" w:rsidP="0021558B">
      <w:pPr>
        <w:pStyle w:val="3"/>
      </w:pPr>
      <w:bookmarkStart w:id="409" w:name="_Ref316916703"/>
      <w:r w:rsidRPr="00D03215">
        <w:rPr>
          <w:rFonts w:hint="eastAsia"/>
        </w:rPr>
        <w:t>ステータスバーに取り込み中のファイル名を表示し、このサンプル「X分散集計配布用試合後」フォルダの場合はフォルダ内3個のファイルを一気に取り込みます。</w:t>
      </w:r>
    </w:p>
    <w:p w14:paraId="0730ADA5" w14:textId="77777777" w:rsidR="00EC3C48" w:rsidRPr="00D03215" w:rsidRDefault="00EC3C48" w:rsidP="00A9078B">
      <w:pPr>
        <w:ind w:leftChars="136" w:left="708" w:hangingChars="201" w:hanging="422"/>
      </w:pPr>
      <w:bookmarkStart w:id="410" w:name="注記1"/>
      <w:bookmarkStart w:id="411" w:name="_Ref317012245"/>
      <w:r w:rsidRPr="00D03215">
        <w:rPr>
          <w:rFonts w:hint="eastAsia"/>
          <w:color w:val="0000FF"/>
        </w:rPr>
        <w:t>注記1</w:t>
      </w:r>
      <w:bookmarkEnd w:id="410"/>
      <w:r w:rsidRPr="00D03215">
        <w:rPr>
          <w:rFonts w:hint="eastAsia"/>
          <w:color w:val="0000FF"/>
        </w:rPr>
        <w:t>：</w:t>
      </w:r>
      <w:r w:rsidRPr="00D03215">
        <w:rPr>
          <w:rFonts w:hint="eastAsia"/>
        </w:rPr>
        <w:t xml:space="preserve"> 『データ取り込み直後に「No」の列で昇順に並べ替えをする。』にチェックを入れている場合はプログラムが取り込み後「No」の順にならべかえをします。</w:t>
      </w:r>
      <w:bookmarkEnd w:id="409"/>
      <w:bookmarkEnd w:id="411"/>
      <w:r w:rsidRPr="00D03215">
        <w:rPr>
          <w:rFonts w:hint="eastAsia"/>
        </w:rPr>
        <w:t>配布前に「</w:t>
      </w:r>
      <w:r w:rsidRPr="00D03215">
        <w:rPr>
          <w:rFonts w:hint="eastAsia"/>
          <w:sz w:val="20"/>
          <w:szCs w:val="20"/>
        </w:rPr>
        <w:t>分散集計配布用試合前</w:t>
      </w:r>
      <w:r w:rsidRPr="00D03215">
        <w:rPr>
          <w:rFonts w:hint="eastAsia"/>
        </w:rPr>
        <w:t>」フォルダ内の</w:t>
      </w:r>
      <w:r w:rsidRPr="005400E3">
        <w:rPr>
          <w:rFonts w:hint="eastAsia"/>
          <w:b/>
          <w:bCs/>
          <w:color w:val="ED0000"/>
        </w:rPr>
        <w:t>②</w:t>
      </w:r>
      <w:r w:rsidRPr="00D03215">
        <w:rPr>
          <w:rFonts w:hint="eastAsia"/>
        </w:rPr>
        <w:t>ファイル「XL_4R_No1.xlsx」、</w:t>
      </w:r>
      <w:r w:rsidRPr="005400E3">
        <w:rPr>
          <w:rFonts w:hint="eastAsia"/>
          <w:b/>
          <w:bCs/>
          <w:color w:val="ED0000"/>
        </w:rPr>
        <w:t>③</w:t>
      </w:r>
      <w:r w:rsidRPr="00D03215">
        <w:rPr>
          <w:rFonts w:hint="eastAsia"/>
        </w:rPr>
        <w:t>の「XL_4R_No2.xlsx」、</w:t>
      </w:r>
      <w:r w:rsidRPr="005400E3">
        <w:rPr>
          <w:rFonts w:hint="eastAsia"/>
          <w:b/>
          <w:bCs/>
          <w:color w:val="ED0000"/>
        </w:rPr>
        <w:t>④</w:t>
      </w:r>
      <w:r w:rsidRPr="00D03215">
        <w:rPr>
          <w:rFonts w:hint="eastAsia"/>
        </w:rPr>
        <w:t>の「XL_4R_No3.xlsx」。末尾の番号を「毎回入力データ」シートのNo順にと対応してファイル名の番号を振れば大丈夫です。試しに「</w:t>
      </w:r>
      <w:r w:rsidRPr="00D03215">
        <w:rPr>
          <w:rFonts w:hint="eastAsia"/>
          <w:sz w:val="20"/>
          <w:szCs w:val="20"/>
        </w:rPr>
        <w:t>分散集計配布用試合後</w:t>
      </w:r>
      <w:r w:rsidRPr="00D03215">
        <w:rPr>
          <w:rFonts w:hint="eastAsia"/>
        </w:rPr>
        <w:t>」フォルダ内の</w:t>
      </w:r>
      <w:r w:rsidRPr="005400E3">
        <w:rPr>
          <w:rFonts w:hint="eastAsia"/>
          <w:b/>
          <w:bCs/>
          <w:color w:val="ED0000"/>
        </w:rPr>
        <w:t>②</w:t>
      </w:r>
      <w:r w:rsidRPr="00D03215">
        <w:rPr>
          <w:rFonts w:hint="eastAsia"/>
        </w:rPr>
        <w:t>ファイル「XL_4R_No1.xlsx」を「XL_4R_No4.xlsx」などに替えてダイアログが表示したとき『データ取り込み直後に「No」の列で昇順に並べ替えをする。』にチェックをしないで＜</w:t>
      </w:r>
      <w:r w:rsidR="00EC3259" w:rsidRPr="00D03215">
        <w:rPr>
          <w:rFonts w:hint="eastAsia"/>
        </w:rPr>
        <w:t>GGファイル取り込み</w:t>
      </w:r>
      <w:r w:rsidRPr="00D03215">
        <w:rPr>
          <w:rFonts w:hint="eastAsia"/>
        </w:rPr>
        <w:t>＞を実行すると「毎回入力データ」シートに取り込んだ時にNo順が入れ替わることが分かります。</w:t>
      </w:r>
    </w:p>
    <w:p w14:paraId="71823674" w14:textId="77777777" w:rsidR="00E81814" w:rsidRPr="000E7BA1" w:rsidRDefault="00EC3C48" w:rsidP="009545A2">
      <w:pPr>
        <w:ind w:leftChars="135" w:left="707" w:hangingChars="201" w:hanging="424"/>
      </w:pPr>
      <w:r w:rsidRPr="00D03215">
        <w:rPr>
          <w:rFonts w:hint="eastAsia"/>
          <w:b/>
          <w:bCs/>
        </w:rPr>
        <w:t>参考</w:t>
      </w:r>
      <w:r w:rsidRPr="00D03215">
        <w:rPr>
          <w:rFonts w:hint="eastAsia"/>
          <w:b/>
          <w:bCs/>
          <w:color w:val="0000FF"/>
        </w:rPr>
        <w:t>：</w:t>
      </w:r>
      <w:r w:rsidRPr="00D03215">
        <w:rPr>
          <w:rFonts w:hint="eastAsia"/>
        </w:rPr>
        <w:t>「集計入力データ」シートで実行する場合は同シートを同じようにパソコン台数分に分割して保存し作業を分散してデータ入力ができます。わずらわしい場合「毎回入力データ」シートは非表示にしても</w:t>
      </w:r>
      <w:r w:rsidR="00FA4887" w:rsidRPr="00D03215">
        <w:rPr>
          <w:rFonts w:hint="eastAsia"/>
        </w:rPr>
        <w:t>構いません。</w:t>
      </w:r>
      <w:r w:rsidR="000E7BA1">
        <w:br w:type="page"/>
      </w:r>
    </w:p>
    <w:p w14:paraId="2B700417" w14:textId="77777777" w:rsidR="00EC3C48" w:rsidRPr="00D03215" w:rsidRDefault="00EC3C48" w:rsidP="00E34E8B"/>
    <w:p w14:paraId="0359BB41" w14:textId="77777777" w:rsidR="00EC3C48" w:rsidRDefault="00EC3C48" w:rsidP="00E34E8B">
      <w:pPr>
        <w:pStyle w:val="1"/>
      </w:pPr>
      <w:bookmarkStart w:id="412" w:name="_Toc56535404"/>
      <w:bookmarkStart w:id="413" w:name="_Toc220058854"/>
      <w:r w:rsidRPr="00D03215">
        <w:rPr>
          <w:rFonts w:hint="eastAsia"/>
        </w:rPr>
        <w:t>その他の</w:t>
      </w:r>
      <w:r w:rsidR="00D060C6" w:rsidRPr="00D03215">
        <w:rPr>
          <w:rFonts w:hint="eastAsia"/>
        </w:rPr>
        <w:t>機能</w:t>
      </w:r>
      <w:r w:rsidRPr="00D03215">
        <w:rPr>
          <w:rFonts w:hint="eastAsia"/>
        </w:rPr>
        <w:t>について</w:t>
      </w:r>
      <w:bookmarkEnd w:id="412"/>
      <w:bookmarkEnd w:id="413"/>
    </w:p>
    <w:p w14:paraId="24715860" w14:textId="683B4D31" w:rsidR="008C7AAF" w:rsidRPr="00174564" w:rsidRDefault="008C7AAF" w:rsidP="008C7AAF">
      <w:pPr>
        <w:ind w:leftChars="270" w:left="567"/>
        <w:rPr>
          <w:u w:val="wave"/>
        </w:rPr>
      </w:pPr>
      <w:r w:rsidRPr="00AA54FA">
        <w:rPr>
          <w:rFonts w:hint="eastAsia"/>
          <w:u w:val="wave"/>
        </w:rPr>
        <w:t>前</w:t>
      </w:r>
      <w:r>
        <w:rPr>
          <w:rFonts w:hint="eastAsia"/>
          <w:u w:val="wave"/>
        </w:rPr>
        <w:t>記</w:t>
      </w:r>
      <w:r w:rsidRPr="00AA54FA">
        <w:rPr>
          <w:rFonts w:hint="eastAsia"/>
          <w:u w:val="wave"/>
        </w:rPr>
        <w:t>「</w:t>
      </w:r>
      <w:r w:rsidR="00192AE7" w:rsidRPr="00577CA1">
        <w:rPr>
          <w:color w:val="0070C0"/>
          <w:u w:val="wave"/>
        </w:rPr>
        <w:fldChar w:fldCharType="begin"/>
      </w:r>
      <w:r w:rsidR="00192AE7" w:rsidRPr="00577CA1">
        <w:rPr>
          <w:color w:val="0070C0"/>
          <w:u w:val="wave"/>
        </w:rPr>
        <w:instrText xml:space="preserve"> </w:instrText>
      </w:r>
      <w:r w:rsidR="00192AE7" w:rsidRPr="00577CA1">
        <w:rPr>
          <w:rFonts w:hint="eastAsia"/>
          <w:color w:val="0070C0"/>
          <w:u w:val="wave"/>
        </w:rPr>
        <w:instrText>REF _Ref421373929 \r \h</w:instrText>
      </w:r>
      <w:r w:rsidR="00192AE7" w:rsidRPr="00577CA1">
        <w:rPr>
          <w:color w:val="0070C0"/>
          <w:u w:val="wave"/>
        </w:rPr>
        <w:instrText xml:space="preserve"> </w:instrText>
      </w:r>
      <w:r w:rsidR="00192AE7" w:rsidRPr="00577CA1">
        <w:rPr>
          <w:color w:val="0070C0"/>
          <w:u w:val="wave"/>
        </w:rPr>
      </w:r>
      <w:r w:rsidR="00192AE7" w:rsidRPr="00577CA1">
        <w:rPr>
          <w:color w:val="0070C0"/>
          <w:u w:val="wave"/>
        </w:rPr>
        <w:fldChar w:fldCharType="separate"/>
      </w:r>
      <w:r w:rsidR="00577CA1" w:rsidRPr="00577CA1">
        <w:rPr>
          <w:rFonts w:hint="eastAsia"/>
          <w:color w:val="0070C0"/>
          <w:u w:val="wave"/>
        </w:rPr>
        <w:t>４</w:t>
      </w:r>
      <w:r w:rsidR="00577CA1" w:rsidRPr="00577CA1">
        <w:rPr>
          <w:color w:val="0070C0"/>
          <w:u w:val="wave"/>
        </w:rPr>
        <w:t>(1)</w:t>
      </w:r>
      <w:r w:rsidR="00192AE7" w:rsidRPr="00577CA1">
        <w:rPr>
          <w:color w:val="0070C0"/>
          <w:u w:val="wave"/>
        </w:rPr>
        <w:fldChar w:fldCharType="end"/>
      </w:r>
      <w:r w:rsidRPr="00577CA1">
        <w:rPr>
          <w:color w:val="0070C0"/>
          <w:u w:val="wave"/>
        </w:rPr>
        <w:fldChar w:fldCharType="begin"/>
      </w:r>
      <w:r w:rsidRPr="00577CA1">
        <w:rPr>
          <w:color w:val="0070C0"/>
          <w:u w:val="wave"/>
        </w:rPr>
        <w:instrText xml:space="preserve"> </w:instrText>
      </w:r>
      <w:r w:rsidRPr="00577CA1">
        <w:rPr>
          <w:rFonts w:hint="eastAsia"/>
          <w:color w:val="0070C0"/>
          <w:u w:val="wave"/>
        </w:rPr>
        <w:instrText>REF 参考 \h</w:instrText>
      </w:r>
      <w:r w:rsidRPr="00577CA1">
        <w:rPr>
          <w:color w:val="0070C0"/>
          <w:u w:val="wave"/>
        </w:rPr>
        <w:instrText xml:space="preserve"> </w:instrText>
      </w:r>
      <w:r w:rsidRPr="00577CA1">
        <w:rPr>
          <w:color w:val="0070C0"/>
          <w:u w:val="wave"/>
        </w:rPr>
      </w:r>
      <w:r w:rsidRPr="00577CA1">
        <w:rPr>
          <w:color w:val="0070C0"/>
          <w:u w:val="wave"/>
        </w:rPr>
        <w:fldChar w:fldCharType="separate"/>
      </w:r>
      <w:r w:rsidR="00577CA1" w:rsidRPr="00577CA1">
        <w:rPr>
          <w:rFonts w:hint="eastAsia"/>
          <w:b/>
          <w:bCs/>
          <w:color w:val="0070C0"/>
        </w:rPr>
        <w:t>参考</w:t>
      </w:r>
      <w:r w:rsidRPr="00577CA1">
        <w:rPr>
          <w:color w:val="0070C0"/>
          <w:u w:val="wave"/>
        </w:rPr>
        <w:fldChar w:fldCharType="end"/>
      </w:r>
      <w:r w:rsidRPr="008C7AAF">
        <w:rPr>
          <w:rFonts w:hint="eastAsia"/>
          <w:u w:val="wave"/>
        </w:rPr>
        <w:t>」</w:t>
      </w:r>
      <w:r>
        <w:rPr>
          <w:rFonts w:hint="eastAsia"/>
          <w:u w:val="wave"/>
        </w:rPr>
        <w:t>で記載の</w:t>
      </w:r>
      <w:r w:rsidRPr="00174564">
        <w:rPr>
          <w:rFonts w:hint="eastAsia"/>
          <w:u w:val="wave"/>
        </w:rPr>
        <w:t>「毎回入力データ」・「集計入力データ」シートで</w:t>
      </w:r>
      <w:r>
        <w:rPr>
          <w:rFonts w:hint="eastAsia"/>
          <w:u w:val="wave"/>
        </w:rPr>
        <w:t>コマンド</w:t>
      </w:r>
      <w:r w:rsidRPr="00174564">
        <w:rPr>
          <w:rFonts w:hint="eastAsia"/>
          <w:u w:val="wave"/>
        </w:rPr>
        <w:t>「Noの記入</w:t>
      </w:r>
      <w:r>
        <w:rPr>
          <w:rFonts w:hint="eastAsia"/>
          <w:u w:val="wave"/>
        </w:rPr>
        <w:t>」</w:t>
      </w:r>
      <w:r w:rsidRPr="00174564">
        <w:rPr>
          <w:rFonts w:hint="eastAsia"/>
          <w:u w:val="wave"/>
        </w:rPr>
        <w:t>やコマンドラベル「調査」の中の各コマンドは「メンバー編集」シートを作る前の開発なので以下の項各で説明していますが、ほとんど使うことはありません。</w:t>
      </w:r>
    </w:p>
    <w:p w14:paraId="2B581159" w14:textId="77777777" w:rsidR="00EC3C48" w:rsidRPr="00D03215" w:rsidRDefault="00EC3C48" w:rsidP="00C928CA">
      <w:pPr>
        <w:pStyle w:val="2"/>
      </w:pPr>
      <w:bookmarkStart w:id="414" w:name="_Ref421382128"/>
      <w:bookmarkStart w:id="415" w:name="_Ref421382134"/>
      <w:bookmarkStart w:id="416" w:name="_Toc56535405"/>
      <w:bookmarkStart w:id="417" w:name="_Toc220058855"/>
      <w:r w:rsidRPr="00D03215">
        <w:rPr>
          <w:rFonts w:hint="eastAsia"/>
        </w:rPr>
        <w:t>新規開始／追加／変更</w:t>
      </w:r>
      <w:bookmarkEnd w:id="414"/>
      <w:bookmarkEnd w:id="415"/>
      <w:bookmarkEnd w:id="416"/>
      <w:bookmarkEnd w:id="417"/>
      <w:r w:rsidRPr="00D03215">
        <w:rPr>
          <w:rFonts w:hint="eastAsia"/>
        </w:rPr>
        <w:t xml:space="preserve"> </w:t>
      </w:r>
    </w:p>
    <w:p w14:paraId="6C9E5F31" w14:textId="77777777" w:rsidR="000C0401" w:rsidRDefault="000C0401" w:rsidP="00A9078B">
      <w:pPr>
        <w:ind w:leftChars="202" w:left="424"/>
      </w:pPr>
      <w:r w:rsidRPr="005E2A4E">
        <w:rPr>
          <w:rFonts w:hint="eastAsia"/>
          <w:color w:val="EE0000"/>
        </w:rPr>
        <w:t>この機能は現在のバージョンでは使う必要がなくなりました。</w:t>
      </w:r>
    </w:p>
    <w:p w14:paraId="12B6CF2B" w14:textId="57B5D416" w:rsidR="00EC3C48" w:rsidRPr="00D03215" w:rsidRDefault="00605F3C" w:rsidP="00A9078B">
      <w:pPr>
        <w:ind w:leftChars="202" w:left="424"/>
      </w:pPr>
      <w:r w:rsidRPr="005F63B9">
        <w:rPr>
          <w:rFonts w:hint="eastAsia"/>
          <w:color w:val="0070C0"/>
        </w:rPr>
        <w:t>「</w:t>
      </w:r>
      <w:r w:rsidR="000C0401" w:rsidRPr="00577CA1">
        <w:rPr>
          <w:color w:val="0070C0"/>
        </w:rPr>
        <w:fldChar w:fldCharType="begin"/>
      </w:r>
      <w:r w:rsidR="000C0401" w:rsidRPr="00577CA1">
        <w:rPr>
          <w:color w:val="0070C0"/>
        </w:rPr>
        <w:instrText xml:space="preserve"> </w:instrText>
      </w:r>
      <w:r w:rsidR="000C0401" w:rsidRPr="00577CA1">
        <w:rPr>
          <w:rFonts w:hint="eastAsia"/>
          <w:color w:val="0070C0"/>
        </w:rPr>
        <w:instrText>REF _Ref445581437 \r \h</w:instrText>
      </w:r>
      <w:r w:rsidR="000C0401" w:rsidRPr="00577CA1">
        <w:rPr>
          <w:color w:val="0070C0"/>
        </w:rPr>
        <w:instrText xml:space="preserve"> </w:instrText>
      </w:r>
      <w:r w:rsidR="000C0401" w:rsidRPr="00577CA1">
        <w:rPr>
          <w:color w:val="0070C0"/>
        </w:rPr>
      </w:r>
      <w:r w:rsidR="000C0401" w:rsidRPr="00577CA1">
        <w:rPr>
          <w:color w:val="0070C0"/>
        </w:rPr>
        <w:fldChar w:fldCharType="separate"/>
      </w:r>
      <w:r w:rsidR="00577CA1" w:rsidRPr="00577CA1">
        <w:rPr>
          <w:rFonts w:hint="eastAsia"/>
          <w:color w:val="0070C0"/>
        </w:rPr>
        <w:t>４</w:t>
      </w:r>
      <w:r w:rsidR="00577CA1" w:rsidRPr="00577CA1">
        <w:rPr>
          <w:color w:val="0070C0"/>
        </w:rPr>
        <w:t>(5)</w:t>
      </w:r>
      <w:r w:rsidR="000C0401" w:rsidRPr="00577CA1">
        <w:rPr>
          <w:color w:val="0070C0"/>
        </w:rPr>
        <w:fldChar w:fldCharType="end"/>
      </w:r>
      <w:r w:rsidR="000C0401" w:rsidRPr="00577CA1">
        <w:rPr>
          <w:color w:val="0070C0"/>
        </w:rPr>
        <w:fldChar w:fldCharType="begin"/>
      </w:r>
      <w:r w:rsidR="000C0401" w:rsidRPr="00577CA1">
        <w:rPr>
          <w:color w:val="0070C0"/>
        </w:rPr>
        <w:instrText xml:space="preserve"> REF _Ref445581437 \h </w:instrText>
      </w:r>
      <w:r w:rsidR="000C0401" w:rsidRPr="00577CA1">
        <w:rPr>
          <w:color w:val="0070C0"/>
        </w:rPr>
      </w:r>
      <w:r w:rsidR="000C0401" w:rsidRPr="00577CA1">
        <w:rPr>
          <w:color w:val="0070C0"/>
        </w:rPr>
        <w:fldChar w:fldCharType="separate"/>
      </w:r>
      <w:r w:rsidR="00577CA1" w:rsidRPr="00577CA1">
        <w:rPr>
          <w:rFonts w:hint="eastAsia"/>
          <w:color w:val="0070C0"/>
        </w:rPr>
        <w:t>「毎回入力データ」または「集計入力データ」シートへ氏名などを取り込む</w:t>
      </w:r>
      <w:r w:rsidR="000C0401" w:rsidRPr="00577CA1">
        <w:rPr>
          <w:color w:val="0070C0"/>
        </w:rPr>
        <w:fldChar w:fldCharType="end"/>
      </w:r>
      <w:r>
        <w:rPr>
          <w:rFonts w:hint="eastAsia"/>
        </w:rPr>
        <w:t>」</w:t>
      </w:r>
      <w:r w:rsidR="000C0401">
        <w:rPr>
          <w:rFonts w:hint="eastAsia"/>
        </w:rPr>
        <w:t>を使用することが主体となり「メンバー編集」シートで</w:t>
      </w:r>
      <w:r w:rsidR="000C0401" w:rsidRPr="00D03215">
        <w:rPr>
          <w:rFonts w:hint="eastAsia"/>
        </w:rPr>
        <w:t>No、GN、Start Hole、氏名を編集して取り込む方が簡単</w:t>
      </w:r>
      <w:r w:rsidR="000C0401">
        <w:rPr>
          <w:rFonts w:hint="eastAsia"/>
        </w:rPr>
        <w:t>なため</w:t>
      </w:r>
      <w:r w:rsidR="000C0401" w:rsidRPr="00D03215">
        <w:rPr>
          <w:rFonts w:hint="eastAsia"/>
        </w:rPr>
        <w:t>です。</w:t>
      </w:r>
    </w:p>
    <w:p w14:paraId="0A365B8C" w14:textId="77777777" w:rsidR="00EC3C48" w:rsidRPr="00D03215" w:rsidRDefault="00EC3C48" w:rsidP="00A9078B">
      <w:pPr>
        <w:ind w:leftChars="202" w:left="424"/>
      </w:pPr>
      <w:r w:rsidRPr="00D03215">
        <w:rPr>
          <w:rFonts w:hint="eastAsia"/>
        </w:rPr>
        <w:t>＜新規開始／追加／変更＞について説明します。</w:t>
      </w:r>
      <w:bookmarkStart w:id="418" w:name="_Ref150500543"/>
    </w:p>
    <w:bookmarkEnd w:id="418"/>
    <w:p w14:paraId="6262C2CE" w14:textId="77777777" w:rsidR="00EC3C48" w:rsidRPr="00D03215" w:rsidRDefault="00EC3C48" w:rsidP="0021558B">
      <w:pPr>
        <w:pStyle w:val="3"/>
      </w:pPr>
      <w:r w:rsidRPr="00D03215">
        <w:rPr>
          <w:rFonts w:hint="eastAsia"/>
        </w:rPr>
        <w:t>添付の「XL_4R_GG_同好会_2015 03 29.xlsx」を開いてください。</w:t>
      </w:r>
    </w:p>
    <w:p w14:paraId="01D8347A" w14:textId="50C5BB22" w:rsidR="00EC3C48" w:rsidRPr="00D03215" w:rsidRDefault="00EC3C48" w:rsidP="0021558B">
      <w:pPr>
        <w:pStyle w:val="3"/>
      </w:pPr>
      <w:r w:rsidRPr="00D03215">
        <w:rPr>
          <w:rFonts w:hint="eastAsia"/>
        </w:rPr>
        <w:t>「毎回入力データ」シートまたは「集計入力データ」シートの場合＜GG_4R＞―＜新規開始／追加／変更＞を選択すると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_Ref421263906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60</w:t>
      </w:r>
      <w:r w:rsidR="00577CA1" w:rsidRPr="00577CA1">
        <w:rPr>
          <w:rFonts w:hint="eastAsia"/>
          <w:color w:val="0070C0"/>
        </w:rPr>
        <w:t xml:space="preserve">　新規開始／追加／変更</w:t>
      </w:r>
      <w:r w:rsidRPr="00577CA1">
        <w:rPr>
          <w:color w:val="0070C0"/>
        </w:rPr>
        <w:fldChar w:fldCharType="end"/>
      </w:r>
      <w:r w:rsidRPr="00D03215">
        <w:rPr>
          <w:rFonts w:hint="eastAsia"/>
        </w:rPr>
        <w:t>｣を表示します。この時、コマンドボタンは「追加変更」に黒丸が付いています。</w:t>
      </w:r>
    </w:p>
    <w:p w14:paraId="5E61E56A" w14:textId="77777777" w:rsidR="00EC3C48" w:rsidRPr="00D03215" w:rsidRDefault="00EC3C48" w:rsidP="0021558B">
      <w:pPr>
        <w:pStyle w:val="3"/>
      </w:pPr>
      <w:r w:rsidRPr="00D03215">
        <w:rPr>
          <w:rFonts w:hint="eastAsia"/>
        </w:rPr>
        <w:t>「説明」のボタンを押すと簡単な使用説明を表示します。</w:t>
      </w:r>
    </w:p>
    <w:bookmarkStart w:id="419" w:name="_Ref151012843"/>
    <w:p w14:paraId="6CAAFD15" w14:textId="77777777" w:rsidR="00EC3C48" w:rsidRPr="00D03215" w:rsidRDefault="00BB7573" w:rsidP="0021558B">
      <w:pPr>
        <w:pStyle w:val="3"/>
      </w:pPr>
      <w:r w:rsidRPr="00D03215">
        <w:rPr>
          <w:rFonts w:hint="eastAsia"/>
          <w:noProof/>
        </w:rPr>
        <mc:AlternateContent>
          <mc:Choice Requires="wpg">
            <w:drawing>
              <wp:anchor distT="0" distB="0" distL="114300" distR="114300" simplePos="0" relativeHeight="251006976" behindDoc="0" locked="0" layoutInCell="1" allowOverlap="1" wp14:anchorId="57E7E22B" wp14:editId="75DC7318">
                <wp:simplePos x="0" y="0"/>
                <wp:positionH relativeFrom="margin">
                  <wp:posOffset>3949065</wp:posOffset>
                </wp:positionH>
                <wp:positionV relativeFrom="paragraph">
                  <wp:posOffset>-267335</wp:posOffset>
                </wp:positionV>
                <wp:extent cx="1868170" cy="1441450"/>
                <wp:effectExtent l="0" t="0" r="0" b="6350"/>
                <wp:wrapSquare wrapText="bothSides"/>
                <wp:docPr id="84" name="グループ化 84"/>
                <wp:cNvGraphicFramePr/>
                <a:graphic xmlns:a="http://schemas.openxmlformats.org/drawingml/2006/main">
                  <a:graphicData uri="http://schemas.microsoft.com/office/word/2010/wordprocessingGroup">
                    <wpg:wgp>
                      <wpg:cNvGrpSpPr/>
                      <wpg:grpSpPr>
                        <a:xfrm>
                          <a:off x="0" y="0"/>
                          <a:ext cx="1868170" cy="1441450"/>
                          <a:chOff x="0" y="0"/>
                          <a:chExt cx="1868170" cy="1441450"/>
                        </a:xfrm>
                      </wpg:grpSpPr>
                      <wps:wsp>
                        <wps:cNvPr id="81" name="テキスト ボックス 81"/>
                        <wps:cNvSpPr txBox="1"/>
                        <wps:spPr>
                          <a:xfrm>
                            <a:off x="0" y="1212850"/>
                            <a:ext cx="1868170" cy="228600"/>
                          </a:xfrm>
                          <a:prstGeom prst="rect">
                            <a:avLst/>
                          </a:prstGeom>
                          <a:solidFill>
                            <a:prstClr val="white"/>
                          </a:solidFill>
                          <a:ln>
                            <a:noFill/>
                          </a:ln>
                          <a:effectLst/>
                        </wps:spPr>
                        <wps:txbx>
                          <w:txbxContent>
                            <w:p w14:paraId="2DBC8ECF" w14:textId="77777777" w:rsidR="0033563C" w:rsidRPr="00D03215" w:rsidRDefault="0033563C" w:rsidP="00AC71EA">
                              <w:pPr>
                                <w:pStyle w:val="ab"/>
                              </w:pPr>
                              <w:bookmarkStart w:id="420" w:name="_Ref4212639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60</w:t>
                              </w:r>
                              <w:r w:rsidRPr="00D03215">
                                <w:fldChar w:fldCharType="end"/>
                              </w:r>
                              <w:r w:rsidRPr="00D03215">
                                <w:rPr>
                                  <w:rFonts w:hint="eastAsia"/>
                                </w:rPr>
                                <w:t xml:space="preserve">　新規開始／追加／変更</w:t>
                              </w:r>
                              <w:bookmarkEnd w:id="4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3" name="図 83"/>
                          <pic:cNvPicPr>
                            <a:picLocks noChangeAspect="1"/>
                          </pic:cNvPicPr>
                        </pic:nvPicPr>
                        <pic:blipFill>
                          <a:blip r:embed="rId124">
                            <a:extLst>
                              <a:ext uri="{28A0092B-C50C-407E-A947-70E740481C1C}">
                                <a14:useLocalDpi xmlns:a14="http://schemas.microsoft.com/office/drawing/2010/main" val="0"/>
                              </a:ext>
                            </a:extLst>
                          </a:blip>
                          <a:stretch>
                            <a:fillRect/>
                          </a:stretch>
                        </pic:blipFill>
                        <pic:spPr>
                          <a:xfrm>
                            <a:off x="19050" y="0"/>
                            <a:ext cx="1803400" cy="1181100"/>
                          </a:xfrm>
                          <a:prstGeom prst="rect">
                            <a:avLst/>
                          </a:prstGeom>
                        </pic:spPr>
                      </pic:pic>
                    </wpg:wgp>
                  </a:graphicData>
                </a:graphic>
              </wp:anchor>
            </w:drawing>
          </mc:Choice>
          <mc:Fallback>
            <w:pict>
              <v:group w14:anchorId="57E7E22B" id="グループ化 84" o:spid="_x0000_s1206" style="position:absolute;left:0;text-align:left;margin-left:310.95pt;margin-top:-21.05pt;width:147.1pt;height:113.5pt;z-index:251006976;mso-position-horizontal-relative:margin;mso-position-vertical-relative:text" coordsize="18681,1441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">
                <v:shape id="テキスト ボックス 81" o:spid="_x0000_s1207" type="#_x0000_t202" style="position:absolute;top:12128;width:1868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" stroked="f">
                  <v:textbox style="mso-fit-shape-to-text:t" inset="0,0,0,0">
                    <w:txbxContent>
                      <w:p w14:paraId="2DBC8ECF" w14:textId="77777777" w:rsidR="0033563C" w:rsidRPr="00D03215" w:rsidRDefault="0033563C" w:rsidP="00AC71EA">
                        <w:pPr>
                          <w:pStyle w:val="ab"/>
                        </w:pPr>
                        <w:bookmarkStart w:id="491" w:name="_Ref421263906"/>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60</w:t>
                        </w:r>
                        <w:r w:rsidRPr="00D03215">
                          <w:fldChar w:fldCharType="end"/>
                        </w:r>
                        <w:r w:rsidRPr="00D03215">
                          <w:rPr>
                            <w:rFonts w:hint="eastAsia"/>
                          </w:rPr>
                          <w:t xml:space="preserve">　新規開始／追加／変更</w:t>
                        </w:r>
                        <w:bookmarkEnd w:id="491"/>
                      </w:p>
                    </w:txbxContent>
                  </v:textbox>
                </v:shape>
                <v:shape id="図 83" o:spid="_x0000_s1208" type="#_x0000_t75" style="position:absolute;left:190;width:18034;height:11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">
                  <v:imagedata r:id="rId125" o:title=""/>
                </v:shape>
                <w10:wrap type="square" anchorx="margin"/>
              </v:group>
            </w:pict>
          </mc:Fallback>
        </mc:AlternateContent>
      </w:r>
      <w:r w:rsidR="00EC3C48" w:rsidRPr="00D03215">
        <w:rPr>
          <w:rFonts w:hint="eastAsia"/>
        </w:rPr>
        <w:t>「新規」ボタンをクリックしてこのボタンを黒丸にしてください。</w:t>
      </w:r>
      <w:bookmarkEnd w:id="419"/>
      <w:r w:rsidR="00EC3C48" w:rsidRPr="00D03215">
        <w:br/>
      </w:r>
      <w:r w:rsidR="00EC3C48" w:rsidRPr="00D03215">
        <w:rPr>
          <w:rFonts w:hint="eastAsia"/>
        </w:rPr>
        <w:t>「毎回入力データ」シートまたは「集計入力データ」シートでタイトル行から下を、行ボタンをドラッグして全行を削除した場合も「新規」ボタンで追加できます。（何れのシートでも、タイトル行を削除するとプログラムエラーになるため削除してはいけません）</w:t>
      </w:r>
    </w:p>
    <w:p w14:paraId="76BBFCD8" w14:textId="77777777" w:rsidR="00EC3C48" w:rsidRPr="00D03215" w:rsidRDefault="00EC3C48" w:rsidP="0021558B">
      <w:pPr>
        <w:pStyle w:val="3"/>
      </w:pPr>
      <w:r w:rsidRPr="00D03215">
        <w:rPr>
          <w:rFonts w:hint="eastAsia"/>
        </w:rPr>
        <w:t>競技者人数の表示が同図では「30」、1グループの人数は「6」と表示していますが、それは使用中の「毎回入力データ」シートの人数を読み取りその人数を表示します。</w:t>
      </w:r>
    </w:p>
    <w:p w14:paraId="24DFF22A" w14:textId="77777777" w:rsidR="00EC3C48" w:rsidRPr="00D03215" w:rsidRDefault="00EC3C48" w:rsidP="0021558B">
      <w:pPr>
        <w:pStyle w:val="3"/>
      </w:pPr>
      <w:r w:rsidRPr="00D03215">
        <w:rPr>
          <w:rFonts w:hint="eastAsia"/>
        </w:rPr>
        <w:t>「1グループの人数」とは「1グループ」内のスコアカードの人数のことで、総人数が30人で、6グループ作る場合は「30÷6」で「5」と入力します。</w:t>
      </w:r>
    </w:p>
    <w:p w14:paraId="3E5A0D4D" w14:textId="77777777" w:rsidR="00EC3C48" w:rsidRPr="00D03215" w:rsidRDefault="00EC3C48" w:rsidP="0021558B">
      <w:pPr>
        <w:pStyle w:val="3"/>
      </w:pPr>
      <w:r w:rsidRPr="00D03215">
        <w:rPr>
          <w:rFonts w:hint="eastAsia"/>
        </w:rPr>
        <w:t>次に設定ボタンを押すとNo、GN以外がきれいにクリアして新しい表ができます。</w:t>
      </w:r>
    </w:p>
    <w:p w14:paraId="1FBD06DC" w14:textId="77777777" w:rsidR="00EC3C48" w:rsidRPr="00D03215" w:rsidRDefault="00EC3C48" w:rsidP="0021558B">
      <w:pPr>
        <w:pStyle w:val="3"/>
      </w:pPr>
      <w:r w:rsidRPr="00D03215">
        <w:rPr>
          <w:rFonts w:hint="eastAsia"/>
        </w:rPr>
        <w:t>他のシートに切り替えると過去のデータがすべてクリアされて項目タイトル以外が真っ白になっています。</w:t>
      </w:r>
    </w:p>
    <w:p w14:paraId="31BCEF21" w14:textId="54D1DEED" w:rsidR="00EC3C48" w:rsidRPr="00D03215" w:rsidRDefault="00EC3C48" w:rsidP="0021558B">
      <w:pPr>
        <w:pStyle w:val="3"/>
      </w:pPr>
      <w:r w:rsidRPr="00D03215">
        <w:rPr>
          <w:rFonts w:hint="eastAsia"/>
        </w:rPr>
        <w:t>続けて試す場合は＜新規開始／追加／変更＞を選択し</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_Ref421263906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60</w:t>
      </w:r>
      <w:r w:rsidR="00577CA1" w:rsidRPr="00577CA1">
        <w:rPr>
          <w:rFonts w:hint="eastAsia"/>
          <w:color w:val="0070C0"/>
        </w:rPr>
        <w:t xml:space="preserve">　新規開始／追加／変更</w:t>
      </w:r>
      <w:r w:rsidRPr="00577CA1">
        <w:rPr>
          <w:color w:val="0070C0"/>
        </w:rPr>
        <w:fldChar w:fldCharType="end"/>
      </w:r>
      <w:r w:rsidRPr="00D03215">
        <w:rPr>
          <w:rFonts w:hint="eastAsia"/>
        </w:rPr>
        <w:t>｣を表示し「新規」ボタンが黒丸になっていることを確認し「競技者人数」に「35」、「1グループの人数」には「5」と入力し「設定」ボタンを押してください。</w:t>
      </w:r>
    </w:p>
    <w:p w14:paraId="382E8A39" w14:textId="77777777" w:rsidR="00EC3C48" w:rsidRPr="00D03215" w:rsidRDefault="00EC3C48" w:rsidP="00A9078B">
      <w:pPr>
        <w:ind w:left="709" w:hanging="425"/>
      </w:pPr>
      <w:r w:rsidRPr="00D03215">
        <w:rPr>
          <w:rFonts w:hint="eastAsia"/>
        </w:rPr>
        <w:t>参考：</w:t>
      </w:r>
      <w:r w:rsidR="00E81814" w:rsidRPr="00D03215">
        <w:rPr>
          <w:rFonts w:hint="eastAsia"/>
        </w:rPr>
        <w:t xml:space="preserve"> </w:t>
      </w:r>
      <w:r w:rsidRPr="00D03215">
        <w:rPr>
          <w:rFonts w:hint="eastAsia"/>
        </w:rPr>
        <w:t>GN（グループ番号）は数字以外のアルファベットなどを入力することは無効です。</w:t>
      </w:r>
    </w:p>
    <w:p w14:paraId="6C798040" w14:textId="39C6C781" w:rsidR="00EC3C48" w:rsidRPr="00D03215" w:rsidRDefault="00EC3C48" w:rsidP="00A9078B">
      <w:pPr>
        <w:ind w:left="709"/>
      </w:pPr>
      <w:bookmarkStart w:id="421" w:name="_Ref176590715"/>
      <w:bookmarkStart w:id="422" w:name="_Ref150583250"/>
      <w:r w:rsidRPr="00D03215">
        <w:rPr>
          <w:rFonts w:hint="eastAsia"/>
        </w:rPr>
        <w:t>新規の表を作る場合で「総人数÷グループ数」が割り切れない場合で何れかのグループの人数を減らす場合、多めの「競技者人数」と最大「１グループの人数」を入れてシートに記入した後、氏名などのデータを入力する以前に、次の操作により削除できます。</w:t>
      </w:r>
      <w:r w:rsidRPr="00D03215">
        <w:rPr>
          <w:rFonts w:hint="eastAsia"/>
        </w:rPr>
        <w:lastRenderedPageBreak/>
        <w:t>削除する該当グループの行の、「A」列を右クリックして</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_Ref421169010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51</w:t>
      </w:r>
      <w:r w:rsidR="00577CA1" w:rsidRPr="00577CA1">
        <w:rPr>
          <w:rFonts w:hint="eastAsia"/>
          <w:color w:val="0070C0"/>
        </w:rPr>
        <w:t xml:space="preserve">　プレイヤーの追加・削除</w:t>
      </w:r>
      <w:r w:rsidRPr="00577CA1">
        <w:rPr>
          <w:color w:val="0070C0"/>
        </w:rPr>
        <w:fldChar w:fldCharType="end"/>
      </w:r>
      <w:r w:rsidRPr="00D03215">
        <w:rPr>
          <w:rFonts w:hint="eastAsia"/>
        </w:rPr>
        <w:t>」図を表示して、「行削除」ボタンを押します。この場合削除された行の「No」</w:t>
      </w:r>
      <w:r w:rsidR="00847FEF" w:rsidRPr="00D03215">
        <w:rPr>
          <w:rFonts w:hint="eastAsia"/>
        </w:rPr>
        <w:t>は</w:t>
      </w:r>
      <w:r w:rsidRPr="00D03215">
        <w:rPr>
          <w:rFonts w:hint="eastAsia"/>
        </w:rPr>
        <w:t>先頭行から一発付け替えができます。</w:t>
      </w:r>
      <w:bookmarkEnd w:id="421"/>
      <w:r w:rsidRPr="00D03215">
        <w:br/>
      </w:r>
      <w:r w:rsidRPr="00D03215">
        <w:rPr>
          <w:rFonts w:hint="eastAsia"/>
        </w:rPr>
        <w:t>（</w:t>
      </w:r>
      <w:r w:rsidRPr="00D03215">
        <w:rPr>
          <w:rFonts w:hint="eastAsia"/>
          <w:b/>
          <w:bCs/>
        </w:rPr>
        <w:t>グループ別のプレーをしない場合：</w:t>
      </w:r>
      <w:r w:rsidRPr="00D03215">
        <w:rPr>
          <w:rFonts w:hint="eastAsia"/>
        </w:rPr>
        <w:t xml:space="preserve"> 「1グループの人数」を入力しない場合で、シートの「GN」に番号が入力してない場合はシートの「グループ別集計表」シートと「グループ別のホールインワン順」シートには集計結果を無視して出力しません。</w:t>
      </w:r>
      <w:bookmarkEnd w:id="422"/>
      <w:r w:rsidRPr="00D03215">
        <w:rPr>
          <w:rFonts w:hint="eastAsia"/>
        </w:rPr>
        <w:t>表示している場合は過去のプレー</w:t>
      </w:r>
      <w:r w:rsidR="00847FEF" w:rsidRPr="00D03215">
        <w:rPr>
          <w:rFonts w:hint="eastAsia"/>
        </w:rPr>
        <w:t>が</w:t>
      </w:r>
      <w:r w:rsidRPr="00D03215">
        <w:rPr>
          <w:rFonts w:hint="eastAsia"/>
        </w:rPr>
        <w:t>クリアしないで表示しています。）</w:t>
      </w:r>
      <w:r w:rsidRPr="00D03215">
        <w:br/>
      </w:r>
      <w:r w:rsidRPr="00D03215">
        <w:rPr>
          <w:rFonts w:hint="eastAsia"/>
        </w:rPr>
        <w:t>グループ別の番号変更は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_Ref421263906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60</w:t>
      </w:r>
      <w:r w:rsidR="00577CA1" w:rsidRPr="00577CA1">
        <w:rPr>
          <w:rFonts w:hint="eastAsia"/>
          <w:color w:val="0070C0"/>
        </w:rPr>
        <w:t xml:space="preserve">　新規開始／追加／変更</w:t>
      </w:r>
      <w:r w:rsidRPr="00577CA1">
        <w:rPr>
          <w:color w:val="0070C0"/>
        </w:rPr>
        <w:fldChar w:fldCharType="end"/>
      </w:r>
      <w:r w:rsidRPr="00D03215">
        <w:rPr>
          <w:rFonts w:hint="eastAsia"/>
        </w:rPr>
        <w:t>｣により変更しますが、シートに入力後にグループ番号の必要</w:t>
      </w:r>
      <w:r w:rsidR="00913D4F">
        <w:rPr>
          <w:rFonts w:hint="eastAsia"/>
        </w:rPr>
        <w:t>が</w:t>
      </w:r>
      <w:r w:rsidRPr="00D03215">
        <w:rPr>
          <w:rFonts w:hint="eastAsia"/>
        </w:rPr>
        <w:t>無くなった場合はシートの「GN」列を直接ドラッグして「Del」キーで消去が可能です。競技者人数は最高「</w:t>
      </w:r>
      <w:r w:rsidR="00367901" w:rsidRPr="00D03215">
        <w:rPr>
          <w:rFonts w:hint="eastAsia"/>
        </w:rPr>
        <w:t>1</w:t>
      </w:r>
      <w:r w:rsidR="00821649" w:rsidRPr="00D03215">
        <w:rPr>
          <w:rFonts w:hint="eastAsia"/>
        </w:rPr>
        <w:t>0</w:t>
      </w:r>
      <w:r w:rsidR="00367901" w:rsidRPr="00D03215">
        <w:rPr>
          <w:rFonts w:hint="eastAsia"/>
        </w:rPr>
        <w:t>0</w:t>
      </w:r>
      <w:r w:rsidR="00821649" w:rsidRPr="00D03215">
        <w:rPr>
          <w:rFonts w:hint="eastAsia"/>
        </w:rPr>
        <w:t>0</w:t>
      </w:r>
      <w:r w:rsidRPr="00D03215">
        <w:rPr>
          <w:rFonts w:hint="eastAsia"/>
        </w:rPr>
        <w:t>」人までとします。</w:t>
      </w:r>
    </w:p>
    <w:p w14:paraId="0C3A0566" w14:textId="77777777" w:rsidR="00EC3C48" w:rsidRPr="00D03215" w:rsidRDefault="0051406E" w:rsidP="00C928CA">
      <w:pPr>
        <w:pStyle w:val="2"/>
      </w:pPr>
      <w:bookmarkStart w:id="423" w:name="_Toc220058856"/>
      <w:r w:rsidRPr="00D03215">
        <w:rPr>
          <w:rFonts w:hint="eastAsia"/>
        </w:rPr>
        <w:t>字幕と罫線引き</w:t>
      </w:r>
      <w:bookmarkEnd w:id="423"/>
    </w:p>
    <w:p w14:paraId="28EDCE22" w14:textId="77777777" w:rsidR="00EC3C48" w:rsidRPr="00D03215" w:rsidRDefault="00EC3C48" w:rsidP="00787BD2">
      <w:pPr>
        <w:ind w:leftChars="337" w:left="708"/>
      </w:pPr>
      <w:r w:rsidRPr="00D03215">
        <w:rPr>
          <w:rFonts w:hint="eastAsia"/>
        </w:rPr>
        <w:t>ツールボタンの「字幕と罫線引き」は「毎回入力データ」シート以外の字幕付きのシートの場合に字幕カラーとラインの再設定ができます。</w:t>
      </w:r>
    </w:p>
    <w:p w14:paraId="4609AB0B" w14:textId="77777777" w:rsidR="00EC3C48" w:rsidRPr="00D03215" w:rsidRDefault="00EC3C48" w:rsidP="0021558B">
      <w:pPr>
        <w:pStyle w:val="3"/>
      </w:pPr>
      <w:r w:rsidRPr="00D03215">
        <w:rPr>
          <w:rFonts w:hint="eastAsia"/>
        </w:rPr>
        <w:t>「毎回入力データ」シート以外のすべてのシートには前後の行と区別し易くするために字幕が付いています。</w:t>
      </w:r>
    </w:p>
    <w:p w14:paraId="7BF3A3C7" w14:textId="77777777" w:rsidR="00EC3C48" w:rsidRPr="00D03215" w:rsidRDefault="00EC3C48" w:rsidP="0021558B">
      <w:pPr>
        <w:pStyle w:val="3"/>
      </w:pPr>
      <w:r w:rsidRPr="00D03215">
        <w:rPr>
          <w:rFonts w:hint="eastAsia"/>
        </w:rPr>
        <w:t>字幕を付けるまたは行の削除などで字幕を付け直す必要が生じた場合、該当シートから「</w:t>
      </w:r>
      <w:r w:rsidR="0051406E" w:rsidRPr="00D03215">
        <w:rPr>
          <w:rFonts w:hint="eastAsia"/>
        </w:rPr>
        <w:t>字幕と罫線引き</w:t>
      </w:r>
      <w:r w:rsidRPr="00D03215">
        <w:rPr>
          <w:rFonts w:hint="eastAsia"/>
        </w:rPr>
        <w:t>」を押して、実行してください。</w:t>
      </w:r>
    </w:p>
    <w:p w14:paraId="4CDF00E1" w14:textId="149C8A81" w:rsidR="00EC3C48" w:rsidRPr="00D03215" w:rsidRDefault="00EC3C48" w:rsidP="0021558B">
      <w:pPr>
        <w:pStyle w:val="3"/>
      </w:pPr>
      <w:r w:rsidRPr="00D03215">
        <w:rPr>
          <w:rFonts w:hint="eastAsia"/>
        </w:rPr>
        <w:t>「毎回入力データ」シートでは4行間隔で罫線が太線ですから付ける必要が無いので「</w:t>
      </w:r>
      <w:r w:rsidR="0051406E" w:rsidRPr="00D03215">
        <w:rPr>
          <w:rFonts w:hint="eastAsia"/>
        </w:rPr>
        <w:t>字幕と罫線引き</w:t>
      </w:r>
      <w:r w:rsidRPr="00D03215">
        <w:rPr>
          <w:rFonts w:hint="eastAsia"/>
        </w:rPr>
        <w:t>」は「影」の表示になります。</w:t>
      </w:r>
      <w:r w:rsidRPr="00D03215">
        <w:br/>
      </w:r>
      <w:r w:rsidRPr="00D03215">
        <w:rPr>
          <w:rFonts w:hint="eastAsia"/>
        </w:rPr>
        <w:t>「グループ別集計表」でも使用できません。</w:t>
      </w:r>
      <w:r w:rsidRPr="00D03215">
        <w:br/>
      </w:r>
      <w:r w:rsidRPr="00D03215">
        <w:rPr>
          <w:rFonts w:hint="eastAsia"/>
        </w:rPr>
        <w:t>その他、罫線などの乱れを修正する場合は</w:t>
      </w:r>
      <w:r w:rsidRPr="005F63B9">
        <w:rPr>
          <w:rFonts w:hint="eastAsia"/>
          <w:color w:val="0070C0"/>
        </w:rPr>
        <w:t>「</w:t>
      </w:r>
      <w:r w:rsidR="001961E4" w:rsidRPr="00577CA1">
        <w:rPr>
          <w:color w:val="0070C0"/>
        </w:rPr>
        <w:fldChar w:fldCharType="begin"/>
      </w:r>
      <w:r w:rsidR="001961E4" w:rsidRPr="00577CA1">
        <w:rPr>
          <w:color w:val="0070C0"/>
        </w:rPr>
        <w:instrText xml:space="preserve"> </w:instrText>
      </w:r>
      <w:r w:rsidR="001961E4" w:rsidRPr="00577CA1">
        <w:rPr>
          <w:rFonts w:hint="eastAsia"/>
          <w:color w:val="0070C0"/>
        </w:rPr>
        <w:instrText>REF _Ref59360078 \r \h</w:instrText>
      </w:r>
      <w:r w:rsidR="001961E4" w:rsidRPr="00577CA1">
        <w:rPr>
          <w:color w:val="0070C0"/>
        </w:rPr>
        <w:instrText xml:space="preserve"> </w:instrText>
      </w:r>
      <w:r w:rsidR="001961E4" w:rsidRPr="00577CA1">
        <w:rPr>
          <w:color w:val="0070C0"/>
        </w:rPr>
      </w:r>
      <w:r w:rsidR="001961E4" w:rsidRPr="00577CA1">
        <w:rPr>
          <w:color w:val="0070C0"/>
        </w:rPr>
        <w:fldChar w:fldCharType="separate"/>
      </w:r>
      <w:r w:rsidR="00577CA1" w:rsidRPr="00577CA1">
        <w:rPr>
          <w:color w:val="0070C0"/>
        </w:rPr>
        <w:t>(5)</w:t>
      </w:r>
      <w:r w:rsidR="001961E4" w:rsidRPr="00577CA1">
        <w:rPr>
          <w:color w:val="0070C0"/>
        </w:rPr>
        <w:fldChar w:fldCharType="end"/>
      </w:r>
      <w:r w:rsidR="001961E4" w:rsidRPr="00577CA1">
        <w:rPr>
          <w:color w:val="0070C0"/>
        </w:rPr>
        <w:fldChar w:fldCharType="begin"/>
      </w:r>
      <w:r w:rsidR="001961E4" w:rsidRPr="00577CA1">
        <w:rPr>
          <w:color w:val="0070C0"/>
        </w:rPr>
        <w:instrText xml:space="preserve"> REF _Ref59360083 \h </w:instrText>
      </w:r>
      <w:r w:rsidR="001961E4" w:rsidRPr="00577CA1">
        <w:rPr>
          <w:color w:val="0070C0"/>
        </w:rPr>
      </w:r>
      <w:r w:rsidR="001961E4" w:rsidRPr="00577CA1">
        <w:rPr>
          <w:color w:val="0070C0"/>
        </w:rPr>
        <w:fldChar w:fldCharType="separate"/>
      </w:r>
      <w:r w:rsidR="00577CA1" w:rsidRPr="00577CA1">
        <w:rPr>
          <w:rFonts w:hint="eastAsia"/>
          <w:color w:val="0070C0"/>
        </w:rPr>
        <w:t>書式の設定式の再入力</w:t>
      </w:r>
      <w:r w:rsidR="001961E4" w:rsidRPr="00577CA1">
        <w:rPr>
          <w:color w:val="0070C0"/>
        </w:rPr>
        <w:fldChar w:fldCharType="end"/>
      </w:r>
      <w:r w:rsidRPr="00D03215">
        <w:rPr>
          <w:rFonts w:hint="eastAsia"/>
        </w:rPr>
        <w:t>」を実行してください。</w:t>
      </w:r>
    </w:p>
    <w:p w14:paraId="22318DAF" w14:textId="77777777" w:rsidR="00EC3C48" w:rsidRPr="00D03215" w:rsidRDefault="00EC3C48" w:rsidP="00C928CA">
      <w:pPr>
        <w:pStyle w:val="2"/>
      </w:pPr>
      <w:bookmarkStart w:id="424" w:name="_Ref150502660"/>
      <w:bookmarkStart w:id="425" w:name="_Ref150502683"/>
      <w:bookmarkStart w:id="426" w:name="_Ref150511150"/>
      <w:bookmarkStart w:id="427" w:name="_Toc328308525"/>
      <w:bookmarkStart w:id="428" w:name="_Ref421351245"/>
      <w:bookmarkStart w:id="429" w:name="_Ref421351249"/>
      <w:bookmarkStart w:id="430" w:name="_Toc56535407"/>
      <w:bookmarkStart w:id="431" w:name="_Toc220058857"/>
      <w:r w:rsidRPr="00D03215">
        <w:rPr>
          <w:rFonts w:hint="eastAsia"/>
        </w:rPr>
        <w:t>Noの記入</w:t>
      </w:r>
      <w:bookmarkEnd w:id="424"/>
      <w:bookmarkEnd w:id="425"/>
      <w:bookmarkEnd w:id="426"/>
      <w:bookmarkEnd w:id="427"/>
      <w:bookmarkEnd w:id="428"/>
      <w:bookmarkEnd w:id="429"/>
      <w:bookmarkEnd w:id="430"/>
      <w:bookmarkEnd w:id="431"/>
    </w:p>
    <w:p w14:paraId="62153329" w14:textId="77777777" w:rsidR="00EC3C48" w:rsidRPr="00D03215" w:rsidRDefault="00EC3C48" w:rsidP="0021558B">
      <w:pPr>
        <w:pStyle w:val="3"/>
      </w:pPr>
      <w:r w:rsidRPr="00D03215">
        <w:rPr>
          <w:rFonts w:hint="eastAsia"/>
        </w:rPr>
        <w:t>「Noの記入」をクリックすると「No」だけを上から振り直します。</w:t>
      </w:r>
    </w:p>
    <w:p w14:paraId="62589BC3" w14:textId="77777777" w:rsidR="00EC3C48" w:rsidRPr="00D03215" w:rsidRDefault="00EC3C48" w:rsidP="0021558B">
      <w:pPr>
        <w:pStyle w:val="3"/>
      </w:pPr>
      <w:r w:rsidRPr="00D03215">
        <w:rPr>
          <w:rFonts w:hint="eastAsia"/>
        </w:rPr>
        <w:t>「No」付け替えをした場合、「GN」の付け替えは実行していません。</w:t>
      </w:r>
    </w:p>
    <w:p w14:paraId="7C5C68F2" w14:textId="77777777" w:rsidR="00EC3C48" w:rsidRPr="00D03215" w:rsidRDefault="0051406E" w:rsidP="00C928CA">
      <w:pPr>
        <w:pStyle w:val="2"/>
      </w:pPr>
      <w:bookmarkStart w:id="432" w:name="_Toc220058858"/>
      <w:r w:rsidRPr="00D03215">
        <w:rPr>
          <w:rFonts w:hint="eastAsia"/>
        </w:rPr>
        <w:t>Noの列で昇順並べ替え</w:t>
      </w:r>
      <w:bookmarkEnd w:id="432"/>
    </w:p>
    <w:p w14:paraId="0032F558" w14:textId="1F3659FE" w:rsidR="00EC3C48" w:rsidRPr="00D03215" w:rsidRDefault="00EC3C48"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_Ref431133464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(26)3)</w:t>
      </w:r>
      <w:r w:rsidRPr="00577CA1">
        <w:rPr>
          <w:color w:val="0070C0"/>
        </w:rPr>
        <w:fldChar w:fldCharType="end"/>
      </w:r>
      <w:r w:rsidRPr="00D03215">
        <w:rPr>
          <w:rFonts w:hint="eastAsia"/>
        </w:rPr>
        <w:t>」のようなとき使用します。</w:t>
      </w:r>
    </w:p>
    <w:p w14:paraId="3DFAD3F6" w14:textId="77777777" w:rsidR="00EC3C48" w:rsidRPr="00D03215" w:rsidRDefault="00EC3C48" w:rsidP="0021558B">
      <w:pPr>
        <w:pStyle w:val="3"/>
      </w:pPr>
      <w:r w:rsidRPr="00D03215">
        <w:rPr>
          <w:rFonts w:hint="eastAsia"/>
        </w:rPr>
        <w:t>「毎回入力データ」シートでは結合セルがあるため、Excelの標準機能で＜データ(D)＞－＜並べ替え(S)＞では並べ替えができません。</w:t>
      </w:r>
    </w:p>
    <w:p w14:paraId="5AA2578A" w14:textId="0AD13B8C" w:rsidR="00EC3C48" w:rsidRPr="00D03215" w:rsidRDefault="00EC3C48" w:rsidP="0021558B">
      <w:pPr>
        <w:pStyle w:val="3"/>
      </w:pPr>
      <w:r w:rsidRPr="00D03215">
        <w:rPr>
          <w:rFonts w:hint="eastAsia"/>
        </w:rPr>
        <w:t>「</w:t>
      </w:r>
      <w:r w:rsidR="0051406E" w:rsidRPr="00D03215">
        <w:rPr>
          <w:rFonts w:hint="eastAsia"/>
        </w:rPr>
        <w:t>Noの列で昇順並べ替え</w:t>
      </w:r>
      <w:r w:rsidRPr="00D03215">
        <w:rPr>
          <w:rFonts w:hint="eastAsia"/>
        </w:rPr>
        <w:t>」をクリックすると「No」の列を元に昇順で並び替えができます。シートにエラーのカラーなどが付いている場合はカラーを消します。</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_Ref431133464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(26)3)</w:t>
      </w:r>
      <w:r w:rsidRPr="00577CA1">
        <w:rPr>
          <w:color w:val="0070C0"/>
        </w:rPr>
        <w:fldChar w:fldCharType="end"/>
      </w:r>
      <w:r w:rsidRPr="00D03215">
        <w:rPr>
          <w:rFonts w:hint="eastAsia"/>
        </w:rPr>
        <w:t>」で並べ替えを忘れた場合も有効です。</w:t>
      </w:r>
    </w:p>
    <w:p w14:paraId="210522D3" w14:textId="77777777" w:rsidR="00EC3C48" w:rsidRPr="00D03215" w:rsidRDefault="0051406E" w:rsidP="00C928CA">
      <w:pPr>
        <w:pStyle w:val="2"/>
      </w:pPr>
      <w:bookmarkStart w:id="433" w:name="_Ref59360078"/>
      <w:bookmarkStart w:id="434" w:name="_Ref59360083"/>
      <w:bookmarkStart w:id="435" w:name="_Toc220058859"/>
      <w:r w:rsidRPr="00D03215">
        <w:rPr>
          <w:rFonts w:hint="eastAsia"/>
        </w:rPr>
        <w:t>書式の設定式の再入力</w:t>
      </w:r>
      <w:bookmarkEnd w:id="433"/>
      <w:bookmarkEnd w:id="434"/>
      <w:bookmarkEnd w:id="435"/>
    </w:p>
    <w:p w14:paraId="5D15BC63" w14:textId="77777777" w:rsidR="00EC3C48" w:rsidRPr="00D03215" w:rsidRDefault="00EC3C48" w:rsidP="00787BD2">
      <w:pPr>
        <w:ind w:leftChars="336" w:left="706" w:firstLine="2"/>
      </w:pPr>
      <w:r w:rsidRPr="00D03215">
        <w:rPr>
          <w:rFonts w:hint="eastAsia"/>
        </w:rPr>
        <w:t>「毎回入力データ」シートでは「M」列より右方向のすべてのセルに関数式が入っています。セルの関数式を保護するためにセルをクリックするとそのセルを「弾く」ため「1」セルだけクリックしたままにすると関数式を数式バーから見ることができます。これらのシートは他のセルを弾かないセルと一緒にセル上をドラッグして「Delete」すれば式が消えます。「データ集計」を実行した場合やダイアログボックスを表示して打数の入力</w:t>
      </w:r>
      <w:r w:rsidRPr="00D03215">
        <w:rPr>
          <w:rFonts w:hint="eastAsia"/>
        </w:rPr>
        <w:lastRenderedPageBreak/>
        <w:t>が済んだ場合に「セルへ転送」ボタンを押した場合、該当行に関数式を再設定しています。その他、関数式を自動で再設定する機能が有り操作は以下のようにします。</w:t>
      </w:r>
    </w:p>
    <w:p w14:paraId="25E90399" w14:textId="77777777" w:rsidR="00EC3C48" w:rsidRPr="00D03215" w:rsidRDefault="00EC3C48" w:rsidP="0021558B">
      <w:pPr>
        <w:pStyle w:val="3"/>
      </w:pPr>
      <w:r w:rsidRPr="00D03215">
        <w:rPr>
          <w:rFonts w:hint="eastAsia"/>
        </w:rPr>
        <w:t>「</w:t>
      </w:r>
      <w:r w:rsidR="0051406E" w:rsidRPr="00D03215">
        <w:rPr>
          <w:rFonts w:hint="eastAsia"/>
        </w:rPr>
        <w:t>書式の設定式の再入力</w:t>
      </w:r>
      <w:r w:rsidRPr="00D03215">
        <w:rPr>
          <w:rFonts w:hint="eastAsia"/>
        </w:rPr>
        <w:t>」を実行すると関数式を全行設定します。</w:t>
      </w:r>
    </w:p>
    <w:p w14:paraId="773BD20E" w14:textId="77777777" w:rsidR="00EC3C48" w:rsidRPr="00D03215" w:rsidRDefault="00EC3C48" w:rsidP="0021558B">
      <w:pPr>
        <w:pStyle w:val="3"/>
      </w:pPr>
      <w:r w:rsidRPr="00D03215">
        <w:rPr>
          <w:rFonts w:hint="eastAsia"/>
        </w:rPr>
        <w:t>試す場合は「毎回入力データ」シートで「L」列より右方向のセルからU列までドラッグして「Delete」した後、上記の操作で式を入れセルをクリックしたままで「数式バー」を見れば入力する事が分かります。この場合「L」列の8ホール目のデータが消えます。「XL_4R_GG_同好会_2015 03 29.xlsx」を保存しないで一旦終了して再度開き直すか、</w:t>
      </w:r>
      <w:r w:rsidR="00D060C6" w:rsidRPr="00D03215">
        <w:rPr>
          <w:rFonts w:hint="eastAsia"/>
        </w:rPr>
        <w:t>＜</w:t>
      </w:r>
      <w:r w:rsidR="0051406E" w:rsidRPr="00D03215">
        <w:rPr>
          <w:rFonts w:hint="eastAsia"/>
        </w:rPr>
        <w:t>書式の設定式の再入力</w:t>
      </w:r>
      <w:r w:rsidRPr="00D03215">
        <w:rPr>
          <w:rFonts w:hint="eastAsia"/>
        </w:rPr>
        <w:t>＞を実行してください。</w:t>
      </w:r>
    </w:p>
    <w:p w14:paraId="4CF65C3F" w14:textId="77777777" w:rsidR="00EC3C48" w:rsidRPr="00D03215" w:rsidRDefault="00EC3C48" w:rsidP="00C928CA">
      <w:pPr>
        <w:pStyle w:val="2"/>
      </w:pPr>
      <w:bookmarkStart w:id="436" w:name="_Toc56535410"/>
      <w:bookmarkStart w:id="437" w:name="_Toc220058860"/>
      <w:r w:rsidRPr="00D03215">
        <w:rPr>
          <w:rFonts w:hint="eastAsia"/>
        </w:rPr>
        <w:t>データ入力漏れチェック</w:t>
      </w:r>
      <w:bookmarkEnd w:id="436"/>
      <w:bookmarkEnd w:id="437"/>
    </w:p>
    <w:p w14:paraId="223DABCA" w14:textId="77777777" w:rsidR="00EC3C48" w:rsidRPr="00D03215" w:rsidRDefault="00EC3C48" w:rsidP="00787BD2">
      <w:pPr>
        <w:ind w:leftChars="337" w:left="708"/>
      </w:pPr>
      <w:r w:rsidRPr="00D03215">
        <w:rPr>
          <w:rFonts w:hint="eastAsia"/>
        </w:rPr>
        <w:t>データの入力漏れをしたセルが有る場合は順位が変わるので入力漏れが無いかチェックできます。</w:t>
      </w:r>
      <w:r w:rsidRPr="00D03215">
        <w:br/>
      </w:r>
      <w:r w:rsidRPr="00D03215">
        <w:rPr>
          <w:rFonts w:hint="eastAsia"/>
        </w:rPr>
        <w:t>漏れがある場合はセルに「赤色」を付けるので必ず修正して、エラーがなくなるまで再実行をしてください。続けてエラーチェックする場合、エラーカラーの「赤色」はそのままでもプログラムが消してチェックを開始します。セルを修正するたびにエラーの赤色を消してチェックを確認したいと言う場合は赤色のセルを選択してExcelリボンのドロップリストから「塗りつぶしなし」を選択すればカラーが消えます。＜Noまたは氏名の重複調査＞－＜データ入力行のカラーを消す＞によりカラーを消すことができます。</w:t>
      </w:r>
    </w:p>
    <w:p w14:paraId="32F42220" w14:textId="77777777" w:rsidR="00EC3C48" w:rsidRPr="00D03215" w:rsidRDefault="00EC3C48" w:rsidP="0021558B">
      <w:pPr>
        <w:pStyle w:val="3"/>
      </w:pPr>
      <w:r w:rsidRPr="00D03215">
        <w:rPr>
          <w:rFonts w:hint="eastAsia"/>
        </w:rPr>
        <w:t>操作方法は＜データ入力漏れチェック＞をクリックします。</w:t>
      </w:r>
    </w:p>
    <w:p w14:paraId="5ACDF2E0" w14:textId="69EC34A0" w:rsidR="00EC3C48" w:rsidRPr="00D03215" w:rsidRDefault="00EC3C48"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_Ref421267381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61</w:t>
      </w:r>
      <w:r w:rsidR="00577CA1" w:rsidRPr="00577CA1">
        <w:rPr>
          <w:rFonts w:hint="eastAsia"/>
          <w:color w:val="0070C0"/>
          <w:sz w:val="20"/>
          <w:szCs w:val="20"/>
        </w:rPr>
        <w:t xml:space="preserve">　データ入力漏れチェック</w:t>
      </w:r>
      <w:r w:rsidRPr="00577CA1">
        <w:rPr>
          <w:color w:val="0070C0"/>
        </w:rPr>
        <w:fldChar w:fldCharType="end"/>
      </w:r>
      <w:r w:rsidRPr="00D03215">
        <w:rPr>
          <w:rFonts w:hint="eastAsia"/>
        </w:rPr>
        <w:t>」を開きます。</w:t>
      </w:r>
    </w:p>
    <w:p w14:paraId="29EB5FA1" w14:textId="77777777" w:rsidR="00EC3C48" w:rsidRPr="00D03215" w:rsidRDefault="00F1618B" w:rsidP="0021558B">
      <w:pPr>
        <w:pStyle w:val="3"/>
      </w:pPr>
      <w:r w:rsidRPr="00D03215">
        <w:rPr>
          <w:rFonts w:hint="eastAsia"/>
          <w:noProof/>
        </w:rPr>
        <mc:AlternateContent>
          <mc:Choice Requires="wpg">
            <w:drawing>
              <wp:anchor distT="0" distB="0" distL="114300" distR="114300" simplePos="0" relativeHeight="251016192" behindDoc="0" locked="0" layoutInCell="1" allowOverlap="1" wp14:anchorId="25385A01" wp14:editId="7DE19C9F">
                <wp:simplePos x="0" y="0"/>
                <wp:positionH relativeFrom="margin">
                  <wp:align>right</wp:align>
                </wp:positionH>
                <wp:positionV relativeFrom="paragraph">
                  <wp:posOffset>115084</wp:posOffset>
                </wp:positionV>
                <wp:extent cx="1974850" cy="1506855"/>
                <wp:effectExtent l="0" t="0" r="6350" b="0"/>
                <wp:wrapSquare wrapText="bothSides"/>
                <wp:docPr id="548" name="グループ化 548"/>
                <wp:cNvGraphicFramePr/>
                <a:graphic xmlns:a="http://schemas.openxmlformats.org/drawingml/2006/main">
                  <a:graphicData uri="http://schemas.microsoft.com/office/word/2010/wordprocessingGroup">
                    <wpg:wgp>
                      <wpg:cNvGrpSpPr/>
                      <wpg:grpSpPr>
                        <a:xfrm>
                          <a:off x="0" y="0"/>
                          <a:ext cx="1974850" cy="1506855"/>
                          <a:chOff x="0" y="0"/>
                          <a:chExt cx="1974850" cy="1506855"/>
                        </a:xfrm>
                      </wpg:grpSpPr>
                      <pic:pic xmlns:pic="http://schemas.openxmlformats.org/drawingml/2006/picture">
                        <pic:nvPicPr>
                          <pic:cNvPr id="88" name="図 88"/>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1962150" cy="1314450"/>
                          </a:xfrm>
                          <a:prstGeom prst="rect">
                            <a:avLst/>
                          </a:prstGeom>
                        </pic:spPr>
                      </pic:pic>
                      <wps:wsp>
                        <wps:cNvPr id="89" name="テキスト ボックス 89"/>
                        <wps:cNvSpPr txBox="1"/>
                        <wps:spPr>
                          <a:xfrm>
                            <a:off x="12700" y="1278255"/>
                            <a:ext cx="1962150" cy="228600"/>
                          </a:xfrm>
                          <a:prstGeom prst="rect">
                            <a:avLst/>
                          </a:prstGeom>
                          <a:solidFill>
                            <a:prstClr val="white"/>
                          </a:solidFill>
                          <a:ln>
                            <a:noFill/>
                          </a:ln>
                          <a:effectLst/>
                        </wps:spPr>
                        <wps:txbx>
                          <w:txbxContent>
                            <w:p w14:paraId="0B4D8594" w14:textId="77777777" w:rsidR="0033563C" w:rsidRPr="00D03215" w:rsidRDefault="0033563C" w:rsidP="00AC71EA">
                              <w:pPr>
                                <w:pStyle w:val="ab"/>
                                <w:rPr>
                                  <w:rFonts w:ascii="ＭＳ 明朝" w:eastAsia="ＭＳ 明朝" w:hAnsi="ＭＳ 明朝"/>
                                </w:rPr>
                              </w:pPr>
                              <w:bookmarkStart w:id="438" w:name="_Ref42126738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61</w:t>
                              </w:r>
                              <w:r w:rsidRPr="00D03215">
                                <w:fldChar w:fldCharType="end"/>
                              </w:r>
                              <w:r w:rsidRPr="00D03215">
                                <w:rPr>
                                  <w:rFonts w:hint="eastAsia"/>
                                </w:rPr>
                                <w:t xml:space="preserve">　データ入力漏れチェック</w:t>
                              </w:r>
                              <w:bookmarkEnd w:id="4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5385A01" id="グループ化 548" o:spid="_x0000_s1209" style="position:absolute;left:0;text-align:left;margin-left:104.3pt;margin-top:9.05pt;width:155.5pt;height:118.65pt;z-index:251016192;mso-position-horizontal:right;mso-position-horizontal-relative:margin;mso-position-vertical-relative:text" coordsize="19748,15068"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">
                <v:shape id="図 88" o:spid="_x0000_s1210" type="#_x0000_t75" style="position:absolute;width:19621;height:13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">
                  <v:imagedata r:id="rId127" o:title=""/>
                </v:shape>
                <v:shape id="テキスト ボックス 89" o:spid="_x0000_s1211" type="#_x0000_t202" style="position:absolute;left:127;top:12782;width:1962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" stroked="f">
                  <v:textbox style="mso-fit-shape-to-text:t" inset="0,0,0,0">
                    <w:txbxContent>
                      <w:p w14:paraId="0B4D8594" w14:textId="77777777" w:rsidR="0033563C" w:rsidRPr="00D03215" w:rsidRDefault="0033563C" w:rsidP="00AC71EA">
                        <w:pPr>
                          <w:pStyle w:val="ab"/>
                          <w:rPr>
                            <w:rFonts w:ascii="ＭＳ 明朝" w:eastAsia="ＭＳ 明朝" w:hAnsi="ＭＳ 明朝"/>
                          </w:rPr>
                        </w:pPr>
                        <w:bookmarkStart w:id="510" w:name="_Ref42126738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61</w:t>
                        </w:r>
                        <w:r w:rsidRPr="00D03215">
                          <w:fldChar w:fldCharType="end"/>
                        </w:r>
                        <w:r w:rsidRPr="00D03215">
                          <w:rPr>
                            <w:rFonts w:hint="eastAsia"/>
                          </w:rPr>
                          <w:t xml:space="preserve">　データ入力漏れチェック</w:t>
                        </w:r>
                        <w:bookmarkEnd w:id="510"/>
                      </w:p>
                    </w:txbxContent>
                  </v:textbox>
                </v:shape>
                <w10:wrap type="square" anchorx="margin"/>
              </v:group>
            </w:pict>
          </mc:Fallback>
        </mc:AlternateContent>
      </w:r>
      <w:r w:rsidR="00EC3C48" w:rsidRPr="00D03215">
        <w:rPr>
          <w:rFonts w:hint="eastAsia"/>
        </w:rPr>
        <w:t>文字と数字が入力されている列については、このダイアログボックスを開いた時点で、各項目のチェックボックスにチェックが付いているので処理が必要な項目をチェック「ON」にし、チェックの必要がない項目は「OFF」してください。（GNがすべての行で空白の場合は、このボックスを開いた時からチェックは消えています。）</w:t>
      </w:r>
    </w:p>
    <w:p w14:paraId="45C07EAD" w14:textId="77777777" w:rsidR="00EC3C48" w:rsidRPr="00D03215" w:rsidRDefault="00EC3C48" w:rsidP="0021558B">
      <w:pPr>
        <w:pStyle w:val="3"/>
      </w:pPr>
      <w:r w:rsidRPr="00D03215">
        <w:rPr>
          <w:rFonts w:hint="eastAsia"/>
        </w:rPr>
        <w:t>上述したように空白がある場合「赤色」でカラーが付きエラー数を報告します。</w:t>
      </w:r>
    </w:p>
    <w:p w14:paraId="04C88EDD" w14:textId="77777777" w:rsidR="00EC3C48" w:rsidRPr="00D03215" w:rsidRDefault="00A8015A" w:rsidP="00C928CA">
      <w:pPr>
        <w:pStyle w:val="2"/>
      </w:pPr>
      <w:bookmarkStart w:id="439" w:name="_Ref59358707"/>
      <w:bookmarkStart w:id="440" w:name="_Ref59358729"/>
      <w:bookmarkStart w:id="441" w:name="_Toc220058861"/>
      <w:r w:rsidRPr="00D03215">
        <w:rPr>
          <w:rFonts w:hint="eastAsia"/>
        </w:rPr>
        <w:t>No 重複 空白調査</w:t>
      </w:r>
      <w:bookmarkEnd w:id="439"/>
      <w:bookmarkEnd w:id="440"/>
      <w:bookmarkEnd w:id="441"/>
    </w:p>
    <w:p w14:paraId="1D1D69DD" w14:textId="77777777" w:rsidR="00EC3C48" w:rsidRPr="00D03215" w:rsidRDefault="00EC3C48" w:rsidP="001418EA">
      <w:pPr>
        <w:ind w:leftChars="337" w:left="708"/>
      </w:pPr>
      <w:r w:rsidRPr="00D03215">
        <w:rPr>
          <w:rFonts w:hint="eastAsia"/>
        </w:rPr>
        <w:t>＜</w:t>
      </w:r>
      <w:r w:rsidR="00EC3259" w:rsidRPr="00D03215">
        <w:rPr>
          <w:rFonts w:hint="eastAsia"/>
        </w:rPr>
        <w:t>GGファイル取り込み</w:t>
      </w:r>
      <w:r w:rsidRPr="00D03215">
        <w:rPr>
          <w:rFonts w:hint="eastAsia"/>
        </w:rPr>
        <w:t>＞を実行した場合は、重複が無いかをチェックして置く必要があります。（重複が有る場合に「Noの記入」を実行すると番号を順に付け替えるので重複が有った場合でも分かりません。）</w:t>
      </w:r>
      <w:r w:rsidRPr="00D03215">
        <w:br/>
      </w:r>
      <w:r w:rsidRPr="00D03215">
        <w:rPr>
          <w:rFonts w:hint="eastAsia"/>
          <w:color w:val="800000"/>
        </w:rPr>
        <w:t>（総人数で重複などは確認できるので必要な場合だけこの処理を使用してください）</w:t>
      </w:r>
    </w:p>
    <w:p w14:paraId="0C72F1E5" w14:textId="77777777" w:rsidR="00EC3C48" w:rsidRPr="00D03215" w:rsidRDefault="00EC3C48" w:rsidP="0021558B">
      <w:pPr>
        <w:pStyle w:val="3"/>
      </w:pPr>
      <w:r w:rsidRPr="00D03215">
        <w:rPr>
          <w:rFonts w:hint="eastAsia"/>
        </w:rPr>
        <w:t>＜</w:t>
      </w:r>
      <w:r w:rsidR="00A8015A" w:rsidRPr="00D03215">
        <w:rPr>
          <w:rFonts w:hint="eastAsia"/>
        </w:rPr>
        <w:t>No 重複 空白調査</w:t>
      </w:r>
      <w:r w:rsidRPr="00D03215">
        <w:rPr>
          <w:rFonts w:hint="eastAsia"/>
        </w:rPr>
        <w:t>＞をクリックします。</w:t>
      </w:r>
    </w:p>
    <w:p w14:paraId="30B690EB" w14:textId="77777777" w:rsidR="00EC3C48" w:rsidRPr="00D03215" w:rsidRDefault="00EC3C48" w:rsidP="0021558B">
      <w:pPr>
        <w:pStyle w:val="3"/>
      </w:pPr>
      <w:r w:rsidRPr="00D03215">
        <w:rPr>
          <w:rFonts w:hint="eastAsia"/>
        </w:rPr>
        <w:t>エラーがある場合、行全体が赤色になります。ダブっていると2倍の数になり行全体が赤色ですぐ分かります。</w:t>
      </w:r>
      <w:r w:rsidRPr="00D03215">
        <w:br/>
      </w:r>
      <w:r w:rsidRPr="00D03215">
        <w:rPr>
          <w:rFonts w:hint="eastAsia"/>
        </w:rPr>
        <w:t>エラー数は報告しませんので最後の行まで確認してください。</w:t>
      </w:r>
    </w:p>
    <w:p w14:paraId="66E26016" w14:textId="59593D41" w:rsidR="00EC3C48" w:rsidRPr="00D03215" w:rsidRDefault="00EC3C48" w:rsidP="0021558B">
      <w:pPr>
        <w:pStyle w:val="3"/>
      </w:pPr>
      <w:r w:rsidRPr="00D03215">
        <w:rPr>
          <w:rFonts w:hint="eastAsia"/>
        </w:rPr>
        <w:t>エラーがある場合はシートの行を並べ替えてエラーの行を前後並べ、間違いがシート上</w:t>
      </w:r>
      <w:r w:rsidRPr="00D03215">
        <w:rPr>
          <w:rFonts w:hint="eastAsia"/>
        </w:rPr>
        <w:lastRenderedPageBreak/>
        <w:t>において一目で分かるようにして表示し、</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_Ref421268354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62</w:t>
      </w:r>
      <w:r w:rsidR="00577CA1" w:rsidRPr="00577CA1">
        <w:rPr>
          <w:rFonts w:hint="eastAsia"/>
          <w:color w:val="0070C0"/>
        </w:rPr>
        <w:t xml:space="preserve">　Noの重複メッセージ</w:t>
      </w:r>
      <w:r w:rsidRPr="00577CA1">
        <w:rPr>
          <w:color w:val="0070C0"/>
        </w:rPr>
        <w:fldChar w:fldCharType="end"/>
      </w:r>
      <w:r w:rsidRPr="00D03215">
        <w:rPr>
          <w:rFonts w:hint="eastAsia"/>
        </w:rPr>
        <w:t>」を表示しますが、同ボックスのメッセージのように行を「並べ替え前の状態に戻しますか」と聞いて来ます。通常は＜はい＞をクリックして並べ替えを戻してください。</w:t>
      </w:r>
      <w:r w:rsidRPr="00D03215">
        <w:br/>
      </w:r>
      <w:r w:rsidRPr="00D03215">
        <w:rPr>
          <w:rFonts w:hint="eastAsia"/>
        </w:rPr>
        <w:t>再度</w:t>
      </w:r>
      <w:r w:rsidR="00D060C6" w:rsidRPr="00D03215">
        <w:rPr>
          <w:rFonts w:hint="eastAsia"/>
        </w:rPr>
        <w:t>「</w:t>
      </w:r>
      <w:r w:rsidR="00A8015A" w:rsidRPr="00D03215">
        <w:rPr>
          <w:rFonts w:hint="eastAsia"/>
        </w:rPr>
        <w:t>No 重複 空白調査</w:t>
      </w:r>
      <w:r w:rsidRPr="00D03215">
        <w:rPr>
          <w:rFonts w:hint="eastAsia"/>
        </w:rPr>
        <w:t>」を実行することもできるし、並べ替えを戻しても前後のカラーの行が離れるだけで「赤色」カラーは消えませんから元の場所の確認が出来ます。＜いいえ＞を押すと二度と戻す事はできません。</w:t>
      </w:r>
      <w:r w:rsidRPr="00D03215">
        <w:br/>
      </w:r>
      <w:r w:rsidRPr="00D03215">
        <w:rPr>
          <w:rFonts w:hint="eastAsia"/>
        </w:rPr>
        <w:t>＜いいえ＞を押すのはこのエラーの調査目的ではなく、並べ替えを実行したい場合のために付けています。</w:t>
      </w:r>
    </w:p>
    <w:bookmarkStart w:id="442" w:name="_Toc220058862"/>
    <w:p w14:paraId="158D083B" w14:textId="77777777" w:rsidR="00EC3C48" w:rsidRPr="00D03215" w:rsidRDefault="00D057C4" w:rsidP="00C928CA">
      <w:pPr>
        <w:pStyle w:val="2"/>
      </w:pPr>
      <w:r w:rsidRPr="00D03215">
        <w:rPr>
          <w:rFonts w:hint="eastAsia"/>
          <w:noProof/>
        </w:rPr>
        <mc:AlternateContent>
          <mc:Choice Requires="wpg">
            <w:drawing>
              <wp:anchor distT="0" distB="0" distL="114300" distR="114300" simplePos="0" relativeHeight="251008000" behindDoc="0" locked="0" layoutInCell="1" allowOverlap="1" wp14:anchorId="53426BCF" wp14:editId="362EBB57">
                <wp:simplePos x="0" y="0"/>
                <wp:positionH relativeFrom="margin">
                  <wp:posOffset>3680124</wp:posOffset>
                </wp:positionH>
                <wp:positionV relativeFrom="paragraph">
                  <wp:posOffset>-1080135</wp:posOffset>
                </wp:positionV>
                <wp:extent cx="2080895" cy="1528445"/>
                <wp:effectExtent l="0" t="0" r="0" b="0"/>
                <wp:wrapSquare wrapText="bothSides"/>
                <wp:docPr id="99" name="グループ化 99"/>
                <wp:cNvGraphicFramePr/>
                <a:graphic xmlns:a="http://schemas.openxmlformats.org/drawingml/2006/main">
                  <a:graphicData uri="http://schemas.microsoft.com/office/word/2010/wordprocessingGroup">
                    <wpg:wgp>
                      <wpg:cNvGrpSpPr/>
                      <wpg:grpSpPr>
                        <a:xfrm>
                          <a:off x="0" y="0"/>
                          <a:ext cx="2080895" cy="1528445"/>
                          <a:chOff x="0" y="0"/>
                          <a:chExt cx="2082800" cy="1530350"/>
                        </a:xfrm>
                      </wpg:grpSpPr>
                      <pic:pic xmlns:pic="http://schemas.openxmlformats.org/drawingml/2006/picture">
                        <pic:nvPicPr>
                          <pic:cNvPr id="97" name="図 97"/>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2082800" cy="1244600"/>
                          </a:xfrm>
                          <a:prstGeom prst="rect">
                            <a:avLst/>
                          </a:prstGeom>
                        </pic:spPr>
                      </pic:pic>
                      <wps:wsp>
                        <wps:cNvPr id="98" name="テキスト ボックス 98"/>
                        <wps:cNvSpPr txBox="1"/>
                        <wps:spPr>
                          <a:xfrm>
                            <a:off x="0" y="1301465"/>
                            <a:ext cx="2082800" cy="228885"/>
                          </a:xfrm>
                          <a:prstGeom prst="rect">
                            <a:avLst/>
                          </a:prstGeom>
                          <a:solidFill>
                            <a:prstClr val="white"/>
                          </a:solidFill>
                          <a:ln>
                            <a:noFill/>
                          </a:ln>
                          <a:effectLst/>
                        </wps:spPr>
                        <wps:txbx>
                          <w:txbxContent>
                            <w:p w14:paraId="7A2DA694" w14:textId="77777777" w:rsidR="0033563C" w:rsidRPr="00D03215" w:rsidRDefault="0033563C" w:rsidP="00AC71EA">
                              <w:pPr>
                                <w:pStyle w:val="ab"/>
                              </w:pPr>
                              <w:bookmarkStart w:id="443" w:name="_Ref42126835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62</w:t>
                              </w:r>
                              <w:r w:rsidRPr="00D03215">
                                <w:fldChar w:fldCharType="end"/>
                              </w:r>
                              <w:r w:rsidRPr="00D03215">
                                <w:rPr>
                                  <w:rFonts w:hint="eastAsia"/>
                                </w:rPr>
                                <w:t xml:space="preserve">　Noの重複メッセージ</w:t>
                              </w:r>
                              <w:bookmarkEnd w:id="4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3426BCF" id="グループ化 99" o:spid="_x0000_s1212" style="position:absolute;left:0;text-align:left;margin-left:289.75pt;margin-top:-85.05pt;width:163.85pt;height:120.35pt;z-index:251008000;mso-position-horizontal-relative:margin;mso-position-vertical-relative:text" coordsize="20828,15303"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">
                <v:shape id="図 97" o:spid="_x0000_s1213" type="#_x0000_t75" style="position:absolute;width:20828;height:124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">
                  <v:imagedata r:id="rId129" o:title=""/>
                </v:shape>
                <v:shape id="テキスト ボックス 98" o:spid="_x0000_s1214" type="#_x0000_t202" style="position:absolute;top:13014;width:20828;height:2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" stroked="f">
                  <v:textbox style="mso-fit-shape-to-text:t" inset="0,0,0,0">
                    <w:txbxContent>
                      <w:p w14:paraId="7A2DA694" w14:textId="77777777" w:rsidR="0033563C" w:rsidRPr="00D03215" w:rsidRDefault="0033563C" w:rsidP="00AC71EA">
                        <w:pPr>
                          <w:pStyle w:val="ab"/>
                        </w:pPr>
                        <w:bookmarkStart w:id="516" w:name="_Ref42126835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62</w:t>
                        </w:r>
                        <w:r w:rsidRPr="00D03215">
                          <w:fldChar w:fldCharType="end"/>
                        </w:r>
                        <w:r w:rsidRPr="00D03215">
                          <w:rPr>
                            <w:rFonts w:hint="eastAsia"/>
                          </w:rPr>
                          <w:t xml:space="preserve">　Noの重複メッセージ</w:t>
                        </w:r>
                        <w:bookmarkEnd w:id="516"/>
                      </w:p>
                    </w:txbxContent>
                  </v:textbox>
                </v:shape>
                <w10:wrap type="square" anchorx="margin"/>
              </v:group>
            </w:pict>
          </mc:Fallback>
        </mc:AlternateContent>
      </w:r>
      <w:r w:rsidR="00A8015A" w:rsidRPr="00D03215">
        <w:rPr>
          <w:rFonts w:hint="eastAsia"/>
        </w:rPr>
        <w:t>氏名の重複 空白調査</w:t>
      </w:r>
      <w:bookmarkEnd w:id="442"/>
    </w:p>
    <w:p w14:paraId="5E8189E9" w14:textId="3E775177" w:rsidR="00EC3C48" w:rsidRPr="00D03215" w:rsidRDefault="00EC3C48" w:rsidP="001418EA">
      <w:pPr>
        <w:ind w:leftChars="336" w:left="706" w:firstLine="2"/>
      </w:pPr>
      <w:r w:rsidRPr="00D03215">
        <w:rPr>
          <w:rFonts w:hint="eastAsia"/>
        </w:rPr>
        <w:t>上記の</w:t>
      </w:r>
      <w:r w:rsidRPr="005F63B9">
        <w:rPr>
          <w:rFonts w:hint="eastAsia"/>
          <w:color w:val="0070C0"/>
        </w:rPr>
        <w:t>「</w:t>
      </w:r>
      <w:r w:rsidR="00C57B30" w:rsidRPr="00577CA1">
        <w:rPr>
          <w:color w:val="0070C0"/>
        </w:rPr>
        <w:fldChar w:fldCharType="begin"/>
      </w:r>
      <w:r w:rsidR="00C57B30" w:rsidRPr="00577CA1">
        <w:rPr>
          <w:color w:val="0070C0"/>
        </w:rPr>
        <w:instrText xml:space="preserve"> </w:instrText>
      </w:r>
      <w:r w:rsidR="00C57B30" w:rsidRPr="00577CA1">
        <w:rPr>
          <w:rFonts w:hint="eastAsia"/>
          <w:color w:val="0070C0"/>
        </w:rPr>
        <w:instrText>REF _Ref59358707 \r \h</w:instrText>
      </w:r>
      <w:r w:rsidR="00C57B30" w:rsidRPr="00577CA1">
        <w:rPr>
          <w:color w:val="0070C0"/>
        </w:rPr>
        <w:instrText xml:space="preserve"> </w:instrText>
      </w:r>
      <w:r w:rsidR="00C57B30" w:rsidRPr="00577CA1">
        <w:rPr>
          <w:color w:val="0070C0"/>
        </w:rPr>
      </w:r>
      <w:r w:rsidR="00C57B30" w:rsidRPr="00577CA1">
        <w:rPr>
          <w:color w:val="0070C0"/>
        </w:rPr>
        <w:fldChar w:fldCharType="separate"/>
      </w:r>
      <w:r w:rsidR="00577CA1" w:rsidRPr="00577CA1">
        <w:rPr>
          <w:color w:val="0070C0"/>
        </w:rPr>
        <w:t>(7)</w:t>
      </w:r>
      <w:r w:rsidR="00C57B30" w:rsidRPr="00577CA1">
        <w:rPr>
          <w:color w:val="0070C0"/>
        </w:rPr>
        <w:fldChar w:fldCharType="end"/>
      </w:r>
      <w:r w:rsidR="00C57B30" w:rsidRPr="00577CA1">
        <w:rPr>
          <w:color w:val="0070C0"/>
        </w:rPr>
        <w:fldChar w:fldCharType="begin"/>
      </w:r>
      <w:r w:rsidR="00C57B30" w:rsidRPr="00577CA1">
        <w:rPr>
          <w:color w:val="0070C0"/>
        </w:rPr>
        <w:instrText xml:space="preserve"> REF _Ref59358729 \h </w:instrText>
      </w:r>
      <w:r w:rsidR="00C57B30" w:rsidRPr="00577CA1">
        <w:rPr>
          <w:color w:val="0070C0"/>
        </w:rPr>
      </w:r>
      <w:r w:rsidR="00C57B30" w:rsidRPr="00577CA1">
        <w:rPr>
          <w:color w:val="0070C0"/>
        </w:rPr>
        <w:fldChar w:fldCharType="separate"/>
      </w:r>
      <w:r w:rsidR="00577CA1" w:rsidRPr="00577CA1">
        <w:rPr>
          <w:rFonts w:hint="eastAsia"/>
          <w:color w:val="0070C0"/>
        </w:rPr>
        <w:t>No 重複 空白調査</w:t>
      </w:r>
      <w:r w:rsidR="00C57B30" w:rsidRPr="00577CA1">
        <w:rPr>
          <w:color w:val="0070C0"/>
        </w:rPr>
        <w:fldChar w:fldCharType="end"/>
      </w:r>
      <w:r w:rsidRPr="00D03215">
        <w:rPr>
          <w:rFonts w:hint="eastAsia"/>
        </w:rPr>
        <w:t>」と同様です。＜</w:t>
      </w:r>
      <w:r w:rsidR="00A8015A" w:rsidRPr="00D03215">
        <w:rPr>
          <w:rFonts w:hint="eastAsia"/>
        </w:rPr>
        <w:t>氏名の重複 空白調査</w:t>
      </w:r>
      <w:r w:rsidRPr="00D03215">
        <w:rPr>
          <w:rFonts w:hint="eastAsia"/>
        </w:rPr>
        <w:t>＞を操作するには上記</w:t>
      </w:r>
      <w:r w:rsidR="00C57B30" w:rsidRPr="005F63B9">
        <w:rPr>
          <w:rFonts w:hint="eastAsia"/>
          <w:color w:val="0070C0"/>
        </w:rPr>
        <w:t>「</w:t>
      </w:r>
      <w:r w:rsidR="00C57B30" w:rsidRPr="00577CA1">
        <w:rPr>
          <w:color w:val="0070C0"/>
        </w:rPr>
        <w:fldChar w:fldCharType="begin"/>
      </w:r>
      <w:r w:rsidR="00C57B30" w:rsidRPr="00577CA1">
        <w:rPr>
          <w:color w:val="0070C0"/>
        </w:rPr>
        <w:instrText xml:space="preserve"> </w:instrText>
      </w:r>
      <w:r w:rsidR="00C57B30" w:rsidRPr="00577CA1">
        <w:rPr>
          <w:rFonts w:hint="eastAsia"/>
          <w:color w:val="0070C0"/>
        </w:rPr>
        <w:instrText>REF _Ref59358707 \r \h</w:instrText>
      </w:r>
      <w:r w:rsidR="00C57B30" w:rsidRPr="00577CA1">
        <w:rPr>
          <w:color w:val="0070C0"/>
        </w:rPr>
        <w:instrText xml:space="preserve"> </w:instrText>
      </w:r>
      <w:r w:rsidR="00C57B30" w:rsidRPr="00577CA1">
        <w:rPr>
          <w:color w:val="0070C0"/>
        </w:rPr>
      </w:r>
      <w:r w:rsidR="00C57B30" w:rsidRPr="00577CA1">
        <w:rPr>
          <w:color w:val="0070C0"/>
        </w:rPr>
        <w:fldChar w:fldCharType="separate"/>
      </w:r>
      <w:r w:rsidR="00577CA1" w:rsidRPr="00577CA1">
        <w:rPr>
          <w:color w:val="0070C0"/>
        </w:rPr>
        <w:t>(7)</w:t>
      </w:r>
      <w:r w:rsidR="00C57B30" w:rsidRPr="00577CA1">
        <w:rPr>
          <w:color w:val="0070C0"/>
        </w:rPr>
        <w:fldChar w:fldCharType="end"/>
      </w:r>
      <w:r w:rsidR="00C57B30" w:rsidRPr="00577CA1">
        <w:rPr>
          <w:color w:val="0070C0"/>
        </w:rPr>
        <w:fldChar w:fldCharType="begin"/>
      </w:r>
      <w:r w:rsidR="00C57B30" w:rsidRPr="00577CA1">
        <w:rPr>
          <w:color w:val="0070C0"/>
        </w:rPr>
        <w:instrText xml:space="preserve"> REF _Ref59358729 \h </w:instrText>
      </w:r>
      <w:r w:rsidR="00C57B30" w:rsidRPr="00577CA1">
        <w:rPr>
          <w:color w:val="0070C0"/>
        </w:rPr>
      </w:r>
      <w:r w:rsidR="00C57B30" w:rsidRPr="00577CA1">
        <w:rPr>
          <w:color w:val="0070C0"/>
        </w:rPr>
        <w:fldChar w:fldCharType="separate"/>
      </w:r>
      <w:r w:rsidR="00577CA1" w:rsidRPr="00577CA1">
        <w:rPr>
          <w:rFonts w:hint="eastAsia"/>
          <w:color w:val="0070C0"/>
        </w:rPr>
        <w:t>No 重複 空白調査</w:t>
      </w:r>
      <w:r w:rsidR="00C57B30" w:rsidRPr="00577CA1">
        <w:rPr>
          <w:color w:val="0070C0"/>
        </w:rPr>
        <w:fldChar w:fldCharType="end"/>
      </w:r>
      <w:r w:rsidR="00C57B30" w:rsidRPr="00D03215">
        <w:rPr>
          <w:rFonts w:hint="eastAsia"/>
        </w:rPr>
        <w:t>」</w:t>
      </w:r>
      <w:r w:rsidRPr="00D03215">
        <w:rPr>
          <w:rFonts w:hint="eastAsia"/>
        </w:rPr>
        <w:t>を氏名に置き換えてご理解ください。競技者多勢の場合は目では分かりにくいためこの</w:t>
      </w:r>
      <w:r w:rsidR="006F7150" w:rsidRPr="00D03215">
        <w:rPr>
          <w:rFonts w:hint="eastAsia"/>
        </w:rPr>
        <w:t>本機能</w:t>
      </w:r>
      <w:r w:rsidRPr="00D03215">
        <w:rPr>
          <w:rFonts w:hint="eastAsia"/>
        </w:rPr>
        <w:t>を実行することをお勧めします。番号が付け変わっていても氏名でチェックできます。</w:t>
      </w:r>
    </w:p>
    <w:p w14:paraId="2A949E9D" w14:textId="77777777" w:rsidR="00EC3C48" w:rsidRPr="00D03215" w:rsidRDefault="000978E0" w:rsidP="00C928CA">
      <w:pPr>
        <w:pStyle w:val="2"/>
      </w:pPr>
      <w:bookmarkStart w:id="444" w:name="_Toc56535413"/>
      <w:bookmarkStart w:id="445" w:name="_Toc220058863"/>
      <w:r w:rsidRPr="00D03215">
        <w:rPr>
          <w:rFonts w:hint="eastAsia"/>
        </w:rPr>
        <w:t>エラーカラー消去</w:t>
      </w:r>
      <w:bookmarkEnd w:id="444"/>
      <w:bookmarkEnd w:id="445"/>
    </w:p>
    <w:p w14:paraId="2295C740" w14:textId="77777777" w:rsidR="00EC3C48" w:rsidRPr="00D03215" w:rsidRDefault="00EC3C48" w:rsidP="001418EA">
      <w:pPr>
        <w:ind w:leftChars="337" w:left="708"/>
      </w:pPr>
      <w:r w:rsidRPr="00D03215">
        <w:rPr>
          <w:rFonts w:hint="eastAsia"/>
        </w:rPr>
        <w:t>字幕を消す場合または故意にエラーを起こした場合その他でデータ入力行全行のカラーが消せます。＜データ入力行のカラーを消す＞をクリックすると実行確認メッセージが表示するので＜OK＞ボタンを押します。</w:t>
      </w:r>
    </w:p>
    <w:p w14:paraId="6709B066" w14:textId="77777777" w:rsidR="00EC3C48" w:rsidRPr="00D03215" w:rsidRDefault="000978E0" w:rsidP="00C928CA">
      <w:pPr>
        <w:pStyle w:val="2"/>
      </w:pPr>
      <w:bookmarkStart w:id="446" w:name="_Toc220058864"/>
      <w:r w:rsidRPr="00D03215">
        <w:rPr>
          <w:rFonts w:hint="eastAsia"/>
        </w:rPr>
        <w:t>検索</w:t>
      </w:r>
      <w:bookmarkEnd w:id="446"/>
    </w:p>
    <w:p w14:paraId="79C12433" w14:textId="77777777" w:rsidR="00EC3C48" w:rsidRPr="00D03215" w:rsidRDefault="00EC3C48" w:rsidP="001418EA">
      <w:pPr>
        <w:ind w:leftChars="336" w:left="706" w:firstLine="2"/>
      </w:pPr>
      <w:r w:rsidRPr="00D03215">
        <w:rPr>
          <w:rFonts w:hint="eastAsia"/>
        </w:rPr>
        <w:t>「D列」の「氏名」の文字列を検索する場合にだけ使用します。他の列は検索の必要が無いので検索をできなくしてあります。</w:t>
      </w:r>
    </w:p>
    <w:p w14:paraId="0196AEFE" w14:textId="77777777" w:rsidR="00EC3C48" w:rsidRPr="00D03215" w:rsidRDefault="00BF60DB" w:rsidP="0021558B">
      <w:pPr>
        <w:pStyle w:val="3"/>
      </w:pPr>
      <w:r w:rsidRPr="00D03215">
        <w:rPr>
          <w:rFonts w:hint="eastAsia"/>
        </w:rPr>
        <w:t>「グラウンドゴルフ」タブの</w:t>
      </w:r>
      <w:r w:rsidR="00EC3C48" w:rsidRPr="00D03215">
        <w:rPr>
          <w:rFonts w:hint="eastAsia"/>
        </w:rPr>
        <w:t>「</w:t>
      </w:r>
      <w:r w:rsidR="000978E0" w:rsidRPr="00D03215">
        <w:rPr>
          <w:rFonts w:hint="eastAsia"/>
        </w:rPr>
        <w:t>検索</w:t>
      </w:r>
      <w:r w:rsidR="00EC3C48" w:rsidRPr="00D03215">
        <w:rPr>
          <w:rFonts w:hint="eastAsia"/>
        </w:rPr>
        <w:t>」をクリックします。</w:t>
      </w:r>
    </w:p>
    <w:p w14:paraId="0CC4007F" w14:textId="606882E0" w:rsidR="00EC3C48" w:rsidRPr="00D03215" w:rsidRDefault="00F1618B" w:rsidP="0021558B">
      <w:pPr>
        <w:pStyle w:val="3"/>
      </w:pPr>
      <w:r w:rsidRPr="00D03215">
        <w:rPr>
          <w:rFonts w:hint="eastAsia"/>
          <w:noProof/>
        </w:rPr>
        <mc:AlternateContent>
          <mc:Choice Requires="wpg">
            <w:drawing>
              <wp:anchor distT="0" distB="0" distL="114300" distR="114300" simplePos="0" relativeHeight="251012096" behindDoc="0" locked="0" layoutInCell="1" allowOverlap="1" wp14:anchorId="39D5DBF6" wp14:editId="5C6440A9">
                <wp:simplePos x="0" y="0"/>
                <wp:positionH relativeFrom="margin">
                  <wp:align>right</wp:align>
                </wp:positionH>
                <wp:positionV relativeFrom="paragraph">
                  <wp:posOffset>-664061</wp:posOffset>
                </wp:positionV>
                <wp:extent cx="1909445" cy="1363980"/>
                <wp:effectExtent l="0" t="0" r="0" b="7620"/>
                <wp:wrapSquare wrapText="bothSides"/>
                <wp:docPr id="258" name="グループ化 258"/>
                <wp:cNvGraphicFramePr/>
                <a:graphic xmlns:a="http://schemas.openxmlformats.org/drawingml/2006/main">
                  <a:graphicData uri="http://schemas.microsoft.com/office/word/2010/wordprocessingGroup">
                    <wpg:wgp>
                      <wpg:cNvGrpSpPr/>
                      <wpg:grpSpPr>
                        <a:xfrm>
                          <a:off x="0" y="0"/>
                          <a:ext cx="1909445" cy="1363980"/>
                          <a:chOff x="0" y="0"/>
                          <a:chExt cx="1909445" cy="1363980"/>
                        </a:xfrm>
                      </wpg:grpSpPr>
                      <pic:pic xmlns:pic="http://schemas.openxmlformats.org/drawingml/2006/picture">
                        <pic:nvPicPr>
                          <pic:cNvPr id="103" name="図 103"/>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1909445" cy="1166495"/>
                          </a:xfrm>
                          <a:prstGeom prst="rect">
                            <a:avLst/>
                          </a:prstGeom>
                        </pic:spPr>
                      </pic:pic>
                      <wps:wsp>
                        <wps:cNvPr id="104" name="テキスト ボックス 104"/>
                        <wps:cNvSpPr txBox="1"/>
                        <wps:spPr>
                          <a:xfrm>
                            <a:off x="0" y="1162050"/>
                            <a:ext cx="1908810" cy="201930"/>
                          </a:xfrm>
                          <a:prstGeom prst="rect">
                            <a:avLst/>
                          </a:prstGeom>
                          <a:solidFill>
                            <a:prstClr val="white"/>
                          </a:solidFill>
                          <a:ln>
                            <a:noFill/>
                          </a:ln>
                          <a:effectLst/>
                        </wps:spPr>
                        <wps:txbx>
                          <w:txbxContent>
                            <w:p w14:paraId="2CD5B65B" w14:textId="77777777" w:rsidR="0033563C" w:rsidRPr="00D03215" w:rsidRDefault="0033563C" w:rsidP="00AC71EA">
                              <w:pPr>
                                <w:pStyle w:val="ab"/>
                                <w:rPr>
                                  <w:rFonts w:ascii="ＭＳ 明朝" w:eastAsia="ＭＳ 明朝"/>
                                </w:rPr>
                              </w:pPr>
                              <w:bookmarkStart w:id="447" w:name="_Ref421274187"/>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63</w:t>
                              </w:r>
                              <w:r w:rsidRPr="00D03215">
                                <w:fldChar w:fldCharType="end"/>
                              </w:r>
                              <w:r w:rsidRPr="00D03215">
                                <w:rPr>
                                  <w:rFonts w:hint="eastAsia"/>
                                </w:rPr>
                                <w:t xml:space="preserve">　氏名の検索</w:t>
                              </w:r>
                              <w:bookmarkEnd w:id="44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9D5DBF6" id="グループ化 258" o:spid="_x0000_s1215" style="position:absolute;left:0;text-align:left;margin-left:99.15pt;margin-top:-52.3pt;width:150.35pt;height:107.4pt;z-index:251012096;mso-position-horizontal:right;mso-position-horizontal-relative:margin;mso-position-vertical-relative:text" coordsize="19094,13639"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">
                <v:shape id="図 103" o:spid="_x0000_s1216" type="#_x0000_t75" style="position:absolute;width:19094;height:116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">
                  <v:imagedata r:id="rId131" o:title=""/>
                </v:shape>
                <v:shape id="テキスト ボックス 104" o:spid="_x0000_s1217" type="#_x0000_t202" style="position:absolute;top:11620;width:19088;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" stroked="f">
                  <v:textbox inset="0,0,0,0">
                    <w:txbxContent>
                      <w:p w14:paraId="2CD5B65B" w14:textId="77777777" w:rsidR="0033563C" w:rsidRPr="00D03215" w:rsidRDefault="0033563C" w:rsidP="00AC71EA">
                        <w:pPr>
                          <w:pStyle w:val="ab"/>
                          <w:rPr>
                            <w:rFonts w:ascii="ＭＳ 明朝" w:eastAsia="ＭＳ 明朝"/>
                          </w:rPr>
                        </w:pPr>
                        <w:bookmarkStart w:id="521" w:name="_Ref421274187"/>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63</w:t>
                        </w:r>
                        <w:r w:rsidRPr="00D03215">
                          <w:fldChar w:fldCharType="end"/>
                        </w:r>
                        <w:r w:rsidRPr="00D03215">
                          <w:rPr>
                            <w:rFonts w:hint="eastAsia"/>
                          </w:rPr>
                          <w:t xml:space="preserve">　氏名の検索</w:t>
                        </w:r>
                        <w:bookmarkEnd w:id="521"/>
                      </w:p>
                    </w:txbxContent>
                  </v:textbox>
                </v:shape>
                <w10:wrap type="square" anchorx="margin"/>
              </v:group>
            </w:pict>
          </mc:Fallback>
        </mc:AlternateContent>
      </w:r>
      <w:r w:rsidR="00EC3C48" w:rsidRPr="005F63B9">
        <w:rPr>
          <w:rFonts w:hint="eastAsia"/>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_Ref421274187 \h</w:instrText>
      </w:r>
      <w:r w:rsidR="00EC3C48" w:rsidRPr="00577CA1">
        <w:rPr>
          <w:color w:val="0070C0"/>
        </w:rPr>
        <w:instrText xml:space="preserve">  \* MERGEFORMAT </w:instrText>
      </w:r>
      <w:r w:rsidR="00EC3C48" w:rsidRPr="00577CA1">
        <w:rPr>
          <w:color w:val="0070C0"/>
        </w:rPr>
      </w:r>
      <w:r w:rsidR="00EC3C48"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63</w:t>
      </w:r>
      <w:r w:rsidR="00577CA1" w:rsidRPr="00577CA1">
        <w:rPr>
          <w:rFonts w:hint="eastAsia"/>
          <w:color w:val="0070C0"/>
          <w:sz w:val="20"/>
          <w:szCs w:val="20"/>
        </w:rPr>
        <w:t xml:space="preserve">　氏名の検索</w:t>
      </w:r>
      <w:r w:rsidR="00EC3C48" w:rsidRPr="00577CA1">
        <w:rPr>
          <w:color w:val="0070C0"/>
        </w:rPr>
        <w:fldChar w:fldCharType="end"/>
      </w:r>
      <w:r w:rsidR="00EC3C48" w:rsidRPr="00D03215">
        <w:rPr>
          <w:rFonts w:hint="eastAsia"/>
        </w:rPr>
        <w:t>」のようなダイアログボックスが開きます。</w:t>
      </w:r>
    </w:p>
    <w:p w14:paraId="5653C0C8" w14:textId="77777777" w:rsidR="00EC3C48" w:rsidRPr="00D03215" w:rsidRDefault="00EC3C48" w:rsidP="0021558B">
      <w:pPr>
        <w:pStyle w:val="3"/>
      </w:pPr>
      <w:r w:rsidRPr="00D03215">
        <w:rPr>
          <w:rFonts w:hint="eastAsia"/>
        </w:rPr>
        <w:t>コマンドボタンに「あいまい検索」と「完全一致文字列」ボタンがあります。それぞれの意味は次のとおりです。</w:t>
      </w:r>
    </w:p>
    <w:p w14:paraId="6617AA48" w14:textId="77777777" w:rsidR="00EC3C48" w:rsidRPr="00D03215" w:rsidRDefault="00EC3C48" w:rsidP="00C867D9">
      <w:pPr>
        <w:pStyle w:val="4"/>
      </w:pPr>
      <w:r w:rsidRPr="00D03215">
        <w:rPr>
          <w:rFonts w:hint="eastAsia"/>
        </w:rPr>
        <w:t>「あいまい検索」：　「セルの文字列の内で部分的に一致する文字だけ」を検索すると言う意味です。「性」だけを入力して次々に検索する場合に便利です。</w:t>
      </w:r>
    </w:p>
    <w:p w14:paraId="34EC8AC9" w14:textId="77777777" w:rsidR="00EC3C48" w:rsidRPr="00D03215" w:rsidRDefault="00EC3C48" w:rsidP="00C867D9">
      <w:pPr>
        <w:pStyle w:val="4"/>
      </w:pPr>
      <w:r w:rsidRPr="00D03215">
        <w:rPr>
          <w:rFonts w:hint="eastAsia"/>
        </w:rPr>
        <w:t>「完全一致文字列」：　「セル内すべての文字列が完全に一致」するものだけを検索する場合に使用します。「性名」両方を入力して完全に一致するものを探します。</w:t>
      </w:r>
    </w:p>
    <w:p w14:paraId="719519CF" w14:textId="77777777" w:rsidR="00EC3C48" w:rsidRPr="00D03215" w:rsidRDefault="00EC3C48" w:rsidP="0021558B">
      <w:pPr>
        <w:pStyle w:val="3"/>
      </w:pPr>
      <w:r w:rsidRPr="00D03215">
        <w:rPr>
          <w:rFonts w:hint="eastAsia"/>
        </w:rPr>
        <w:t>検索の試しをするので開いているすべてのファイルを閉じてサンプルファイル「XL_4R_GG_同好会_2015 03 29.xlsx」を開いてください</w:t>
      </w:r>
    </w:p>
    <w:p w14:paraId="000BFD69" w14:textId="77777777" w:rsidR="00EC3C48" w:rsidRPr="00D03215" w:rsidRDefault="00EC3C48" w:rsidP="0021558B">
      <w:pPr>
        <w:pStyle w:val="3"/>
      </w:pPr>
      <w:r w:rsidRPr="00D03215">
        <w:rPr>
          <w:rFonts w:hint="eastAsia"/>
        </w:rPr>
        <w:t>「毎回入力データ」シートから「検索」をクリックします。</w:t>
      </w:r>
    </w:p>
    <w:p w14:paraId="67054523" w14:textId="77777777" w:rsidR="00EC3C48" w:rsidRPr="00D03215" w:rsidRDefault="00EC3C48" w:rsidP="0021558B">
      <w:pPr>
        <w:pStyle w:val="3"/>
      </w:pPr>
      <w:r w:rsidRPr="00D03215">
        <w:rPr>
          <w:rFonts w:hint="eastAsia"/>
        </w:rPr>
        <w:t>コマンドボタンが「あいまい検索」になっていることを確認し文字列ボックスに「浜</w:t>
      </w:r>
      <w:r w:rsidRPr="00D03215">
        <w:rPr>
          <w:rFonts w:hint="eastAsia"/>
        </w:rPr>
        <w:lastRenderedPageBreak/>
        <w:t>崎」と入力します。</w:t>
      </w:r>
    </w:p>
    <w:p w14:paraId="503A3F0F" w14:textId="77777777" w:rsidR="00EC3C48" w:rsidRPr="00D03215" w:rsidRDefault="00EC3C48" w:rsidP="0021558B">
      <w:pPr>
        <w:pStyle w:val="3"/>
      </w:pPr>
      <w:r w:rsidRPr="00D03215">
        <w:rPr>
          <w:rFonts w:hint="eastAsia"/>
        </w:rPr>
        <w:t>「次を検索」ボタンを押します。</w:t>
      </w:r>
    </w:p>
    <w:p w14:paraId="659206C7" w14:textId="77777777" w:rsidR="00EC3C48" w:rsidRPr="00D03215" w:rsidRDefault="00EC3C48" w:rsidP="0021558B">
      <w:pPr>
        <w:pStyle w:val="3"/>
      </w:pPr>
      <w:r w:rsidRPr="00D03215">
        <w:rPr>
          <w:rFonts w:hint="eastAsia"/>
        </w:rPr>
        <w:t>「88」行の「浜崎　百合子」にカーソルが移動します。</w:t>
      </w:r>
    </w:p>
    <w:p w14:paraId="2E1AE273" w14:textId="77777777" w:rsidR="00EC3C48" w:rsidRPr="00D03215" w:rsidRDefault="00EC3C48" w:rsidP="0021558B">
      <w:pPr>
        <w:pStyle w:val="3"/>
      </w:pPr>
      <w:r w:rsidRPr="00D03215">
        <w:rPr>
          <w:rFonts w:hint="eastAsia"/>
        </w:rPr>
        <w:t>「浜崎」の性が2個以上ある場合は「次を検索」ボタンで別の行のボタンを押すごとに検索できますがこのファイルには同性の氏名が有りません。</w:t>
      </w:r>
    </w:p>
    <w:p w14:paraId="586E2DAB" w14:textId="77777777" w:rsidR="00EC3C48" w:rsidRPr="00D03215" w:rsidRDefault="00EC3C48" w:rsidP="0021558B">
      <w:pPr>
        <w:pStyle w:val="3"/>
      </w:pPr>
      <w:r w:rsidRPr="00D03215">
        <w:rPr>
          <w:rFonts w:hint="eastAsia"/>
        </w:rPr>
        <w:t>「次を検索」ボタンを押す場合は、わずかに間を取ってあまり早く押さないようにします。（クリック間隔が短いと検索処理を実行できません）</w:t>
      </w:r>
    </w:p>
    <w:p w14:paraId="15DAD570" w14:textId="77777777" w:rsidR="00EC3C48" w:rsidRPr="00D03215" w:rsidRDefault="00EC3C48" w:rsidP="0021558B">
      <w:pPr>
        <w:pStyle w:val="3"/>
      </w:pPr>
      <w:bookmarkStart w:id="448" w:name="_Ref243742746"/>
      <w:r w:rsidRPr="00D03215">
        <w:rPr>
          <w:rFonts w:hint="eastAsia"/>
        </w:rPr>
        <w:t>「次を検索」ボタンを押した場合で複数の同じ文字列を検索した場合は検索が終了しました！　「ｎ」個のデータを検索しました。と検索数を表示します。</w:t>
      </w:r>
      <w:bookmarkEnd w:id="448"/>
    </w:p>
    <w:p w14:paraId="073AD4C6" w14:textId="37185DF0" w:rsidR="00EC3C48" w:rsidRPr="00D03215" w:rsidRDefault="00EC3C48" w:rsidP="0021558B">
      <w:pPr>
        <w:pStyle w:val="3"/>
      </w:pPr>
      <w:r w:rsidRPr="00D03215">
        <w:rPr>
          <w:rFonts w:hint="eastAsia"/>
        </w:rPr>
        <w:t>上記</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_Ref243742746 \n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11)</w:t>
      </w:r>
      <w:r w:rsidRPr="00577CA1">
        <w:rPr>
          <w:color w:val="0070C0"/>
        </w:rPr>
        <w:fldChar w:fldCharType="end"/>
      </w:r>
      <w:r w:rsidRPr="00D03215">
        <w:rPr>
          <w:rFonts w:hint="eastAsia"/>
        </w:rPr>
        <w:t>」項の場合で検索が終了すると次の検索が出来るように元の「氏名の検索」ダイアログボックスが開きます。試す場合は1文字で「小</w:t>
      </w:r>
      <w:r w:rsidR="006C1F42" w:rsidRPr="00D03215">
        <w:rPr>
          <w:rFonts w:hint="eastAsia"/>
        </w:rPr>
        <w:t>」</w:t>
      </w:r>
      <w:r w:rsidRPr="00D03215">
        <w:rPr>
          <w:rFonts w:hint="eastAsia"/>
        </w:rPr>
        <w:t>または、「中」などを入力して試してみてください。これらは「小泉」、「小林」後者の例では「中川」、「中山」の性があります。</w:t>
      </w:r>
    </w:p>
    <w:p w14:paraId="77017469" w14:textId="77777777" w:rsidR="00EC3C48" w:rsidRPr="00D03215" w:rsidRDefault="00EC3C48" w:rsidP="0021558B">
      <w:pPr>
        <w:pStyle w:val="3"/>
      </w:pPr>
      <w:r w:rsidRPr="00D03215">
        <w:rPr>
          <w:rFonts w:hint="eastAsia"/>
        </w:rPr>
        <w:t>「キャンセル」ボタンを押せばダイアログボックスを閉じます。</w:t>
      </w:r>
    </w:p>
    <w:p w14:paraId="0DDBE119" w14:textId="77777777" w:rsidR="00EC3C48" w:rsidRPr="00D03215" w:rsidRDefault="00EC3C48" w:rsidP="0021558B">
      <w:pPr>
        <w:pStyle w:val="3"/>
      </w:pPr>
      <w:r w:rsidRPr="00D03215">
        <w:rPr>
          <w:rFonts w:hint="eastAsia"/>
        </w:rPr>
        <w:t>検索中にシート内のセルをクリックすると最初から検索がやり直しになるように作ってあります。</w:t>
      </w:r>
    </w:p>
    <w:p w14:paraId="475746C9" w14:textId="77777777" w:rsidR="00EC3C48" w:rsidRPr="00D03215" w:rsidRDefault="00EC3C48" w:rsidP="0021558B">
      <w:pPr>
        <w:pStyle w:val="3"/>
      </w:pPr>
      <w:bookmarkStart w:id="449" w:name="_Ref150565629"/>
      <w:r w:rsidRPr="00D03215">
        <w:rPr>
          <w:rFonts w:hint="eastAsia"/>
        </w:rPr>
        <w:t>「完全一致文字列検索」では文字どおり「半角」、「全角」、「スペース」などすべて完全に一致するする文字列を検索する場合に使用します。</w:t>
      </w:r>
      <w:r w:rsidRPr="00D03215">
        <w:br/>
      </w:r>
      <w:r w:rsidRPr="00D03215">
        <w:rPr>
          <w:rFonts w:hint="eastAsia"/>
        </w:rPr>
        <w:t>重複した「性」がたくさんある場合は名前まで入れると何度も「次を検索」ボタンを押す必要が無く「一発検索」ができます。</w:t>
      </w:r>
    </w:p>
    <w:p w14:paraId="7A436A87" w14:textId="77777777" w:rsidR="00EC3C48" w:rsidRPr="00D03215" w:rsidRDefault="00EC3C48" w:rsidP="001418EA">
      <w:pPr>
        <w:ind w:leftChars="337" w:left="709" w:hanging="1"/>
        <w:rPr>
          <w:b/>
          <w:bCs/>
        </w:rPr>
      </w:pPr>
      <w:bookmarkStart w:id="450" w:name="_Ref150565852"/>
      <w:bookmarkStart w:id="451" w:name="_Toc328308535"/>
      <w:bookmarkEnd w:id="449"/>
      <w:r w:rsidRPr="00D03215">
        <w:rPr>
          <w:rFonts w:hint="eastAsia"/>
          <w:b/>
          <w:bCs/>
        </w:rPr>
        <w:t>「氏名の検索」にセル上の氏名を右クリックして取り込み順位を調査</w:t>
      </w:r>
      <w:bookmarkEnd w:id="450"/>
      <w:bookmarkEnd w:id="451"/>
      <w:r w:rsidRPr="00D03215">
        <w:rPr>
          <w:rFonts w:hint="eastAsia"/>
          <w:b/>
          <w:bCs/>
        </w:rPr>
        <w:t>：</w:t>
      </w:r>
    </w:p>
    <w:p w14:paraId="075AB143" w14:textId="77777777" w:rsidR="00EC3C48" w:rsidRPr="00D03215" w:rsidRDefault="00EC3C48" w:rsidP="001D6E45">
      <w:pPr>
        <w:ind w:leftChars="472" w:left="991" w:firstLine="2"/>
      </w:pPr>
      <w:r w:rsidRPr="00D03215">
        <w:rPr>
          <w:rFonts w:hint="eastAsia"/>
        </w:rPr>
        <w:t>例えば「毎回入力データ」シートの「16」行で「No4」の「青木　真理子」を「点数順集計表」シートで何位かを調べる場合について説明します。</w:t>
      </w:r>
    </w:p>
    <w:p w14:paraId="3D4F0053" w14:textId="77777777" w:rsidR="00EC3C48" w:rsidRPr="00D03215" w:rsidRDefault="00EC3C48" w:rsidP="0021558B">
      <w:pPr>
        <w:pStyle w:val="3"/>
        <w:numPr>
          <w:ilvl w:val="2"/>
          <w:numId w:val="27"/>
        </w:numPr>
      </w:pPr>
      <w:r w:rsidRPr="00D03215">
        <w:rPr>
          <w:rFonts w:hint="eastAsia"/>
        </w:rPr>
        <w:t>「毎回入力データ」</w:t>
      </w:r>
      <w:r w:rsidR="00BF60DB" w:rsidRPr="00D03215">
        <w:rPr>
          <w:rFonts w:hint="eastAsia"/>
        </w:rPr>
        <w:t>「グラウンドゴルフ」タブの</w:t>
      </w:r>
      <w:r w:rsidRPr="00D03215">
        <w:rPr>
          <w:rFonts w:hint="eastAsia"/>
        </w:rPr>
        <w:t>「検索」をクリックします。</w:t>
      </w:r>
    </w:p>
    <w:p w14:paraId="1ACC57B5" w14:textId="77777777" w:rsidR="00EC3C48" w:rsidRPr="00D03215" w:rsidRDefault="00EC3C48" w:rsidP="0021558B">
      <w:pPr>
        <w:pStyle w:val="3"/>
      </w:pPr>
      <w:r w:rsidRPr="00D03215">
        <w:rPr>
          <w:rFonts w:hint="eastAsia"/>
        </w:rPr>
        <w:t>「16」行の氏名のセル「青木　真理子」を右クリックします。</w:t>
      </w:r>
    </w:p>
    <w:p w14:paraId="2C4D6F48" w14:textId="77777777" w:rsidR="00EC3C48" w:rsidRPr="00D03215" w:rsidRDefault="00EC3C48" w:rsidP="0021558B">
      <w:pPr>
        <w:pStyle w:val="3"/>
      </w:pPr>
      <w:r w:rsidRPr="00D03215">
        <w:rPr>
          <w:rFonts w:hint="eastAsia"/>
        </w:rPr>
        <w:t>「氏名の検索」ダイアログボックスに「氏名」が取り込まれます。</w:t>
      </w:r>
    </w:p>
    <w:p w14:paraId="31B2DD4C" w14:textId="77777777" w:rsidR="00EC3C48" w:rsidRPr="00D03215" w:rsidRDefault="00EC3C48" w:rsidP="0021558B">
      <w:pPr>
        <w:pStyle w:val="3"/>
      </w:pPr>
      <w:r w:rsidRPr="00D03215">
        <w:rPr>
          <w:rFonts w:hint="eastAsia"/>
        </w:rPr>
        <w:t>「点数順集計表」シートに切替た上で、「次を検索」ボタンを押します。</w:t>
      </w:r>
    </w:p>
    <w:p w14:paraId="35E072AB" w14:textId="77777777" w:rsidR="00EC3C48" w:rsidRPr="00D03215" w:rsidRDefault="00EC3C48" w:rsidP="0021558B">
      <w:pPr>
        <w:pStyle w:val="3"/>
      </w:pPr>
      <w:r w:rsidRPr="00D03215">
        <w:rPr>
          <w:rFonts w:hint="eastAsia"/>
        </w:rPr>
        <w:t>「9」行の「青木　真理子」がアクティブセルに</w:t>
      </w:r>
      <w:r w:rsidR="004A1A4D" w:rsidRPr="00D03215">
        <w:rPr>
          <w:rFonts w:hint="eastAsia"/>
        </w:rPr>
        <w:t>なり</w:t>
      </w:r>
      <w:r w:rsidRPr="00D03215">
        <w:rPr>
          <w:rFonts w:hint="eastAsia"/>
        </w:rPr>
        <w:t>「順位が」「5」位であることがわかります。そのまま別のシートに移動して同じ氏名をシートごとに調べる事も可能です。</w:t>
      </w:r>
    </w:p>
    <w:p w14:paraId="7E9BDD96" w14:textId="77777777" w:rsidR="00D057C4" w:rsidRDefault="00D057C4">
      <w:pPr>
        <w:widowControl/>
        <w:topLinePunct w:val="0"/>
      </w:pPr>
      <w:r>
        <w:br w:type="page"/>
      </w:r>
    </w:p>
    <w:p w14:paraId="3C90D108" w14:textId="77777777" w:rsidR="00AA2583" w:rsidRPr="00D03215" w:rsidRDefault="00AA2583" w:rsidP="00AA2583"/>
    <w:p w14:paraId="1AAFFE65" w14:textId="77777777" w:rsidR="00EC3C48" w:rsidRPr="00D03215" w:rsidRDefault="00EC3C48" w:rsidP="00E34E8B">
      <w:pPr>
        <w:pStyle w:val="1"/>
      </w:pPr>
      <w:bookmarkStart w:id="452" w:name="_Ref261790425"/>
      <w:bookmarkStart w:id="453" w:name="_Toc328308536"/>
      <w:bookmarkStart w:id="454" w:name="_Toc56535415"/>
      <w:bookmarkStart w:id="455" w:name="_Toc220058865"/>
      <w:r w:rsidRPr="00D03215">
        <w:rPr>
          <w:rFonts w:hint="eastAsia"/>
        </w:rPr>
        <w:t>その他このプログラムを使用する場合について</w:t>
      </w:r>
      <w:bookmarkEnd w:id="452"/>
      <w:bookmarkEnd w:id="453"/>
      <w:bookmarkEnd w:id="454"/>
      <w:bookmarkEnd w:id="455"/>
    </w:p>
    <w:p w14:paraId="6CBF1E0A" w14:textId="77777777" w:rsidR="00EC3C48" w:rsidRPr="00D03215" w:rsidRDefault="00EC3C48" w:rsidP="00C928CA">
      <w:pPr>
        <w:pStyle w:val="2"/>
      </w:pPr>
      <w:bookmarkStart w:id="456" w:name="_Toc56535416"/>
      <w:bookmarkStart w:id="457" w:name="_Toc220058866"/>
      <w:r w:rsidRPr="00D03215">
        <w:rPr>
          <w:rFonts w:hint="eastAsia"/>
        </w:rPr>
        <w:t>氏名の行を一列横に選択して分かり易く判別</w:t>
      </w:r>
      <w:bookmarkEnd w:id="456"/>
      <w:bookmarkEnd w:id="457"/>
    </w:p>
    <w:p w14:paraId="7AF04C0E" w14:textId="77777777" w:rsidR="00EC3C48" w:rsidRPr="00D03215" w:rsidRDefault="00EC3C48" w:rsidP="00840124">
      <w:pPr>
        <w:ind w:leftChars="337" w:left="708"/>
      </w:pPr>
      <w:r w:rsidRPr="00D03215">
        <w:rPr>
          <w:rFonts w:hint="eastAsia"/>
        </w:rPr>
        <w:t>順位を公表する場合などで印刷用紙を使用しないでパソコンの画面で順位の列から「No」、「GN」、「</w:t>
      </w:r>
      <w:r w:rsidRPr="00D03215">
        <w:t>Start</w:t>
      </w:r>
      <w:r w:rsidRPr="00D03215">
        <w:rPr>
          <w:rFonts w:hint="eastAsia"/>
        </w:rPr>
        <w:t xml:space="preserve"> Hole」、「氏名」を左に見る場合、字幕があるにもかかわらず</w:t>
      </w:r>
      <w:r w:rsidR="008D294B">
        <w:rPr>
          <w:rFonts w:hint="eastAsia"/>
        </w:rPr>
        <w:t>見えづらい</w:t>
      </w:r>
      <w:r w:rsidRPr="00D03215">
        <w:rPr>
          <w:rFonts w:hint="eastAsia"/>
        </w:rPr>
        <w:t>場合があります。</w:t>
      </w:r>
    </w:p>
    <w:p w14:paraId="6FA2C0F9" w14:textId="7C07E34D" w:rsidR="00EC3C48" w:rsidRPr="00D03215" w:rsidRDefault="00EC3C48" w:rsidP="0021558B">
      <w:pPr>
        <w:pStyle w:val="3"/>
      </w:pPr>
      <w:bookmarkStart w:id="458" w:name="_Ref179603621"/>
      <w:r w:rsidRPr="00D03215">
        <w:rPr>
          <w:rFonts w:hint="eastAsia"/>
        </w:rPr>
        <w:t>上記の場合氏名よりも右側のセルまたは「GN」のセルを「右クリック」してください。</w:t>
      </w:r>
      <w:r w:rsidRPr="005F63B9">
        <w:rPr>
          <w:rFonts w:eastAsiaTheme="minorEastAsia" w:hint="eastAsia"/>
          <w:color w:val="0070C0"/>
        </w:rPr>
        <w:t>「</w:t>
      </w:r>
      <w:r w:rsidRPr="00577CA1">
        <w:rPr>
          <w:rFonts w:eastAsiaTheme="minorEastAsia"/>
          <w:color w:val="0070C0"/>
        </w:rPr>
        <w:fldChar w:fldCharType="begin"/>
      </w:r>
      <w:r w:rsidRPr="00577CA1">
        <w:rPr>
          <w:rFonts w:eastAsiaTheme="minorEastAsia"/>
          <w:color w:val="0070C0"/>
        </w:rPr>
        <w:instrText xml:space="preserve"> </w:instrText>
      </w:r>
      <w:r w:rsidRPr="00577CA1">
        <w:rPr>
          <w:rFonts w:eastAsiaTheme="minorEastAsia" w:hint="eastAsia"/>
          <w:color w:val="0070C0"/>
        </w:rPr>
        <w:instrText>REF _Ref421275974 \h</w:instrText>
      </w:r>
      <w:r w:rsidRPr="00577CA1">
        <w:rPr>
          <w:rFonts w:eastAsiaTheme="minorEastAsia"/>
          <w:color w:val="0070C0"/>
        </w:rPr>
        <w:instrText xml:space="preserve">  \* MERGEFORMAT </w:instrText>
      </w:r>
      <w:r w:rsidRPr="00577CA1">
        <w:rPr>
          <w:rFonts w:eastAsiaTheme="minorEastAsia"/>
          <w:color w:val="0070C0"/>
        </w:rPr>
      </w:r>
      <w:r w:rsidRPr="00577CA1">
        <w:rPr>
          <w:rFonts w:eastAsiaTheme="minorEastAsia"/>
          <w:color w:val="0070C0"/>
        </w:rPr>
        <w:fldChar w:fldCharType="separate"/>
      </w:r>
      <w:r w:rsidR="00577CA1" w:rsidRPr="00577CA1">
        <w:rPr>
          <w:rFonts w:eastAsiaTheme="minorEastAsia" w:hint="eastAsia"/>
          <w:color w:val="0070C0"/>
          <w:sz w:val="20"/>
          <w:szCs w:val="20"/>
        </w:rPr>
        <w:t xml:space="preserve">図 </w:t>
      </w:r>
      <w:r w:rsidR="00577CA1" w:rsidRPr="00577CA1">
        <w:rPr>
          <w:rFonts w:eastAsiaTheme="minorEastAsia"/>
          <w:color w:val="0070C0"/>
          <w:sz w:val="20"/>
          <w:szCs w:val="20"/>
        </w:rPr>
        <w:t>64</w:t>
      </w:r>
      <w:r w:rsidR="00577CA1" w:rsidRPr="00577CA1">
        <w:rPr>
          <w:rFonts w:eastAsiaTheme="minorEastAsia" w:hint="eastAsia"/>
          <w:color w:val="0070C0"/>
          <w:sz w:val="20"/>
          <w:szCs w:val="20"/>
        </w:rPr>
        <w:t xml:space="preserve">　シートの行を前後と区別して見易く表示</w:t>
      </w:r>
      <w:r w:rsidRPr="00577CA1">
        <w:rPr>
          <w:rFonts w:eastAsiaTheme="minorEastAsia"/>
          <w:color w:val="0070C0"/>
        </w:rPr>
        <w:fldChar w:fldCharType="end"/>
      </w:r>
      <w:r w:rsidRPr="005B4D3D">
        <w:rPr>
          <w:rFonts w:eastAsiaTheme="minorEastAsia" w:hint="eastAsia"/>
        </w:rPr>
        <w:t>」</w:t>
      </w:r>
      <w:r w:rsidRPr="00D03215">
        <w:rPr>
          <w:rFonts w:hint="eastAsia"/>
        </w:rPr>
        <w:t>のように行をすべて横に選択して文字を反転しますので読み易くなります。</w:t>
      </w:r>
      <w:bookmarkEnd w:id="458"/>
      <w:r w:rsidRPr="00D03215">
        <w:rPr>
          <w:rFonts w:hint="eastAsia"/>
        </w:rPr>
        <w:t>特に順位番号のセルを右クリックすると氏名などの発表で便利です。</w:t>
      </w:r>
    </w:p>
    <w:p w14:paraId="51D21574" w14:textId="77777777" w:rsidR="00EC3C48" w:rsidRDefault="00EC3C48" w:rsidP="0021558B">
      <w:pPr>
        <w:pStyle w:val="3"/>
      </w:pPr>
      <w:r w:rsidRPr="003E5722">
        <w:rPr>
          <w:rFonts w:hint="eastAsia"/>
        </w:rPr>
        <w:t>「毎回入力データ」シートでは4行が反転します。</w:t>
      </w:r>
    </w:p>
    <w:p w14:paraId="038DECDE" w14:textId="77777777" w:rsidR="00D057C4" w:rsidRPr="00D057C4" w:rsidRDefault="00D057C4" w:rsidP="00D057C4">
      <w:pPr>
        <w:ind w:leftChars="300" w:left="630"/>
      </w:pPr>
      <w:r w:rsidRPr="00D03215">
        <w:rPr>
          <w:noProof/>
        </w:rPr>
        <mc:AlternateContent>
          <mc:Choice Requires="wpg">
            <w:drawing>
              <wp:inline distT="0" distB="0" distL="0" distR="0" wp14:anchorId="0D117A80" wp14:editId="72953193">
                <wp:extent cx="5247005" cy="1467197"/>
                <wp:effectExtent l="0" t="0" r="0" b="0"/>
                <wp:docPr id="1654826143" name="グループ化 193"/>
                <wp:cNvGraphicFramePr/>
                <a:graphic xmlns:a="http://schemas.openxmlformats.org/drawingml/2006/main">
                  <a:graphicData uri="http://schemas.microsoft.com/office/word/2010/wordprocessingGroup">
                    <wpg:wgp>
                      <wpg:cNvGrpSpPr/>
                      <wpg:grpSpPr>
                        <a:xfrm>
                          <a:off x="0" y="0"/>
                          <a:ext cx="5247005" cy="1467197"/>
                          <a:chOff x="0" y="0"/>
                          <a:chExt cx="5247005" cy="1467197"/>
                        </a:xfrm>
                      </wpg:grpSpPr>
                      <wps:wsp>
                        <wps:cNvPr id="1426865239" name="テキスト ボックス 112"/>
                        <wps:cNvSpPr txBox="1"/>
                        <wps:spPr>
                          <a:xfrm>
                            <a:off x="8312" y="1238597"/>
                            <a:ext cx="5217795" cy="228600"/>
                          </a:xfrm>
                          <a:prstGeom prst="rect">
                            <a:avLst/>
                          </a:prstGeom>
                          <a:solidFill>
                            <a:prstClr val="white"/>
                          </a:solidFill>
                          <a:ln>
                            <a:noFill/>
                          </a:ln>
                          <a:effectLst/>
                        </wps:spPr>
                        <wps:txbx>
                          <w:txbxContent>
                            <w:p w14:paraId="23300B78" w14:textId="77777777" w:rsidR="00D057C4" w:rsidRPr="00D03215" w:rsidRDefault="00D057C4" w:rsidP="00D057C4">
                              <w:pPr>
                                <w:pStyle w:val="ab"/>
                              </w:pPr>
                              <w:bookmarkStart w:id="459" w:name="_Ref42127597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64</w:t>
                              </w:r>
                              <w:r w:rsidRPr="00D03215">
                                <w:fldChar w:fldCharType="end"/>
                              </w:r>
                              <w:r w:rsidRPr="00D03215">
                                <w:rPr>
                                  <w:rFonts w:hint="eastAsia"/>
                                </w:rPr>
                                <w:t xml:space="preserve">　シートの行を前後と区別して見易く表示</w:t>
                              </w:r>
                              <w:bookmarkEnd w:id="45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47486361" name="図 192"/>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5247005" cy="1203325"/>
                          </a:xfrm>
                          <a:prstGeom prst="rect">
                            <a:avLst/>
                          </a:prstGeom>
                        </pic:spPr>
                      </pic:pic>
                    </wpg:wgp>
                  </a:graphicData>
                </a:graphic>
              </wp:inline>
            </w:drawing>
          </mc:Choice>
          <mc:Fallback>
            <w:pict>
              <v:group w14:anchorId="0D117A80" id="グループ化 193" o:spid="_x0000_s1218" style="width:413.15pt;height:115.55pt;mso-position-horizontal-relative:char;mso-position-vertical-relative:line" coordsize="52470,14671"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">
                <v:shape id="テキスト ボックス 112" o:spid="_x0000_s1219" type="#_x0000_t202" style="position:absolute;left:83;top:12385;width:5217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" stroked="f">
                  <v:textbox style="mso-fit-shape-to-text:t" inset="0,0,0,0">
                    <w:txbxContent>
                      <w:p w14:paraId="23300B78" w14:textId="77777777" w:rsidR="00D057C4" w:rsidRPr="00D03215" w:rsidRDefault="00D057C4" w:rsidP="00D057C4">
                        <w:pPr>
                          <w:pStyle w:val="ab"/>
                        </w:pPr>
                        <w:bookmarkStart w:id="534" w:name="_Ref42127597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64</w:t>
                        </w:r>
                        <w:r w:rsidRPr="00D03215">
                          <w:fldChar w:fldCharType="end"/>
                        </w:r>
                        <w:r w:rsidRPr="00D03215">
                          <w:rPr>
                            <w:rFonts w:hint="eastAsia"/>
                          </w:rPr>
                          <w:t xml:space="preserve">　シートの行を前後と区別して見易く表示</w:t>
                        </w:r>
                        <w:bookmarkEnd w:id="534"/>
                      </w:p>
                    </w:txbxContent>
                  </v:textbox>
                </v:shape>
                <v:shape id="図 192" o:spid="_x0000_s1220" type="#_x0000_t75" style="position:absolute;width:52470;height:12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">
                  <v:imagedata r:id="rId133" o:title=""/>
                </v:shape>
                <w10:anchorlock/>
              </v:group>
            </w:pict>
          </mc:Fallback>
        </mc:AlternateContent>
      </w:r>
    </w:p>
    <w:p w14:paraId="76C4BF6F" w14:textId="77777777" w:rsidR="00EC3C48" w:rsidRPr="007147CC" w:rsidRDefault="00EC3C48" w:rsidP="0021558B">
      <w:pPr>
        <w:pStyle w:val="3"/>
      </w:pPr>
      <w:r w:rsidRPr="007147CC">
        <w:rPr>
          <w:rFonts w:hint="eastAsia"/>
        </w:rPr>
        <w:t>「</w:t>
      </w:r>
      <w:r w:rsidR="00570777" w:rsidRPr="007147CC">
        <w:rPr>
          <w:rFonts w:hint="eastAsia"/>
        </w:rPr>
        <w:t>点数順集計表</w:t>
      </w:r>
      <w:r w:rsidRPr="007147CC">
        <w:rPr>
          <w:rFonts w:hint="eastAsia"/>
        </w:rPr>
        <w:t>」シート</w:t>
      </w:r>
      <w:r w:rsidR="00570777" w:rsidRPr="007147CC">
        <w:rPr>
          <w:rFonts w:hint="eastAsia"/>
        </w:rPr>
        <w:t>から右のシート</w:t>
      </w:r>
      <w:r w:rsidRPr="007147CC">
        <w:rPr>
          <w:rFonts w:hint="eastAsia"/>
        </w:rPr>
        <w:t>は、</w:t>
      </w:r>
      <w:r w:rsidR="00570777" w:rsidRPr="007147CC">
        <w:rPr>
          <w:rFonts w:hint="eastAsia"/>
        </w:rPr>
        <w:t>「W」列までなら、</w:t>
      </w:r>
      <w:r w:rsidRPr="007147CC">
        <w:rPr>
          <w:rFonts w:hint="eastAsia"/>
        </w:rPr>
        <w:t>どのセルを右クリックしても一行を横に反転します。</w:t>
      </w:r>
      <w:r w:rsidR="007147CC" w:rsidRPr="007147CC">
        <w:rPr>
          <w:rFonts w:hint="eastAsia"/>
        </w:rPr>
        <w:t>（大会で成績発表をする時のためです）</w:t>
      </w:r>
    </w:p>
    <w:p w14:paraId="74F10DC4" w14:textId="77777777" w:rsidR="00EC3C48" w:rsidRPr="00D03215" w:rsidRDefault="00EC3C48" w:rsidP="0021558B">
      <w:pPr>
        <w:pStyle w:val="3"/>
      </w:pPr>
      <w:r w:rsidRPr="00D03215">
        <w:rPr>
          <w:rFonts w:hint="eastAsia"/>
        </w:rPr>
        <w:t>薄黒く横一列に反転させたこの機能では、他のセルを左クリックすれば消えます。</w:t>
      </w:r>
    </w:p>
    <w:p w14:paraId="5EAA0F90" w14:textId="77777777" w:rsidR="00EC3C48" w:rsidRPr="00D03215" w:rsidRDefault="00EC3C48" w:rsidP="0021558B">
      <w:pPr>
        <w:pStyle w:val="3"/>
      </w:pPr>
      <w:r w:rsidRPr="00D03215">
        <w:rPr>
          <w:rFonts w:hint="eastAsia"/>
        </w:rPr>
        <w:t>右クリックで横一列に反転するのはセルを選択しているので「Delete」キーなどを押すとデータが消えるので、そのような操作をしてはいけません。消す目的の場合はこの限りではありません。誤って操作した場合「元に戻す」ボタンが有効です。</w:t>
      </w:r>
    </w:p>
    <w:p w14:paraId="3D23EECA" w14:textId="77777777" w:rsidR="00EC3C48" w:rsidRPr="00D03215" w:rsidRDefault="00EC3C48" w:rsidP="00C928CA">
      <w:pPr>
        <w:pStyle w:val="2"/>
      </w:pPr>
      <w:bookmarkStart w:id="460" w:name="_Toc328308537"/>
      <w:bookmarkStart w:id="461" w:name="_Toc56535417"/>
      <w:bookmarkStart w:id="462" w:name="_Toc220058867"/>
      <w:r w:rsidRPr="00D03215">
        <w:rPr>
          <w:rFonts w:hint="eastAsia"/>
        </w:rPr>
        <w:t>印刷について</w:t>
      </w:r>
      <w:bookmarkEnd w:id="460"/>
      <w:bookmarkEnd w:id="461"/>
      <w:bookmarkEnd w:id="462"/>
    </w:p>
    <w:p w14:paraId="268C8F4E" w14:textId="77777777" w:rsidR="00EC3C48" w:rsidRPr="00D03215" w:rsidRDefault="00EC3C48" w:rsidP="00840124">
      <w:pPr>
        <w:ind w:leftChars="337" w:left="708"/>
      </w:pPr>
      <w:r w:rsidRPr="00D03215">
        <w:rPr>
          <w:rFonts w:hint="eastAsia"/>
        </w:rPr>
        <w:t>このプログラムは行数を固定した集計ではなく1,000名まで自由に人数が変えられます。</w:t>
      </w:r>
      <w:r w:rsidRPr="00D03215">
        <w:br/>
      </w:r>
      <w:r w:rsidRPr="00D03215">
        <w:rPr>
          <w:rFonts w:hint="eastAsia"/>
        </w:rPr>
        <w:t>そのため印刷する場合は人数に応じて自由に設定変更してください。</w:t>
      </w:r>
      <w:r w:rsidRPr="00D03215">
        <w:br/>
      </w:r>
      <w:r w:rsidRPr="00D03215">
        <w:rPr>
          <w:rFonts w:hint="eastAsia"/>
        </w:rPr>
        <w:t>印刷プレビューに移動した場合は「印刷プレビューの表示」ボタンを押してください。</w:t>
      </w:r>
      <w:r w:rsidRPr="00D03215">
        <w:br/>
      </w:r>
      <w:r w:rsidRPr="00D03215">
        <w:rPr>
          <w:rFonts w:hint="eastAsia"/>
        </w:rPr>
        <w:t>「毎回入力データ」シートは行数が他のシートに比べて多いので人数に応じて縦、横の向きと余白、「拡大／縮小」の率2％前後上げ下げして見るなどの設定変更してください。大きくは「毎回入力データ」シートと他のシートの2種類となるはずです。大会前などで氏名より左の入力が終わっていて打数のデータが入力されていない場合でも＜集計＞を押すと他の集計シートに氏名を転記し、データが未入力のためその後でエラーは出ますが印刷するためのプレビューの確認はできるので事前に設定ができます。他の集計シートには氏名などのデータが残っていても集計時に自動クリアします。試合データを入力後に＜集計＞を押すと集計をします。これらの試しはサンプルデータでも確認ができますのでプレーの前によく確認して実行してください。</w:t>
      </w:r>
    </w:p>
    <w:p w14:paraId="79626798" w14:textId="77777777" w:rsidR="00EC3C48" w:rsidRPr="00D03215" w:rsidRDefault="00EC3C48" w:rsidP="00C928CA">
      <w:pPr>
        <w:pStyle w:val="2"/>
      </w:pPr>
      <w:bookmarkStart w:id="463" w:name="_Toc56535418"/>
      <w:bookmarkStart w:id="464" w:name="_Toc220058868"/>
      <w:r w:rsidRPr="00D03215">
        <w:rPr>
          <w:rFonts w:hint="eastAsia"/>
        </w:rPr>
        <w:lastRenderedPageBreak/>
        <w:t>毎回入力データシートを使用しない場合</w:t>
      </w:r>
      <w:bookmarkEnd w:id="463"/>
      <w:bookmarkEnd w:id="464"/>
    </w:p>
    <w:p w14:paraId="4F2D1E44" w14:textId="014244F7" w:rsidR="00EC3C48" w:rsidRPr="00D03215" w:rsidRDefault="00EC3C48" w:rsidP="0021558B">
      <w:pPr>
        <w:pStyle w:val="3"/>
      </w:pPr>
      <w:r w:rsidRPr="00D03215">
        <w:rPr>
          <w:rFonts w:hint="eastAsia"/>
        </w:rPr>
        <w:t>「集計入力データ」シートを常用し「毎回入力データ」シートは使わないという場合は「毎回入力データ」シートを表示してデータが記されている範囲の4行～123行までの行ボタンの上をドラッグしてショートカットメニューを表示し＜削除(D)＞を押してください。非表示、または表示を戻す場合は次項の</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_Ref432842396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(4)2)</w:t>
      </w:r>
      <w:r w:rsidRPr="00577CA1">
        <w:rPr>
          <w:color w:val="0070C0"/>
        </w:rPr>
        <w:fldChar w:fldCharType="end"/>
      </w:r>
      <w:r w:rsidRPr="00D03215">
        <w:rPr>
          <w:rFonts w:hint="eastAsia"/>
        </w:rPr>
        <w:t>」</w:t>
      </w:r>
      <w:r w:rsidRPr="005F63B9">
        <w:rPr>
          <w:rFonts w:hint="eastAsia"/>
          <w:color w:val="0070C0"/>
        </w:rPr>
        <w:t>「</w:t>
      </w:r>
      <w:r w:rsidRPr="00577CA1">
        <w:rPr>
          <w:color w:val="0070C0"/>
        </w:rPr>
        <w:fldChar w:fldCharType="begin"/>
      </w:r>
      <w:r w:rsidRPr="00577CA1">
        <w:rPr>
          <w:color w:val="0070C0"/>
        </w:rPr>
        <w:instrText xml:space="preserve"> REF _Ref432842399 \r \h  \* MERGEFORMAT </w:instrText>
      </w:r>
      <w:r w:rsidRPr="00577CA1">
        <w:rPr>
          <w:color w:val="0070C0"/>
        </w:rPr>
      </w:r>
      <w:r w:rsidRPr="00577CA1">
        <w:rPr>
          <w:color w:val="0070C0"/>
        </w:rPr>
        <w:fldChar w:fldCharType="separate"/>
      </w:r>
      <w:r w:rsidR="00577CA1" w:rsidRPr="00577CA1">
        <w:rPr>
          <w:color w:val="0070C0"/>
        </w:rPr>
        <w:t>(4)3)</w:t>
      </w:r>
      <w:r w:rsidRPr="00577CA1">
        <w:rPr>
          <w:color w:val="0070C0"/>
        </w:rPr>
        <w:fldChar w:fldCharType="end"/>
      </w:r>
      <w:r w:rsidRPr="00D03215">
        <w:rPr>
          <w:rFonts w:hint="eastAsia"/>
        </w:rPr>
        <w:t>」を参考にシート名を「毎回入力データ」シートに置き換えて解釈してください。</w:t>
      </w:r>
    </w:p>
    <w:p w14:paraId="10EEEDD9" w14:textId="47016789" w:rsidR="00EC3C48" w:rsidRPr="00D03215" w:rsidRDefault="00EC3C48" w:rsidP="00460E9A">
      <w:pPr>
        <w:ind w:leftChars="203" w:left="707" w:hangingChars="134" w:hanging="281"/>
      </w:pPr>
      <w:r w:rsidRPr="005400E3">
        <w:rPr>
          <w:rFonts w:hint="eastAsia"/>
          <w:color w:val="ED0000"/>
        </w:rPr>
        <w:t>注意</w:t>
      </w:r>
      <w:r w:rsidRPr="00D03215">
        <w:rPr>
          <w:rFonts w:hint="eastAsia"/>
        </w:rPr>
        <w:t>： 行ボタンの上をドラッグして表を削除した場合に再度利用する場合は</w:t>
      </w:r>
      <w:r w:rsidRPr="005F63B9">
        <w:rPr>
          <w:rFonts w:hint="eastAsia"/>
          <w:color w:val="0070C0"/>
        </w:rPr>
        <w:t>「</w:t>
      </w:r>
      <w:r w:rsidR="00081DB1" w:rsidRPr="00577CA1">
        <w:rPr>
          <w:color w:val="0070C0"/>
        </w:rPr>
        <w:fldChar w:fldCharType="begin"/>
      </w:r>
      <w:r w:rsidR="00081DB1" w:rsidRPr="00577CA1">
        <w:rPr>
          <w:color w:val="0070C0"/>
        </w:rPr>
        <w:instrText xml:space="preserve"> </w:instrText>
      </w:r>
      <w:r w:rsidR="00081DB1" w:rsidRPr="00577CA1">
        <w:rPr>
          <w:rFonts w:hint="eastAsia"/>
          <w:color w:val="0070C0"/>
        </w:rPr>
        <w:instrText>REF _Ref445581437 \r \h</w:instrText>
      </w:r>
      <w:r w:rsidR="00081DB1" w:rsidRPr="00577CA1">
        <w:rPr>
          <w:color w:val="0070C0"/>
        </w:rPr>
        <w:instrText xml:space="preserve"> </w:instrText>
      </w:r>
      <w:r w:rsidR="00081DB1" w:rsidRPr="00577CA1">
        <w:rPr>
          <w:color w:val="0070C0"/>
        </w:rPr>
      </w:r>
      <w:r w:rsidR="00081DB1" w:rsidRPr="00577CA1">
        <w:rPr>
          <w:color w:val="0070C0"/>
        </w:rPr>
        <w:fldChar w:fldCharType="separate"/>
      </w:r>
      <w:r w:rsidR="00577CA1" w:rsidRPr="00577CA1">
        <w:rPr>
          <w:rFonts w:hint="eastAsia"/>
          <w:color w:val="0070C0"/>
        </w:rPr>
        <w:t>４</w:t>
      </w:r>
      <w:r w:rsidR="00577CA1" w:rsidRPr="00577CA1">
        <w:rPr>
          <w:color w:val="0070C0"/>
        </w:rPr>
        <w:t>(5)</w:t>
      </w:r>
      <w:r w:rsidR="00081DB1" w:rsidRPr="00577CA1">
        <w:rPr>
          <w:color w:val="0070C0"/>
        </w:rPr>
        <w:fldChar w:fldCharType="end"/>
      </w:r>
      <w:r w:rsidR="00081DB1" w:rsidRPr="00577CA1">
        <w:rPr>
          <w:color w:val="0070C0"/>
        </w:rPr>
        <w:fldChar w:fldCharType="begin"/>
      </w:r>
      <w:r w:rsidR="00081DB1" w:rsidRPr="00577CA1">
        <w:rPr>
          <w:color w:val="0070C0"/>
        </w:rPr>
        <w:instrText xml:space="preserve"> REF _Ref445581437 \h </w:instrText>
      </w:r>
      <w:r w:rsidR="00081DB1" w:rsidRPr="00577CA1">
        <w:rPr>
          <w:color w:val="0070C0"/>
        </w:rPr>
      </w:r>
      <w:r w:rsidR="00081DB1" w:rsidRPr="00577CA1">
        <w:rPr>
          <w:color w:val="0070C0"/>
        </w:rPr>
        <w:fldChar w:fldCharType="separate"/>
      </w:r>
      <w:r w:rsidR="00577CA1" w:rsidRPr="00577CA1">
        <w:rPr>
          <w:rFonts w:hint="eastAsia"/>
          <w:color w:val="0070C0"/>
        </w:rPr>
        <w:t>「毎回入力データ」または「集計入力データ」シートへ氏名などを取り込む</w:t>
      </w:r>
      <w:r w:rsidR="00081DB1" w:rsidRPr="00577CA1">
        <w:rPr>
          <w:color w:val="0070C0"/>
        </w:rPr>
        <w:fldChar w:fldCharType="end"/>
      </w:r>
      <w:r w:rsidRPr="00D03215">
        <w:rPr>
          <w:rFonts w:hint="eastAsia"/>
        </w:rPr>
        <w:t>」、</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_Ref421382128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５</w:t>
      </w:r>
      <w:r w:rsidR="00577CA1" w:rsidRPr="00577CA1">
        <w:rPr>
          <w:color w:val="0070C0"/>
        </w:rPr>
        <w:t>(1)</w:t>
      </w:r>
      <w:r w:rsidRPr="00577CA1">
        <w:rPr>
          <w:color w:val="0070C0"/>
        </w:rPr>
        <w:fldChar w:fldCharType="end"/>
      </w:r>
      <w:r w:rsidRPr="00577CA1">
        <w:rPr>
          <w:color w:val="0070C0"/>
        </w:rPr>
        <w:fldChar w:fldCharType="begin"/>
      </w:r>
      <w:r w:rsidRPr="00577CA1">
        <w:rPr>
          <w:color w:val="0070C0"/>
        </w:rPr>
        <w:instrText xml:space="preserve"> REF _Ref421382128 \h  \* MERGEFORMAT </w:instrText>
      </w:r>
      <w:r w:rsidRPr="00577CA1">
        <w:rPr>
          <w:color w:val="0070C0"/>
        </w:rPr>
      </w:r>
      <w:r w:rsidRPr="00577CA1">
        <w:rPr>
          <w:color w:val="0070C0"/>
        </w:rPr>
        <w:fldChar w:fldCharType="separate"/>
      </w:r>
      <w:r w:rsidR="00577CA1" w:rsidRPr="00577CA1">
        <w:rPr>
          <w:rFonts w:hint="eastAsia"/>
          <w:color w:val="0070C0"/>
        </w:rPr>
        <w:t>新規開始／追加／変更</w:t>
      </w:r>
      <w:r w:rsidRPr="00577CA1">
        <w:rPr>
          <w:color w:val="0070C0"/>
        </w:rPr>
        <w:fldChar w:fldCharType="end"/>
      </w:r>
      <w:r w:rsidRPr="00D03215">
        <w:rPr>
          <w:rFonts w:hint="eastAsia"/>
        </w:rPr>
        <w:t>」、添付の「XL_4R_GG_同好会_2015 03 29.xlsx」や個人用の過去の試合データやバックアップを利用するなどです。次項の</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_Ref432842978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(4)</w:t>
      </w:r>
      <w:r w:rsidRPr="00577CA1">
        <w:rPr>
          <w:color w:val="0070C0"/>
        </w:rPr>
        <w:fldChar w:fldCharType="end"/>
      </w:r>
      <w:r w:rsidRPr="00D03215">
        <w:rPr>
          <w:rFonts w:hint="eastAsia"/>
        </w:rPr>
        <w:t>」の「集計入力データ」シートの場合は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_Ref421197490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52</w:t>
      </w:r>
      <w:r w:rsidR="00577CA1" w:rsidRPr="00577CA1">
        <w:rPr>
          <w:rFonts w:hint="eastAsia"/>
          <w:color w:val="0070C0"/>
        </w:rPr>
        <w:t xml:space="preserve">　データ集計</w:t>
      </w:r>
      <w:r w:rsidRPr="00577CA1">
        <w:rPr>
          <w:color w:val="0070C0"/>
        </w:rPr>
        <w:fldChar w:fldCharType="end"/>
      </w:r>
      <w:r w:rsidRPr="00D03215">
        <w:rPr>
          <w:rFonts w:hint="eastAsia"/>
        </w:rPr>
        <w:t>」</w:t>
      </w:r>
      <w:r w:rsidR="001D6E45" w:rsidRPr="00D03215">
        <w:rPr>
          <w:rFonts w:hint="eastAsia"/>
        </w:rPr>
        <w:t>の</w:t>
      </w:r>
      <w:r w:rsidRPr="00D03215">
        <w:rPr>
          <w:rFonts w:hint="eastAsia"/>
        </w:rPr>
        <w:t>図を表示してチェックマークを付けて実行するなどの方法があります。行ボタンで表を削除する場合はご注意ください。</w:t>
      </w:r>
    </w:p>
    <w:p w14:paraId="39275AD3" w14:textId="77777777" w:rsidR="00EC3C48" w:rsidRPr="00D03215" w:rsidRDefault="00EC3C48" w:rsidP="00C928CA">
      <w:pPr>
        <w:pStyle w:val="2"/>
      </w:pPr>
      <w:bookmarkStart w:id="465" w:name="_Ref432842978"/>
      <w:bookmarkStart w:id="466" w:name="_Toc56535419"/>
      <w:bookmarkStart w:id="467" w:name="_Toc220058869"/>
      <w:r w:rsidRPr="00D03215">
        <w:rPr>
          <w:rFonts w:hint="eastAsia"/>
        </w:rPr>
        <w:t>集計入力データシートを使用しない場合</w:t>
      </w:r>
      <w:bookmarkEnd w:id="465"/>
      <w:bookmarkEnd w:id="466"/>
      <w:bookmarkEnd w:id="467"/>
    </w:p>
    <w:p w14:paraId="35D424F3" w14:textId="77777777" w:rsidR="00EC3C48" w:rsidRPr="00D03215" w:rsidRDefault="00EC3C48" w:rsidP="0021558B">
      <w:pPr>
        <w:pStyle w:val="3"/>
      </w:pPr>
      <w:r w:rsidRPr="00D03215">
        <w:rPr>
          <w:rFonts w:hint="eastAsia"/>
        </w:rPr>
        <w:t>「毎回入力データ」シートを常用し「集計入力データ」シートは使わないという場合は「集計入力データ」シートを表示してデータが記されている範囲の5行～34行までの行ボタンの上をドラッグしてショートカットメニューを表示して＜削除(D)＞を押してください。非表示、表示を戻す場合は前項同様です。</w:t>
      </w:r>
    </w:p>
    <w:p w14:paraId="269A3F04" w14:textId="77777777" w:rsidR="00EC3C48" w:rsidRPr="00D03215" w:rsidRDefault="00EC3C48" w:rsidP="00460E9A">
      <w:pPr>
        <w:ind w:leftChars="135" w:left="283"/>
        <w:rPr>
          <w:b/>
          <w:bCs/>
        </w:rPr>
      </w:pPr>
      <w:r w:rsidRPr="00D03215">
        <w:rPr>
          <w:rFonts w:hint="eastAsia"/>
          <w:b/>
          <w:bCs/>
        </w:rPr>
        <w:t>非表示にする場合：</w:t>
      </w:r>
    </w:p>
    <w:p w14:paraId="067053E6" w14:textId="77777777" w:rsidR="00EC3C48" w:rsidRPr="00D03215" w:rsidRDefault="00EC3C48" w:rsidP="0021558B">
      <w:pPr>
        <w:pStyle w:val="3"/>
      </w:pPr>
      <w:bookmarkStart w:id="468" w:name="_Ref432842396"/>
      <w:r w:rsidRPr="00D03215">
        <w:rPr>
          <w:rFonts w:hint="eastAsia"/>
        </w:rPr>
        <w:t>「集計入力データ」シートのシート見出しの上で右クリックし＜非表示(H)＞をクリックします。</w:t>
      </w:r>
      <w:bookmarkEnd w:id="468"/>
    </w:p>
    <w:p w14:paraId="1E4F510F" w14:textId="77777777" w:rsidR="00EC3C48" w:rsidRPr="00D03215" w:rsidRDefault="00EC3C48" w:rsidP="00460E9A">
      <w:pPr>
        <w:ind w:leftChars="135" w:left="283"/>
        <w:rPr>
          <w:b/>
          <w:bCs/>
        </w:rPr>
      </w:pPr>
      <w:r w:rsidRPr="00D03215">
        <w:rPr>
          <w:rFonts w:hint="eastAsia"/>
          <w:b/>
          <w:bCs/>
        </w:rPr>
        <w:t>表示に戻す場合：</w:t>
      </w:r>
    </w:p>
    <w:p w14:paraId="63E57042" w14:textId="77777777" w:rsidR="008024BB" w:rsidRPr="00D03215" w:rsidRDefault="00EC3C48" w:rsidP="0021558B">
      <w:pPr>
        <w:pStyle w:val="3"/>
      </w:pPr>
      <w:bookmarkStart w:id="469" w:name="_Ref432842399"/>
      <w:r w:rsidRPr="00D03215">
        <w:rPr>
          <w:rFonts w:hint="eastAsia"/>
        </w:rPr>
        <w:t>「ホーム」タブの「セル」で＜書式＞を選択し[再表示] で ＜表示/非表示(U)＞－＜シートの再表示(H)＞－[再表示]ダイアログボックスで「表示するシート(U)：」の 「集計入力データ」を選択し＜OK＞ をクリックします。</w:t>
      </w:r>
      <w:bookmarkEnd w:id="469"/>
    </w:p>
    <w:p w14:paraId="74107C93" w14:textId="77777777" w:rsidR="00EC3C48" w:rsidRPr="00D03215" w:rsidRDefault="00EC3C48" w:rsidP="0021558B">
      <w:pPr>
        <w:pStyle w:val="3"/>
        <w:numPr>
          <w:ilvl w:val="0"/>
          <w:numId w:val="0"/>
        </w:numPr>
      </w:pPr>
    </w:p>
    <w:p w14:paraId="3788031F" w14:textId="77777777" w:rsidR="00EC3C48" w:rsidRPr="00D03215" w:rsidRDefault="00EC3C48" w:rsidP="00E34E8B">
      <w:pPr>
        <w:pStyle w:val="1"/>
      </w:pPr>
      <w:bookmarkStart w:id="470" w:name="_Toc56535420"/>
      <w:bookmarkStart w:id="471" w:name="_Toc220058870"/>
      <w:r w:rsidRPr="00D03215">
        <w:rPr>
          <w:rFonts w:hint="eastAsia"/>
        </w:rPr>
        <w:t>トラブルが起きた場合</w:t>
      </w:r>
      <w:bookmarkEnd w:id="470"/>
      <w:bookmarkEnd w:id="471"/>
    </w:p>
    <w:p w14:paraId="77EC8F81" w14:textId="77777777" w:rsidR="00D12B42" w:rsidRPr="00D03215" w:rsidRDefault="00D12B42" w:rsidP="00C928CA">
      <w:pPr>
        <w:pStyle w:val="2"/>
      </w:pPr>
      <w:bookmarkStart w:id="472" w:name="_Toc59631580"/>
      <w:bookmarkStart w:id="473" w:name="_Ref152575852"/>
      <w:bookmarkStart w:id="474" w:name="_Ref152575905"/>
      <w:bookmarkStart w:id="475" w:name="_Ref152575933"/>
      <w:bookmarkStart w:id="476" w:name="_Toc220058871"/>
      <w:bookmarkStart w:id="477" w:name="_Ref443223576"/>
      <w:bookmarkStart w:id="478" w:name="_Toc53772203"/>
      <w:bookmarkStart w:id="479" w:name="_Toc56535421"/>
      <w:r w:rsidRPr="00D03215">
        <w:rPr>
          <w:rFonts w:hint="eastAsia"/>
        </w:rPr>
        <w:t>全試合スコア集計タブの</w:t>
      </w:r>
      <w:r w:rsidR="0052643B" w:rsidRPr="00D03215">
        <w:rPr>
          <w:rFonts w:hint="eastAsia"/>
        </w:rPr>
        <w:t>コマンド</w:t>
      </w:r>
      <w:r w:rsidRPr="00D03215">
        <w:rPr>
          <w:rFonts w:hint="eastAsia"/>
        </w:rPr>
        <w:t>がシートで切り替わらない。その他のトラブル</w:t>
      </w:r>
      <w:bookmarkEnd w:id="472"/>
      <w:bookmarkEnd w:id="473"/>
      <w:bookmarkEnd w:id="474"/>
      <w:bookmarkEnd w:id="475"/>
      <w:bookmarkEnd w:id="476"/>
    </w:p>
    <w:p w14:paraId="494A407F" w14:textId="77777777" w:rsidR="00D12B42" w:rsidRPr="00D03215" w:rsidRDefault="00D12B42" w:rsidP="0021558B">
      <w:pPr>
        <w:pStyle w:val="3"/>
        <w:rPr>
          <w:rStyle w:val="30"/>
        </w:rPr>
      </w:pPr>
      <w:bookmarkStart w:id="480" w:name="_Ref59630871"/>
      <w:r w:rsidRPr="00D03215">
        <w:rPr>
          <w:rStyle w:val="30"/>
          <w:rFonts w:hint="eastAsia"/>
        </w:rPr>
        <w:t>＜Alt＞－＜t＞－＜i＞の順にキーを押してください。</w:t>
      </w:r>
      <w:bookmarkEnd w:id="480"/>
    </w:p>
    <w:p w14:paraId="4099330F" w14:textId="6603E2F3" w:rsidR="00D12B42" w:rsidRPr="00D03215" w:rsidRDefault="00D12B42" w:rsidP="0021558B">
      <w:pPr>
        <w:pStyle w:val="3"/>
      </w:pPr>
      <w:bookmarkStart w:id="481" w:name="_Hlk192340122"/>
      <w:r w:rsidRPr="005F63B9">
        <w:rPr>
          <w:rStyle w:val="30"/>
          <w:rFonts w:hint="eastAsia"/>
          <w:color w:val="0070C0"/>
        </w:rPr>
        <w:t>「</w:t>
      </w:r>
      <w:r w:rsidR="006722BF" w:rsidRPr="00577CA1">
        <w:rPr>
          <w:rStyle w:val="30"/>
          <w:color w:val="0070C0"/>
        </w:rPr>
        <w:fldChar w:fldCharType="begin"/>
      </w:r>
      <w:r w:rsidR="006722BF" w:rsidRPr="00577CA1">
        <w:rPr>
          <w:rStyle w:val="30"/>
          <w:color w:val="0070C0"/>
        </w:rPr>
        <w:instrText xml:space="preserve"> </w:instrText>
      </w:r>
      <w:r w:rsidR="006722BF" w:rsidRPr="00577CA1">
        <w:rPr>
          <w:rStyle w:val="30"/>
          <w:rFonts w:hint="eastAsia"/>
          <w:color w:val="0070C0"/>
        </w:rPr>
        <w:instrText>REF _Ref64991635 \h</w:instrText>
      </w:r>
      <w:r w:rsidR="006722BF" w:rsidRPr="00577CA1">
        <w:rPr>
          <w:rStyle w:val="30"/>
          <w:color w:val="0070C0"/>
        </w:rPr>
        <w:instrText xml:space="preserve"> </w:instrText>
      </w:r>
      <w:r w:rsidR="006722BF" w:rsidRPr="00577CA1">
        <w:rPr>
          <w:rStyle w:val="30"/>
          <w:color w:val="0070C0"/>
        </w:rPr>
      </w:r>
      <w:r w:rsidR="006722BF" w:rsidRPr="00577CA1">
        <w:rPr>
          <w:rStyle w:val="30"/>
          <w:color w:val="0070C0"/>
        </w:rPr>
        <w:fldChar w:fldCharType="separate"/>
      </w:r>
      <w:r w:rsidR="00577CA1" w:rsidRPr="00577CA1">
        <w:rPr>
          <w:color w:val="0070C0"/>
        </w:rPr>
        <w:t xml:space="preserve">図 </w:t>
      </w:r>
      <w:r w:rsidR="00577CA1" w:rsidRPr="00577CA1">
        <w:rPr>
          <w:noProof/>
          <w:color w:val="0070C0"/>
        </w:rPr>
        <w:t>65</w:t>
      </w:r>
      <w:r w:rsidR="00577CA1" w:rsidRPr="00577CA1">
        <w:rPr>
          <w:color w:val="0070C0"/>
        </w:rPr>
        <w:t xml:space="preserve"> </w:t>
      </w:r>
      <w:r w:rsidR="00577CA1" w:rsidRPr="00577CA1">
        <w:rPr>
          <w:rFonts w:hint="eastAsia"/>
          <w:color w:val="0070C0"/>
        </w:rPr>
        <w:t>アドインダイアログ</w:t>
      </w:r>
      <w:r w:rsidR="006722BF" w:rsidRPr="00577CA1">
        <w:rPr>
          <w:rStyle w:val="30"/>
          <w:color w:val="0070C0"/>
        </w:rPr>
        <w:fldChar w:fldCharType="end"/>
      </w:r>
      <w:r w:rsidRPr="00D03215">
        <w:rPr>
          <w:rStyle w:val="30"/>
          <w:rFonts w:hint="eastAsia"/>
        </w:rPr>
        <w:t>」の図を開くので「XL_</w:t>
      </w:r>
      <w:r w:rsidR="005E2CDB">
        <w:rPr>
          <w:rStyle w:val="30"/>
          <w:rFonts w:hint="eastAsia"/>
        </w:rPr>
        <w:t>４R_グラウンドゴルフpg</w:t>
      </w:r>
      <w:r w:rsidRPr="00D03215">
        <w:rPr>
          <w:rFonts w:hint="eastAsia"/>
        </w:rPr>
        <w:t>」のチェックを「OFF」にして無効化にしてください。</w:t>
      </w:r>
    </w:p>
    <w:bookmarkEnd w:id="481"/>
    <w:p w14:paraId="5048A801" w14:textId="65EEDD47" w:rsidR="00D12B42" w:rsidRPr="00D03215" w:rsidRDefault="00F1618B" w:rsidP="0021558B">
      <w:pPr>
        <w:pStyle w:val="3"/>
      </w:pPr>
      <w:r w:rsidRPr="00D03215">
        <w:rPr>
          <w:rFonts w:hint="eastAsia"/>
          <w:noProof/>
        </w:rPr>
        <mc:AlternateContent>
          <mc:Choice Requires="wpg">
            <w:drawing>
              <wp:anchor distT="0" distB="0" distL="114300" distR="114300" simplePos="0" relativeHeight="251843584" behindDoc="0" locked="0" layoutInCell="1" allowOverlap="1" wp14:anchorId="609BD3A1" wp14:editId="5512B1D0">
                <wp:simplePos x="0" y="0"/>
                <wp:positionH relativeFrom="margin">
                  <wp:align>right</wp:align>
                </wp:positionH>
                <wp:positionV relativeFrom="paragraph">
                  <wp:posOffset>-759348</wp:posOffset>
                </wp:positionV>
                <wp:extent cx="2219960" cy="2146300"/>
                <wp:effectExtent l="0" t="0" r="8890" b="6350"/>
                <wp:wrapSquare wrapText="bothSides"/>
                <wp:docPr id="551" name="グループ化 551"/>
                <wp:cNvGraphicFramePr/>
                <a:graphic xmlns:a="http://schemas.openxmlformats.org/drawingml/2006/main">
                  <a:graphicData uri="http://schemas.microsoft.com/office/word/2010/wordprocessingGroup">
                    <wpg:wgp>
                      <wpg:cNvGrpSpPr/>
                      <wpg:grpSpPr>
                        <a:xfrm>
                          <a:off x="0" y="0"/>
                          <a:ext cx="2219960" cy="2146300"/>
                          <a:chOff x="0" y="0"/>
                          <a:chExt cx="2219960" cy="2146300"/>
                        </a:xfrm>
                      </wpg:grpSpPr>
                      <pic:pic xmlns:pic="http://schemas.openxmlformats.org/drawingml/2006/picture">
                        <pic:nvPicPr>
                          <pic:cNvPr id="549" name="図 549"/>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2219960" cy="1923415"/>
                          </a:xfrm>
                          <a:prstGeom prst="rect">
                            <a:avLst/>
                          </a:prstGeom>
                        </pic:spPr>
                      </pic:pic>
                      <wps:wsp>
                        <wps:cNvPr id="550" name="テキスト ボックス 550"/>
                        <wps:cNvSpPr txBox="1"/>
                        <wps:spPr>
                          <a:xfrm>
                            <a:off x="59267" y="1917700"/>
                            <a:ext cx="2152015" cy="228600"/>
                          </a:xfrm>
                          <a:prstGeom prst="rect">
                            <a:avLst/>
                          </a:prstGeom>
                          <a:solidFill>
                            <a:prstClr val="white"/>
                          </a:solidFill>
                          <a:ln>
                            <a:noFill/>
                          </a:ln>
                        </wps:spPr>
                        <wps:txbx>
                          <w:txbxContent>
                            <w:p w14:paraId="515A1676" w14:textId="77777777" w:rsidR="0033563C" w:rsidRPr="00D03215" w:rsidRDefault="0033563C" w:rsidP="006722BF">
                              <w:pPr>
                                <w:pStyle w:val="ab"/>
                                <w:rPr>
                                  <w:rFonts w:eastAsia="ＭＳ 明朝"/>
                                </w:rPr>
                              </w:pPr>
                              <w:bookmarkStart w:id="482" w:name="_Ref64991635"/>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65</w:t>
                              </w:r>
                              <w:r w:rsidR="005D10C5" w:rsidRPr="00D03215">
                                <w:fldChar w:fldCharType="end"/>
                              </w:r>
                              <w:r w:rsidRPr="00D03215">
                                <w:t xml:space="preserve"> </w:t>
                              </w:r>
                              <w:r w:rsidRPr="00D03215">
                                <w:rPr>
                                  <w:rFonts w:hint="eastAsia"/>
                                </w:rPr>
                                <w:t>アドインダイアログ</w:t>
                              </w:r>
                              <w:bookmarkEnd w:id="4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09BD3A1" id="グループ化 551" o:spid="_x0000_s1221" style="position:absolute;left:0;text-align:left;margin-left:123.6pt;margin-top:-59.8pt;width:174.8pt;height:169pt;z-index:251843584;mso-position-horizontal:right;mso-position-horizontal-relative:margin;mso-position-vertical-relative:text" coordsize="22199,2146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">
                <v:shape id="図 549" o:spid="_x0000_s1222" type="#_x0000_t75" style="position:absolute;width:22199;height:19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">
                  <v:imagedata r:id="rId135" o:title=""/>
                </v:shape>
                <v:shape id="テキスト ボックス 550" o:spid="_x0000_s1223" type="#_x0000_t202" style="position:absolute;left:592;top:19177;width:2152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" stroked="f">
                  <v:textbox style="mso-fit-shape-to-text:t" inset="0,0,0,0">
                    <w:txbxContent>
                      <w:p w14:paraId="515A1676" w14:textId="77777777" w:rsidR="0033563C" w:rsidRPr="00D03215" w:rsidRDefault="0033563C" w:rsidP="006722BF">
                        <w:pPr>
                          <w:pStyle w:val="ab"/>
                          <w:rPr>
                            <w:rFonts w:eastAsia="ＭＳ 明朝"/>
                          </w:rPr>
                        </w:pPr>
                        <w:bookmarkStart w:id="558" w:name="_Ref64991635"/>
                        <w:r w:rsidRPr="00D03215">
                          <w:t xml:space="preserve">図 </w:t>
                        </w:r>
                        <w:r w:rsidR="005D10C5" w:rsidRPr="00D03215">
                          <w:fldChar w:fldCharType="begin"/>
                        </w:r>
                        <w:r w:rsidR="005D10C5" w:rsidRPr="00D03215">
                          <w:instrText xml:space="preserve"> SEQ 図 \* ARABIC </w:instrText>
                        </w:r>
                        <w:r w:rsidR="005D10C5" w:rsidRPr="00D03215">
                          <w:fldChar w:fldCharType="separate"/>
                        </w:r>
                        <w:r w:rsidR="00D1780D">
                          <w:rPr>
                            <w:noProof/>
                          </w:rPr>
                          <w:t>65</w:t>
                        </w:r>
                        <w:r w:rsidR="005D10C5" w:rsidRPr="00D03215">
                          <w:fldChar w:fldCharType="end"/>
                        </w:r>
                        <w:r w:rsidRPr="00D03215">
                          <w:t xml:space="preserve"> </w:t>
                        </w:r>
                        <w:r w:rsidRPr="00D03215">
                          <w:rPr>
                            <w:rFonts w:hint="eastAsia"/>
                          </w:rPr>
                          <w:t>アドインダイアログ</w:t>
                        </w:r>
                        <w:bookmarkEnd w:id="558"/>
                      </w:p>
                    </w:txbxContent>
                  </v:textbox>
                </v:shape>
                <w10:wrap type="square" anchorx="margin"/>
              </v:group>
            </w:pict>
          </mc:Fallback>
        </mc:AlternateContent>
      </w:r>
      <w:r w:rsidR="00D12B42" w:rsidRPr="00D03215">
        <w:rPr>
          <w:rFonts w:hint="eastAsia"/>
        </w:rPr>
        <w:t>同図の画面を閉じるので再度上記</w:t>
      </w:r>
      <w:r w:rsidR="00D12B42" w:rsidRPr="005F63B9">
        <w:rPr>
          <w:rFonts w:hint="eastAsia"/>
          <w:color w:val="0070C0"/>
        </w:rPr>
        <w:t>「</w:t>
      </w:r>
      <w:r w:rsidR="00D12B42" w:rsidRPr="00577CA1">
        <w:rPr>
          <w:color w:val="0070C0"/>
        </w:rPr>
        <w:fldChar w:fldCharType="begin"/>
      </w:r>
      <w:r w:rsidR="00D12B42" w:rsidRPr="00577CA1">
        <w:rPr>
          <w:color w:val="0070C0"/>
        </w:rPr>
        <w:instrText xml:space="preserve"> </w:instrText>
      </w:r>
      <w:r w:rsidR="00D12B42" w:rsidRPr="00577CA1">
        <w:rPr>
          <w:rFonts w:hint="eastAsia"/>
          <w:color w:val="0070C0"/>
        </w:rPr>
        <w:instrText>REF _Ref59630871 \r \h</w:instrText>
      </w:r>
      <w:r w:rsidR="00D12B42" w:rsidRPr="00577CA1">
        <w:rPr>
          <w:color w:val="0070C0"/>
        </w:rPr>
        <w:instrText xml:space="preserve"> </w:instrText>
      </w:r>
      <w:r w:rsidR="00D12B42" w:rsidRPr="00577CA1">
        <w:rPr>
          <w:color w:val="0070C0"/>
        </w:rPr>
      </w:r>
      <w:r w:rsidR="00D12B42" w:rsidRPr="00577CA1">
        <w:rPr>
          <w:color w:val="0070C0"/>
        </w:rPr>
        <w:fldChar w:fldCharType="separate"/>
      </w:r>
      <w:r w:rsidR="00577CA1" w:rsidRPr="00577CA1">
        <w:rPr>
          <w:color w:val="0070C0"/>
        </w:rPr>
        <w:t>1)</w:t>
      </w:r>
      <w:r w:rsidR="00D12B42" w:rsidRPr="00577CA1">
        <w:rPr>
          <w:color w:val="0070C0"/>
        </w:rPr>
        <w:fldChar w:fldCharType="end"/>
      </w:r>
      <w:r w:rsidR="00D12B42" w:rsidRPr="00D03215">
        <w:rPr>
          <w:rFonts w:hint="eastAsia"/>
        </w:rPr>
        <w:t>」の操作をしてチェックを「ON」にして有効化してください。以上で初期化してメニューの修復をして起動します。</w:t>
      </w:r>
    </w:p>
    <w:p w14:paraId="0E621B3D" w14:textId="77777777" w:rsidR="00EC3C48" w:rsidRPr="00D03215" w:rsidRDefault="00EC3C48" w:rsidP="00C928CA">
      <w:pPr>
        <w:pStyle w:val="2"/>
      </w:pPr>
      <w:bookmarkStart w:id="483" w:name="_Toc220058872"/>
      <w:r w:rsidRPr="00D03215">
        <w:rPr>
          <w:rFonts w:hint="eastAsia"/>
        </w:rPr>
        <w:t>Excelを開くたびにファイルが見つからないメッセージを表示する</w:t>
      </w:r>
      <w:bookmarkEnd w:id="477"/>
      <w:bookmarkEnd w:id="478"/>
      <w:bookmarkEnd w:id="479"/>
      <w:bookmarkEnd w:id="483"/>
    </w:p>
    <w:p w14:paraId="64BBA3B6" w14:textId="1F0B3F3E" w:rsidR="00EC3C48" w:rsidRPr="00D03215" w:rsidRDefault="00112B8A" w:rsidP="00840124">
      <w:pPr>
        <w:ind w:leftChars="337" w:left="708"/>
      </w:pPr>
      <w:r>
        <w:rPr>
          <w:rFonts w:hint="eastAsia"/>
          <w:b/>
          <w:bCs/>
          <w:noProof/>
          <w:lang w:val="ja-JP"/>
        </w:rPr>
        <w:lastRenderedPageBreak/>
        <mc:AlternateContent>
          <mc:Choice Requires="wpg">
            <w:drawing>
              <wp:anchor distT="0" distB="0" distL="114300" distR="114300" simplePos="0" relativeHeight="252131328" behindDoc="0" locked="0" layoutInCell="1" allowOverlap="1" wp14:anchorId="493C48BC" wp14:editId="28BF3BC6">
                <wp:simplePos x="0" y="0"/>
                <wp:positionH relativeFrom="column">
                  <wp:posOffset>3363072</wp:posOffset>
                </wp:positionH>
                <wp:positionV relativeFrom="paragraph">
                  <wp:posOffset>741120</wp:posOffset>
                </wp:positionV>
                <wp:extent cx="2319655" cy="1566545"/>
                <wp:effectExtent l="0" t="0" r="4445" b="0"/>
                <wp:wrapSquare wrapText="bothSides"/>
                <wp:docPr id="936420457" name="グループ化 182"/>
                <wp:cNvGraphicFramePr/>
                <a:graphic xmlns:a="http://schemas.openxmlformats.org/drawingml/2006/main">
                  <a:graphicData uri="http://schemas.microsoft.com/office/word/2010/wordprocessingGroup">
                    <wpg:wgp>
                      <wpg:cNvGrpSpPr/>
                      <wpg:grpSpPr>
                        <a:xfrm>
                          <a:off x="0" y="0"/>
                          <a:ext cx="2319655" cy="1566545"/>
                          <a:chOff x="0" y="0"/>
                          <a:chExt cx="2319655" cy="1566545"/>
                        </a:xfrm>
                      </wpg:grpSpPr>
                      <wps:wsp>
                        <wps:cNvPr id="885006168" name="テキスト ボックス 5"/>
                        <wps:cNvSpPr txBox="1"/>
                        <wps:spPr>
                          <a:xfrm>
                            <a:off x="20171" y="1337945"/>
                            <a:ext cx="2299335" cy="228600"/>
                          </a:xfrm>
                          <a:prstGeom prst="rect">
                            <a:avLst/>
                          </a:prstGeom>
                          <a:solidFill>
                            <a:prstClr val="white"/>
                          </a:solidFill>
                          <a:ln>
                            <a:noFill/>
                          </a:ln>
                          <a:effectLst/>
                        </wps:spPr>
                        <wps:txbx>
                          <w:txbxContent>
                            <w:p w14:paraId="48ADC7D5" w14:textId="77777777" w:rsidR="0033563C" w:rsidRPr="00D03215" w:rsidRDefault="0033563C" w:rsidP="00AC71EA">
                              <w:pPr>
                                <w:pStyle w:val="ab"/>
                              </w:pPr>
                              <w:bookmarkStart w:id="484" w:name="_Ref432258092"/>
                              <w:bookmarkStart w:id="485" w:name="_Ref5382004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66</w:t>
                              </w:r>
                              <w:r w:rsidRPr="00D03215">
                                <w:fldChar w:fldCharType="end"/>
                              </w:r>
                              <w:bookmarkEnd w:id="484"/>
                              <w:r w:rsidRPr="00D03215">
                                <w:rPr>
                                  <w:rFonts w:hint="eastAsia"/>
                                </w:rPr>
                                <w:t xml:space="preserve"> </w:t>
                              </w:r>
                              <w:bookmarkStart w:id="486" w:name="_Hlk53908371"/>
                              <w:r w:rsidRPr="00D03215">
                                <w:rPr>
                                  <w:rFonts w:hint="eastAsia"/>
                                </w:rPr>
                                <w:t>ファイルが見つからない</w:t>
                              </w:r>
                              <w:bookmarkEnd w:id="485"/>
                              <w:bookmarkEnd w:id="4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22474660" name="図 181"/>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2319655" cy="1341120"/>
                          </a:xfrm>
                          <a:prstGeom prst="rect">
                            <a:avLst/>
                          </a:prstGeom>
                        </pic:spPr>
                      </pic:pic>
                    </wpg:wgp>
                  </a:graphicData>
                </a:graphic>
              </wp:anchor>
            </w:drawing>
          </mc:Choice>
          <mc:Fallback>
            <w:pict>
              <v:group w14:anchorId="493C48BC" id="_x0000_s1224" style="position:absolute;left:0;text-align:left;margin-left:264.8pt;margin-top:58.35pt;width:182.65pt;height:123.35pt;z-index:252131328;mso-position-horizontal-relative:text;mso-position-vertical-relative:text" coordsize="23196,15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">
                <v:shape id="テキスト ボックス 5" o:spid="_x0000_s1225" type="#_x0000_t202" style="position:absolute;left:201;top:13379;width:229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" stroked="f">
                  <v:textbox style="mso-fit-shape-to-text:t" inset="0,0,0,0">
                    <w:txbxContent>
                      <w:p w14:paraId="48ADC7D5" w14:textId="77777777" w:rsidR="0033563C" w:rsidRPr="00D03215" w:rsidRDefault="0033563C" w:rsidP="00AC71EA">
                        <w:pPr>
                          <w:pStyle w:val="ab"/>
                        </w:pPr>
                        <w:bookmarkStart w:id="563" w:name="_Ref432258092"/>
                        <w:bookmarkStart w:id="564" w:name="_Ref5382004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66</w:t>
                        </w:r>
                        <w:r w:rsidRPr="00D03215">
                          <w:fldChar w:fldCharType="end"/>
                        </w:r>
                        <w:bookmarkEnd w:id="563"/>
                        <w:r w:rsidRPr="00D03215">
                          <w:rPr>
                            <w:rFonts w:hint="eastAsia"/>
                          </w:rPr>
                          <w:t xml:space="preserve"> </w:t>
                        </w:r>
                        <w:bookmarkStart w:id="565" w:name="_Hlk53908371"/>
                        <w:r w:rsidRPr="00D03215">
                          <w:rPr>
                            <w:rFonts w:hint="eastAsia"/>
                          </w:rPr>
                          <w:t>ファイルが見つからない</w:t>
                        </w:r>
                        <w:bookmarkEnd w:id="564"/>
                        <w:bookmarkEnd w:id="565"/>
                      </w:p>
                    </w:txbxContent>
                  </v:textbox>
                </v:shape>
                <v:shape id="図 181" o:spid="_x0000_s1226" type="#_x0000_t75" style="position:absolute;width:23196;height:134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">
                  <v:imagedata r:id="rId137" o:title=""/>
                </v:shape>
                <w10:wrap type="square"/>
              </v:group>
            </w:pict>
          </mc:Fallback>
        </mc:AlternateContent>
      </w:r>
      <w:r w:rsidR="00EC3C48" w:rsidRPr="00D03215">
        <w:rPr>
          <w:rFonts w:hint="eastAsia"/>
        </w:rPr>
        <w:t>インストールが済んだ後で「XL_4RグラウンドゴルフPg.xlam」を</w:t>
      </w:r>
      <w:r w:rsidR="00EC3C48" w:rsidRPr="005F63B9">
        <w:rPr>
          <w:rFonts w:hint="eastAsia"/>
          <w:color w:val="0070C0"/>
        </w:rPr>
        <w:t>「</w:t>
      </w:r>
      <w:r w:rsidR="00EC3C48" w:rsidRPr="00577CA1">
        <w:rPr>
          <w:color w:val="0070C0"/>
        </w:rPr>
        <w:fldChar w:fldCharType="begin"/>
      </w:r>
      <w:r w:rsidR="00EC3C48" w:rsidRPr="00577CA1">
        <w:rPr>
          <w:color w:val="0070C0"/>
        </w:rPr>
        <w:instrText xml:space="preserve"> </w:instrText>
      </w:r>
      <w:r w:rsidR="00EC3C48" w:rsidRPr="00577CA1">
        <w:rPr>
          <w:rFonts w:hint="eastAsia"/>
          <w:color w:val="0070C0"/>
        </w:rPr>
        <w:instrText>REF _Ref445304158 \r \h</w:instrText>
      </w:r>
      <w:r w:rsidR="00EC3C48" w:rsidRPr="00577CA1">
        <w:rPr>
          <w:color w:val="0070C0"/>
        </w:rPr>
        <w:instrText xml:space="preserve"> </w:instrText>
      </w:r>
      <w:r w:rsidR="00EC3C48" w:rsidRPr="00577CA1">
        <w:rPr>
          <w:color w:val="0070C0"/>
        </w:rPr>
      </w:r>
      <w:r w:rsidR="00EC3C48" w:rsidRPr="00577CA1">
        <w:rPr>
          <w:color w:val="0070C0"/>
        </w:rPr>
        <w:fldChar w:fldCharType="separate"/>
      </w:r>
      <w:r w:rsidR="00577CA1" w:rsidRPr="00577CA1">
        <w:rPr>
          <w:rFonts w:hint="eastAsia"/>
          <w:color w:val="0070C0"/>
        </w:rPr>
        <w:t>３</w:t>
      </w:r>
      <w:r w:rsidR="00577CA1" w:rsidRPr="00577CA1">
        <w:rPr>
          <w:color w:val="0070C0"/>
        </w:rPr>
        <w:t>(4)</w:t>
      </w:r>
      <w:r w:rsidR="00EC3C48" w:rsidRPr="00577CA1">
        <w:rPr>
          <w:color w:val="0070C0"/>
        </w:rPr>
        <w:fldChar w:fldCharType="end"/>
      </w:r>
      <w:r w:rsidR="00EC3C48" w:rsidRPr="00577CA1">
        <w:rPr>
          <w:color w:val="0070C0"/>
        </w:rPr>
        <w:fldChar w:fldCharType="begin"/>
      </w:r>
      <w:r w:rsidR="00EC3C48" w:rsidRPr="00577CA1">
        <w:rPr>
          <w:color w:val="0070C0"/>
        </w:rPr>
        <w:instrText xml:space="preserve"> REF _Ref445304158 \h </w:instrText>
      </w:r>
      <w:r w:rsidR="00EC3C48" w:rsidRPr="00577CA1">
        <w:rPr>
          <w:color w:val="0070C0"/>
        </w:rPr>
      </w:r>
      <w:r w:rsidR="00EC3C48" w:rsidRPr="00577CA1">
        <w:rPr>
          <w:color w:val="0070C0"/>
        </w:rPr>
        <w:fldChar w:fldCharType="separate"/>
      </w:r>
      <w:r w:rsidR="00577CA1" w:rsidRPr="00577CA1">
        <w:rPr>
          <w:rFonts w:hint="eastAsia"/>
          <w:color w:val="0070C0"/>
        </w:rPr>
        <w:t>アンインストール</w:t>
      </w:r>
      <w:r w:rsidR="00EC3C48" w:rsidRPr="00577CA1">
        <w:rPr>
          <w:color w:val="0070C0"/>
        </w:rPr>
        <w:fldChar w:fldCharType="end"/>
      </w:r>
      <w:r w:rsidR="00EC3C48" w:rsidRPr="00D03215">
        <w:rPr>
          <w:rFonts w:hint="eastAsia"/>
        </w:rPr>
        <w:t>」を実行しないで手動で削除する</w:t>
      </w:r>
      <w:bookmarkStart w:id="487" w:name="_Hlk53908122"/>
      <w:r w:rsidR="0056749A" w:rsidRPr="00D03215">
        <w:rPr>
          <w:rFonts w:hint="eastAsia"/>
        </w:rPr>
        <w:t>、または</w:t>
      </w:r>
      <w:bookmarkEnd w:id="487"/>
      <w:r w:rsidR="00EC3C48" w:rsidRPr="00D03215">
        <w:br/>
      </w:r>
      <w:r w:rsidR="00EC3C48" w:rsidRPr="00D03215">
        <w:rPr>
          <w:rFonts w:hint="eastAsia"/>
        </w:rPr>
        <w:t>「</w:t>
      </w:r>
      <w:r w:rsidR="005E2CDB" w:rsidRPr="005E2CDB">
        <w:t>C:\Users\</w:t>
      </w:r>
      <w:r w:rsidR="005E2CDB">
        <w:rPr>
          <w:rFonts w:hint="eastAsia"/>
        </w:rPr>
        <w:t>ユーザー名</w:t>
      </w:r>
      <w:r w:rsidR="005E2CDB" w:rsidRPr="005E2CDB">
        <w:t>\AppData\Roaming\Microsoft\AddIns</w:t>
      </w:r>
      <w:r w:rsidR="00EC3C48" w:rsidRPr="00D03215">
        <w:rPr>
          <w:rFonts w:hint="eastAsia"/>
        </w:rPr>
        <w:t>」フォルダから別の場所へ変更する</w:t>
      </w:r>
      <w:r w:rsidR="0056749A" w:rsidRPr="00D03215">
        <w:rPr>
          <w:rFonts w:hint="eastAsia"/>
        </w:rPr>
        <w:t>、</w:t>
      </w:r>
      <w:r w:rsidR="00EC3C48" w:rsidRPr="00D03215">
        <w:rPr>
          <w:rFonts w:hint="eastAsia"/>
        </w:rPr>
        <w:t>ファイル名を変えるなどをした場合は</w:t>
      </w:r>
      <w:r w:rsidR="00EC3C48" w:rsidRPr="005F63B9">
        <w:rPr>
          <w:rFonts w:hint="eastAsia"/>
          <w:color w:val="0070C0"/>
        </w:rPr>
        <w:t>「</w:t>
      </w:r>
      <w:r w:rsidR="004F7723" w:rsidRPr="00577CA1">
        <w:rPr>
          <w:color w:val="0070C0"/>
        </w:rPr>
        <w:fldChar w:fldCharType="begin"/>
      </w:r>
      <w:r w:rsidR="004F7723" w:rsidRPr="00577CA1">
        <w:rPr>
          <w:color w:val="0070C0"/>
        </w:rPr>
        <w:instrText xml:space="preserve"> </w:instrText>
      </w:r>
      <w:r w:rsidR="004F7723" w:rsidRPr="00577CA1">
        <w:rPr>
          <w:rFonts w:hint="eastAsia"/>
          <w:color w:val="0070C0"/>
        </w:rPr>
        <w:instrText>REF _Ref53820041 \h</w:instrText>
      </w:r>
      <w:r w:rsidR="004F7723" w:rsidRPr="00577CA1">
        <w:rPr>
          <w:color w:val="0070C0"/>
        </w:rPr>
        <w:instrText xml:space="preserve"> </w:instrText>
      </w:r>
      <w:r w:rsidR="004F7723" w:rsidRPr="00577CA1">
        <w:rPr>
          <w:color w:val="0070C0"/>
        </w:rPr>
      </w:r>
      <w:r w:rsidR="004F7723" w:rsidRPr="00577CA1">
        <w:rPr>
          <w:color w:val="0070C0"/>
        </w:rPr>
        <w:fldChar w:fldCharType="separate"/>
      </w:r>
      <w:r w:rsidR="00577CA1" w:rsidRPr="00577CA1">
        <w:rPr>
          <w:rFonts w:hint="eastAsia"/>
          <w:color w:val="0070C0"/>
        </w:rPr>
        <w:t xml:space="preserve">図 </w:t>
      </w:r>
      <w:r w:rsidR="00577CA1" w:rsidRPr="00577CA1">
        <w:rPr>
          <w:noProof/>
          <w:color w:val="0070C0"/>
        </w:rPr>
        <w:t>66</w:t>
      </w:r>
      <w:r w:rsidR="00577CA1" w:rsidRPr="00577CA1">
        <w:rPr>
          <w:rFonts w:hint="eastAsia"/>
          <w:color w:val="0070C0"/>
        </w:rPr>
        <w:t xml:space="preserve"> ファイルが見つからない</w:t>
      </w:r>
      <w:r w:rsidR="004F7723" w:rsidRPr="00577CA1">
        <w:rPr>
          <w:color w:val="0070C0"/>
        </w:rPr>
        <w:fldChar w:fldCharType="end"/>
      </w:r>
      <w:r w:rsidR="00EC3C48" w:rsidRPr="00D03215">
        <w:rPr>
          <w:rFonts w:hint="eastAsia"/>
        </w:rPr>
        <w:t>」の図を表示して、</w:t>
      </w:r>
      <w:r w:rsidR="004F7723">
        <w:rPr>
          <w:rFonts w:hint="eastAsia"/>
        </w:rPr>
        <w:t>この</w:t>
      </w:r>
      <w:r w:rsidR="00EC3C48" w:rsidRPr="00D03215">
        <w:rPr>
          <w:rFonts w:hint="eastAsia"/>
        </w:rPr>
        <w:t>例は「Excel20</w:t>
      </w:r>
      <w:r w:rsidR="004F7723">
        <w:rPr>
          <w:rFonts w:hint="eastAsia"/>
        </w:rPr>
        <w:t>21</w:t>
      </w:r>
      <w:r w:rsidR="00EC3C48" w:rsidRPr="00D03215">
        <w:rPr>
          <w:rFonts w:hint="eastAsia"/>
        </w:rPr>
        <w:t>」</w:t>
      </w:r>
      <w:r w:rsidR="004F7723">
        <w:rPr>
          <w:rFonts w:hint="eastAsia"/>
        </w:rPr>
        <w:t>の</w:t>
      </w:r>
      <w:r w:rsidR="00EC3C48" w:rsidRPr="00D03215">
        <w:rPr>
          <w:rFonts w:hint="eastAsia"/>
        </w:rPr>
        <w:t>場合になります。</w:t>
      </w:r>
      <w:r w:rsidR="00EC3C48" w:rsidRPr="00D03215">
        <w:br/>
      </w:r>
      <w:r w:rsidR="00EC3C48" w:rsidRPr="00D03215">
        <w:rPr>
          <w:rFonts w:hint="eastAsia"/>
        </w:rPr>
        <w:t>＜OK＞を押してもExcelを起動するたびに表示します。対処方法は次のとおりです。</w:t>
      </w:r>
    </w:p>
    <w:p w14:paraId="0D8471EF" w14:textId="77777777" w:rsidR="003D7E1C" w:rsidRPr="00D03215" w:rsidRDefault="003D7E1C" w:rsidP="00460E9A">
      <w:pPr>
        <w:ind w:leftChars="135" w:left="283"/>
        <w:rPr>
          <w:b/>
          <w:bCs/>
        </w:rPr>
      </w:pPr>
      <w:bookmarkStart w:id="488" w:name="対処方法1："/>
      <w:bookmarkStart w:id="489" w:name="_Hlk53909107"/>
      <w:r w:rsidRPr="00D03215">
        <w:rPr>
          <w:rFonts w:hint="eastAsia"/>
          <w:b/>
          <w:bCs/>
        </w:rPr>
        <w:t>対処方法1：</w:t>
      </w:r>
      <w:bookmarkEnd w:id="488"/>
    </w:p>
    <w:p w14:paraId="2D13981F" w14:textId="77777777" w:rsidR="003D7E1C" w:rsidRPr="00D03215" w:rsidRDefault="00973369" w:rsidP="0021558B">
      <w:pPr>
        <w:pStyle w:val="3"/>
      </w:pPr>
      <w:r>
        <w:rPr>
          <w:rFonts w:hint="eastAsia"/>
          <w:noProof/>
          <w:color w:val="0070C0"/>
          <w:lang w:val="ja-JP"/>
        </w:rPr>
        <mc:AlternateContent>
          <mc:Choice Requires="wpg">
            <w:drawing>
              <wp:anchor distT="0" distB="0" distL="114300" distR="114300" simplePos="0" relativeHeight="252138496" behindDoc="0" locked="0" layoutInCell="1" allowOverlap="1" wp14:anchorId="4B64EED9" wp14:editId="7A2BE574">
                <wp:simplePos x="0" y="0"/>
                <wp:positionH relativeFrom="margin">
                  <wp:align>right</wp:align>
                </wp:positionH>
                <wp:positionV relativeFrom="paragraph">
                  <wp:posOffset>183477</wp:posOffset>
                </wp:positionV>
                <wp:extent cx="2335530" cy="3192780"/>
                <wp:effectExtent l="0" t="0" r="7620" b="7620"/>
                <wp:wrapSquare wrapText="bothSides"/>
                <wp:docPr id="2025316455" name="グループ化 183"/>
                <wp:cNvGraphicFramePr/>
                <a:graphic xmlns:a="http://schemas.openxmlformats.org/drawingml/2006/main">
                  <a:graphicData uri="http://schemas.microsoft.com/office/word/2010/wordprocessingGroup">
                    <wpg:wgp>
                      <wpg:cNvGrpSpPr/>
                      <wpg:grpSpPr>
                        <a:xfrm>
                          <a:off x="0" y="0"/>
                          <a:ext cx="2335530" cy="3192780"/>
                          <a:chOff x="0" y="0"/>
                          <a:chExt cx="2335530" cy="3193303"/>
                        </a:xfrm>
                      </wpg:grpSpPr>
                      <wps:wsp>
                        <wps:cNvPr id="22772344" name="テキスト ボックス 452"/>
                        <wps:cNvSpPr txBox="1"/>
                        <wps:spPr>
                          <a:xfrm>
                            <a:off x="0" y="2844053"/>
                            <a:ext cx="2245360" cy="349250"/>
                          </a:xfrm>
                          <a:prstGeom prst="rect">
                            <a:avLst/>
                          </a:prstGeom>
                          <a:solidFill>
                            <a:prstClr val="white"/>
                          </a:solidFill>
                          <a:ln>
                            <a:noFill/>
                          </a:ln>
                        </wps:spPr>
                        <wps:txbx>
                          <w:txbxContent>
                            <w:p w14:paraId="74C7E7F4" w14:textId="77777777" w:rsidR="00AE5CA1" w:rsidRPr="00D03215" w:rsidRDefault="00AE5CA1" w:rsidP="00522A26">
                              <w:pPr>
                                <w:pStyle w:val="ab"/>
                                <w:spacing w:line="240" w:lineRule="exact"/>
                              </w:pPr>
                              <w:bookmarkStart w:id="490" w:name="_Ref5382105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67</w:t>
                              </w:r>
                              <w:r w:rsidRPr="00D03215">
                                <w:fldChar w:fldCharType="end"/>
                              </w:r>
                              <w:r w:rsidRPr="00D03215">
                                <w:t xml:space="preserve"> </w:t>
                              </w:r>
                              <w:r w:rsidRPr="00D03215">
                                <w:rPr>
                                  <w:rFonts w:hint="eastAsia"/>
                                </w:rPr>
                                <w:t>XL_4RグラウンドゴルフPgをリストから削除</w:t>
                              </w:r>
                              <w:bookmarkEnd w:id="49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301382526" name="図 182"/>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2335530" cy="2809240"/>
                          </a:xfrm>
                          <a:prstGeom prst="rect">
                            <a:avLst/>
                          </a:prstGeom>
                        </pic:spPr>
                      </pic:pic>
                    </wpg:wgp>
                  </a:graphicData>
                </a:graphic>
              </wp:anchor>
            </w:drawing>
          </mc:Choice>
          <mc:Fallback>
            <w:pict>
              <v:group w14:anchorId="4B64EED9" id="グループ化 183" o:spid="_x0000_s1227" style="position:absolute;left:0;text-align:left;margin-left:132.7pt;margin-top:14.45pt;width:183.9pt;height:251.4pt;z-index:252138496;mso-position-horizontal:right;mso-position-horizontal-relative:margin;mso-position-vertical-relative:text" coordsize="23355,319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">
                <v:shape id="テキスト ボックス 452" o:spid="_x0000_s1228" type="#_x0000_t202" style="position:absolute;top:28440;width:22453;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" stroked="f">
                  <v:textbox inset="0,0,0,0">
                    <w:txbxContent>
                      <w:p w14:paraId="74C7E7F4" w14:textId="77777777" w:rsidR="00AE5CA1" w:rsidRPr="00D03215" w:rsidRDefault="00AE5CA1" w:rsidP="00522A26">
                        <w:pPr>
                          <w:pStyle w:val="ab"/>
                          <w:spacing w:line="240" w:lineRule="exact"/>
                        </w:pPr>
                        <w:bookmarkStart w:id="570" w:name="_Ref53821051"/>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67</w:t>
                        </w:r>
                        <w:r w:rsidRPr="00D03215">
                          <w:fldChar w:fldCharType="end"/>
                        </w:r>
                        <w:r w:rsidRPr="00D03215">
                          <w:t xml:space="preserve"> </w:t>
                        </w:r>
                        <w:r w:rsidRPr="00D03215">
                          <w:rPr>
                            <w:rFonts w:hint="eastAsia"/>
                          </w:rPr>
                          <w:t>XL_4RグラウンドゴルフPgをリストから削除</w:t>
                        </w:r>
                        <w:bookmarkEnd w:id="570"/>
                      </w:p>
                    </w:txbxContent>
                  </v:textbox>
                </v:shape>
                <v:shape id="図 182" o:spid="_x0000_s1229" type="#_x0000_t75" style="position:absolute;width:23355;height:28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">
                  <v:imagedata r:id="rId139" o:title=""/>
                </v:shape>
                <w10:wrap type="square" anchorx="margin"/>
              </v:group>
            </w:pict>
          </mc:Fallback>
        </mc:AlternateContent>
      </w:r>
      <w:r w:rsidR="003D7E1C" w:rsidRPr="00D03215">
        <w:rPr>
          <w:rFonts w:hint="eastAsia"/>
        </w:rPr>
        <w:t>白紙の状態でExcelを開いてください。</w:t>
      </w:r>
    </w:p>
    <w:p w14:paraId="63BF9CE0" w14:textId="77777777" w:rsidR="003D7E1C" w:rsidRPr="00D03215" w:rsidRDefault="003D7E1C" w:rsidP="0021558B">
      <w:pPr>
        <w:pStyle w:val="3"/>
      </w:pPr>
      <w:bookmarkStart w:id="491" w:name="_Ref421284424"/>
      <w:r w:rsidRPr="00D03215">
        <w:rPr>
          <w:rFonts w:hint="eastAsia"/>
        </w:rPr>
        <w:t>＜Alt＞－＜t＞－＜i＞の順でキーを押します。</w:t>
      </w:r>
    </w:p>
    <w:p w14:paraId="48F21F62" w14:textId="6A37473C" w:rsidR="003D7E1C" w:rsidRDefault="00D13F52" w:rsidP="0021558B">
      <w:pPr>
        <w:pStyle w:val="3"/>
      </w:pPr>
      <w:bookmarkStart w:id="492" w:name="_Ref53688053"/>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_Ref53821051 \h</w:instrText>
      </w:r>
      <w:r w:rsidRPr="00577CA1">
        <w:rPr>
          <w:color w:val="0070C0"/>
        </w:rPr>
        <w:instrText xml:space="preserve"> </w:instrText>
      </w:r>
      <w:r w:rsidR="002D71F4"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 xml:space="preserve">67 </w:t>
      </w:r>
      <w:r w:rsidR="00577CA1" w:rsidRPr="00577CA1">
        <w:rPr>
          <w:rFonts w:hint="eastAsia"/>
          <w:color w:val="0070C0"/>
        </w:rPr>
        <w:t>XL_4RグラウンドゴルフPgをリストから削除</w:t>
      </w:r>
      <w:r w:rsidRPr="00577CA1">
        <w:rPr>
          <w:color w:val="0070C0"/>
        </w:rPr>
        <w:fldChar w:fldCharType="end"/>
      </w:r>
      <w:r w:rsidRPr="00D03215">
        <w:rPr>
          <w:rFonts w:hint="eastAsia"/>
        </w:rPr>
        <w:t>」</w:t>
      </w:r>
      <w:r w:rsidR="003D7E1C" w:rsidRPr="00D03215">
        <w:rPr>
          <w:rFonts w:hint="eastAsia"/>
        </w:rPr>
        <w:t>の図の裏面側「アドイン」ダイアログが開きます。</w:t>
      </w:r>
      <w:bookmarkEnd w:id="492"/>
    </w:p>
    <w:p w14:paraId="0BAABC8F" w14:textId="77777777" w:rsidR="0085285D" w:rsidRDefault="0085285D" w:rsidP="0021558B">
      <w:pPr>
        <w:pStyle w:val="3"/>
      </w:pPr>
      <w:bookmarkStart w:id="493" w:name="_Hlk53910251"/>
      <w:bookmarkEnd w:id="489"/>
      <w:r w:rsidRPr="00D03215">
        <w:rPr>
          <w:rFonts w:hint="eastAsia"/>
        </w:rPr>
        <w:t>同図の</w:t>
      </w:r>
      <w:bookmarkStart w:id="494" w:name="_Hlk53910422"/>
      <w:r w:rsidR="00973369" w:rsidRPr="00973369">
        <w:rPr>
          <w:rFonts w:hint="eastAsia"/>
          <w:b/>
          <w:bCs/>
          <w:color w:val="EE0000"/>
        </w:rPr>
        <w:t>①</w:t>
      </w:r>
      <w:r w:rsidRPr="00D03215">
        <w:rPr>
          <w:rFonts w:hint="eastAsia"/>
        </w:rPr>
        <w:t>「</w:t>
      </w:r>
      <w:r w:rsidR="00AB3579" w:rsidRPr="00AB3579">
        <w:t>XL_4R_グラウンドゴルフPg</w:t>
      </w:r>
      <w:r w:rsidRPr="00D03215">
        <w:rPr>
          <w:rFonts w:hint="eastAsia"/>
        </w:rPr>
        <w:t>」</w:t>
      </w:r>
      <w:bookmarkEnd w:id="494"/>
      <w:r w:rsidRPr="00D03215">
        <w:rPr>
          <w:rFonts w:hint="eastAsia"/>
        </w:rPr>
        <w:t>をチェック「OFF」にします。</w:t>
      </w:r>
    </w:p>
    <w:p w14:paraId="30107824" w14:textId="77777777" w:rsidR="003D7E1C" w:rsidRPr="00D03215" w:rsidRDefault="003D7E1C" w:rsidP="0021558B">
      <w:pPr>
        <w:pStyle w:val="3"/>
      </w:pPr>
      <w:bookmarkStart w:id="495" w:name="_Hlk53837724"/>
      <w:r w:rsidRPr="00D03215">
        <w:rPr>
          <w:rFonts w:hint="eastAsia"/>
        </w:rPr>
        <w:t>「アドイン ～～</w:t>
      </w:r>
      <w:r w:rsidR="00D13F52" w:rsidRPr="00D03215">
        <w:rPr>
          <w:rFonts w:hint="eastAsia"/>
        </w:rPr>
        <w:t>XL_4R_グラウンドゴルフPg.xlam</w:t>
      </w:r>
      <w:r w:rsidR="00CC0B37" w:rsidRPr="00D03215">
        <w:rPr>
          <w:rFonts w:hint="eastAsia"/>
        </w:rPr>
        <w:t>が</w:t>
      </w:r>
      <w:r w:rsidRPr="00D03215">
        <w:rPr>
          <w:rFonts w:hint="eastAsia"/>
        </w:rPr>
        <w:t>見つかりません。リストから削除しますか？」と表示します。</w:t>
      </w:r>
      <w:bookmarkEnd w:id="495"/>
    </w:p>
    <w:p w14:paraId="02DDCDC8" w14:textId="77777777" w:rsidR="003D7E1C" w:rsidRPr="00D03215" w:rsidRDefault="002D6DD6" w:rsidP="0021558B">
      <w:pPr>
        <w:pStyle w:val="3"/>
      </w:pPr>
      <w:r>
        <w:rPr>
          <w:rFonts w:hint="eastAsia"/>
        </w:rPr>
        <w:t>同図の</w:t>
      </w:r>
      <w:r w:rsidR="00973369" w:rsidRPr="00973369">
        <w:rPr>
          <w:rFonts w:hint="eastAsia"/>
          <w:b/>
          <w:bCs/>
          <w:color w:val="EE0000"/>
        </w:rPr>
        <w:t>②</w:t>
      </w:r>
      <w:r>
        <w:rPr>
          <w:rFonts w:hint="eastAsia"/>
        </w:rPr>
        <w:t>＜</w:t>
      </w:r>
      <w:r w:rsidR="00C95D24" w:rsidRPr="00D03215">
        <w:rPr>
          <w:rFonts w:hint="eastAsia"/>
        </w:rPr>
        <w:t>はい</w:t>
      </w:r>
      <w:r w:rsidR="003D7E1C" w:rsidRPr="00D03215">
        <w:rPr>
          <w:rFonts w:hint="eastAsia"/>
        </w:rPr>
        <w:t>＞を押すと</w:t>
      </w:r>
      <w:bookmarkStart w:id="496" w:name="_Hlk53821317"/>
      <w:r w:rsidR="00D13F52" w:rsidRPr="00D03215">
        <w:rPr>
          <w:rFonts w:hint="eastAsia"/>
        </w:rPr>
        <w:t>「XL_4RグラウンドゴルフPg」</w:t>
      </w:r>
      <w:bookmarkEnd w:id="496"/>
      <w:r w:rsidR="003D7E1C" w:rsidRPr="00D03215">
        <w:rPr>
          <w:rFonts w:hint="eastAsia"/>
        </w:rPr>
        <w:t>が消えるの</w:t>
      </w:r>
      <w:r w:rsidR="00973369">
        <w:rPr>
          <w:rFonts w:hint="eastAsia"/>
        </w:rPr>
        <w:t>で</w:t>
      </w:r>
      <w:r>
        <w:rPr>
          <w:rFonts w:hint="eastAsia"/>
        </w:rPr>
        <w:t>同図の</w:t>
      </w:r>
      <w:r w:rsidR="00973369" w:rsidRPr="00973369">
        <w:rPr>
          <w:rFonts w:hint="eastAsia"/>
          <w:color w:val="EE0000"/>
        </w:rPr>
        <w:t>③</w:t>
      </w:r>
      <w:r w:rsidR="003D7E1C" w:rsidRPr="00D03215">
        <w:rPr>
          <w:rFonts w:hint="eastAsia"/>
        </w:rPr>
        <w:t>＜OK＞を押して終了です。</w:t>
      </w:r>
      <w:bookmarkEnd w:id="493"/>
    </w:p>
    <w:p w14:paraId="122C16D3" w14:textId="15AA33A7" w:rsidR="003D7E1C" w:rsidRPr="00D03215" w:rsidRDefault="003D7E1C" w:rsidP="0021558B">
      <w:pPr>
        <w:pStyle w:val="3"/>
      </w:pPr>
      <w:bookmarkStart w:id="497" w:name="_Hlk53910762"/>
      <w:r w:rsidRPr="00D03215">
        <w:rPr>
          <w:rFonts w:hint="eastAsia"/>
        </w:rPr>
        <w:t>以上で以後は表示しません。当然本プログラムは再度</w:t>
      </w:r>
      <w:r w:rsidR="00BE0399" w:rsidRPr="005F63B9">
        <w:rPr>
          <w:rFonts w:hint="eastAsia"/>
        </w:rPr>
        <w:t>「</w:t>
      </w:r>
      <w:r w:rsidR="00BE0399" w:rsidRPr="00577CA1">
        <w:rPr>
          <w:color w:val="0070C0"/>
        </w:rPr>
        <w:fldChar w:fldCharType="begin"/>
      </w:r>
      <w:r w:rsidR="00BE0399" w:rsidRPr="00577CA1">
        <w:rPr>
          <w:color w:val="0070C0"/>
        </w:rPr>
        <w:instrText xml:space="preserve"> </w:instrText>
      </w:r>
      <w:r w:rsidR="00BE0399" w:rsidRPr="00577CA1">
        <w:rPr>
          <w:rFonts w:hint="eastAsia"/>
          <w:color w:val="0070C0"/>
        </w:rPr>
        <w:instrText>REF _Ref47967143 \r \h</w:instrText>
      </w:r>
      <w:r w:rsidR="00BE0399" w:rsidRPr="00577CA1">
        <w:rPr>
          <w:color w:val="0070C0"/>
        </w:rPr>
        <w:instrText xml:space="preserve"> </w:instrText>
      </w:r>
      <w:r w:rsidR="00BE0399" w:rsidRPr="00577CA1">
        <w:rPr>
          <w:color w:val="0070C0"/>
        </w:rPr>
      </w:r>
      <w:r w:rsidR="00BE0399" w:rsidRPr="00577CA1">
        <w:rPr>
          <w:color w:val="0070C0"/>
        </w:rPr>
        <w:fldChar w:fldCharType="separate"/>
      </w:r>
      <w:r w:rsidR="00577CA1" w:rsidRPr="00577CA1">
        <w:rPr>
          <w:rFonts w:hint="eastAsia"/>
          <w:color w:val="0070C0"/>
        </w:rPr>
        <w:t>３</w:t>
      </w:r>
      <w:r w:rsidR="00577CA1" w:rsidRPr="00577CA1">
        <w:rPr>
          <w:color w:val="0070C0"/>
        </w:rPr>
        <w:t>(3)</w:t>
      </w:r>
      <w:r w:rsidR="00BE0399" w:rsidRPr="00577CA1">
        <w:rPr>
          <w:color w:val="0070C0"/>
        </w:rPr>
        <w:fldChar w:fldCharType="end"/>
      </w:r>
      <w:r w:rsidR="00BE0399" w:rsidRPr="00577CA1">
        <w:rPr>
          <w:color w:val="0070C0"/>
        </w:rPr>
        <w:fldChar w:fldCharType="begin"/>
      </w:r>
      <w:r w:rsidR="00BE0399" w:rsidRPr="00577CA1">
        <w:rPr>
          <w:color w:val="0070C0"/>
        </w:rPr>
        <w:instrText xml:space="preserve"> REF _Ref47967143 \h </w:instrText>
      </w:r>
      <w:r w:rsidR="00BE0399" w:rsidRPr="00577CA1">
        <w:rPr>
          <w:color w:val="0070C0"/>
        </w:rPr>
      </w:r>
      <w:r w:rsidR="00BE0399" w:rsidRPr="00577CA1">
        <w:rPr>
          <w:color w:val="0070C0"/>
        </w:rPr>
        <w:fldChar w:fldCharType="separate"/>
      </w:r>
      <w:r w:rsidR="00577CA1" w:rsidRPr="00577CA1">
        <w:rPr>
          <w:rFonts w:hint="eastAsia"/>
          <w:color w:val="0070C0"/>
        </w:rPr>
        <w:t>インストール</w:t>
      </w:r>
      <w:r w:rsidR="00BE0399" w:rsidRPr="00577CA1">
        <w:rPr>
          <w:color w:val="0070C0"/>
        </w:rPr>
        <w:fldChar w:fldCharType="end"/>
      </w:r>
      <w:r w:rsidR="00BE0399" w:rsidRPr="00D03215">
        <w:rPr>
          <w:rFonts w:hint="eastAsia"/>
        </w:rPr>
        <w:t>」</w:t>
      </w:r>
      <w:r w:rsidRPr="00D03215">
        <w:rPr>
          <w:rFonts w:hint="eastAsia"/>
        </w:rPr>
        <w:t>を実行しない限り使えません</w:t>
      </w:r>
      <w:bookmarkEnd w:id="497"/>
      <w:r w:rsidRPr="00D03215">
        <w:rPr>
          <w:rFonts w:hint="eastAsia"/>
        </w:rPr>
        <w:t>。</w:t>
      </w:r>
      <w:bookmarkEnd w:id="491"/>
    </w:p>
    <w:p w14:paraId="407453BA" w14:textId="77777777" w:rsidR="00EB26E4" w:rsidRPr="00D03215" w:rsidRDefault="00EB26E4" w:rsidP="00460E9A">
      <w:pPr>
        <w:ind w:leftChars="134" w:left="281" w:firstLine="1"/>
        <w:rPr>
          <w:b/>
          <w:bCs/>
        </w:rPr>
      </w:pPr>
      <w:bookmarkStart w:id="498" w:name="対処方法2："/>
      <w:bookmarkStart w:id="499" w:name="_Hlk53910971"/>
      <w:r w:rsidRPr="00D03215">
        <w:rPr>
          <w:rFonts w:hint="eastAsia"/>
          <w:b/>
          <w:bCs/>
        </w:rPr>
        <w:t>対処方法2：</w:t>
      </w:r>
      <w:bookmarkEnd w:id="498"/>
    </w:p>
    <w:p w14:paraId="49BCE475" w14:textId="0F92D2D6" w:rsidR="00EB26E4" w:rsidRPr="00D03215" w:rsidRDefault="00973369" w:rsidP="0021558B">
      <w:pPr>
        <w:pStyle w:val="3"/>
        <w:numPr>
          <w:ilvl w:val="2"/>
          <w:numId w:val="8"/>
        </w:numPr>
      </w:pPr>
      <w:r w:rsidRPr="00D03215">
        <w:rPr>
          <w:rFonts w:hint="eastAsia"/>
          <w:noProof/>
        </w:rPr>
        <mc:AlternateContent>
          <mc:Choice Requires="wpg">
            <w:drawing>
              <wp:anchor distT="0" distB="0" distL="114300" distR="114300" simplePos="0" relativeHeight="251179008" behindDoc="0" locked="0" layoutInCell="1" allowOverlap="1" wp14:anchorId="010E7F31" wp14:editId="24322B95">
                <wp:simplePos x="0" y="0"/>
                <wp:positionH relativeFrom="margin">
                  <wp:posOffset>2513928</wp:posOffset>
                </wp:positionH>
                <wp:positionV relativeFrom="paragraph">
                  <wp:posOffset>16211</wp:posOffset>
                </wp:positionV>
                <wp:extent cx="3188335" cy="2278380"/>
                <wp:effectExtent l="0" t="0" r="0" b="7620"/>
                <wp:wrapSquare wrapText="bothSides"/>
                <wp:docPr id="471" name="グループ化 471"/>
                <wp:cNvGraphicFramePr/>
                <a:graphic xmlns:a="http://schemas.openxmlformats.org/drawingml/2006/main">
                  <a:graphicData uri="http://schemas.microsoft.com/office/word/2010/wordprocessingGroup">
                    <wpg:wgp>
                      <wpg:cNvGrpSpPr/>
                      <wpg:grpSpPr>
                        <a:xfrm>
                          <a:off x="0" y="0"/>
                          <a:ext cx="3188335" cy="2278380"/>
                          <a:chOff x="0" y="0"/>
                          <a:chExt cx="3188335" cy="2278380"/>
                        </a:xfrm>
                      </wpg:grpSpPr>
                      <pic:pic xmlns:pic="http://schemas.openxmlformats.org/drawingml/2006/picture">
                        <pic:nvPicPr>
                          <pic:cNvPr id="468" name="図 468"/>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3188335" cy="2065020"/>
                          </a:xfrm>
                          <a:prstGeom prst="rect">
                            <a:avLst/>
                          </a:prstGeom>
                        </pic:spPr>
                      </pic:pic>
                      <wps:wsp>
                        <wps:cNvPr id="470" name="テキスト ボックス 470"/>
                        <wps:cNvSpPr txBox="1"/>
                        <wps:spPr>
                          <a:xfrm>
                            <a:off x="19050" y="2099310"/>
                            <a:ext cx="3128010" cy="179070"/>
                          </a:xfrm>
                          <a:prstGeom prst="rect">
                            <a:avLst/>
                          </a:prstGeom>
                          <a:solidFill>
                            <a:prstClr val="white"/>
                          </a:solidFill>
                          <a:ln>
                            <a:noFill/>
                          </a:ln>
                        </wps:spPr>
                        <wps:txbx>
                          <w:txbxContent>
                            <w:p w14:paraId="74C099CD" w14:textId="77777777" w:rsidR="0033563C" w:rsidRPr="00D03215" w:rsidRDefault="0033563C" w:rsidP="00AC71EA">
                              <w:pPr>
                                <w:pStyle w:val="a3"/>
                              </w:pPr>
                              <w:bookmarkStart w:id="500" w:name="_Ref5382326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68</w:t>
                              </w:r>
                              <w:r w:rsidRPr="00D03215">
                                <w:fldChar w:fldCharType="end"/>
                              </w:r>
                              <w:r w:rsidRPr="00D03215">
                                <w:t xml:space="preserve"> </w:t>
                              </w:r>
                              <w:r w:rsidRPr="00D03215">
                                <w:rPr>
                                  <w:rFonts w:hint="eastAsia"/>
                                </w:rPr>
                                <w:t>XL_4RグラウンドゴルフPgが見つかりません</w:t>
                              </w:r>
                              <w:bookmarkEnd w:id="50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010E7F31" id="グループ化 471" o:spid="_x0000_s1230" style="position:absolute;left:0;text-align:left;margin-left:197.95pt;margin-top:1.3pt;width:251.05pt;height:179.4pt;z-index:251179008;mso-position-horizontal-relative:margin;mso-position-vertical-relative:text" coordsize="31883,227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">
                <v:shape id="図 468" o:spid="_x0000_s1231" type="#_x0000_t75" style="position:absolute;width:31883;height:20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">
                  <v:imagedata r:id="rId141" o:title=""/>
                </v:shape>
                <v:shape id="テキスト ボックス 470" o:spid="_x0000_s1232" type="#_x0000_t202" style="position:absolute;left:190;top:20993;width:31280;height:1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" stroked="f">
                  <v:textbox inset="0,0,0,0">
                    <w:txbxContent>
                      <w:p w14:paraId="74C099CD" w14:textId="77777777" w:rsidR="0033563C" w:rsidRPr="00D03215" w:rsidRDefault="0033563C" w:rsidP="00AC71EA">
                        <w:pPr>
                          <w:pStyle w:val="a3"/>
                        </w:pPr>
                        <w:bookmarkStart w:id="581" w:name="_Ref53823263"/>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68</w:t>
                        </w:r>
                        <w:r w:rsidRPr="00D03215">
                          <w:fldChar w:fldCharType="end"/>
                        </w:r>
                        <w:r w:rsidRPr="00D03215">
                          <w:t xml:space="preserve"> </w:t>
                        </w:r>
                        <w:r w:rsidRPr="00D03215">
                          <w:rPr>
                            <w:rFonts w:hint="eastAsia"/>
                          </w:rPr>
                          <w:t>XL_4RグラウンドゴルフPgが見つかりません</w:t>
                        </w:r>
                        <w:bookmarkEnd w:id="581"/>
                      </w:p>
                    </w:txbxContent>
                  </v:textbox>
                </v:shape>
                <w10:wrap type="square" anchorx="margin"/>
              </v:group>
            </w:pict>
          </mc:Fallback>
        </mc:AlternateContent>
      </w:r>
      <w:r w:rsidR="00EB26E4" w:rsidRPr="005F63B9">
        <w:rPr>
          <w:rFonts w:hint="eastAsia"/>
        </w:rPr>
        <w:t>「</w:t>
      </w:r>
      <w:r w:rsidR="001406B0" w:rsidRPr="00577CA1">
        <w:rPr>
          <w:color w:val="0070C0"/>
        </w:rPr>
        <w:fldChar w:fldCharType="begin"/>
      </w:r>
      <w:r w:rsidR="001406B0" w:rsidRPr="00577CA1">
        <w:rPr>
          <w:color w:val="0070C0"/>
        </w:rPr>
        <w:instrText xml:space="preserve"> </w:instrText>
      </w:r>
      <w:r w:rsidR="001406B0" w:rsidRPr="00577CA1">
        <w:rPr>
          <w:rFonts w:hint="eastAsia"/>
          <w:color w:val="0070C0"/>
        </w:rPr>
        <w:instrText>REF _Ref445304158 \r \h</w:instrText>
      </w:r>
      <w:r w:rsidR="001406B0" w:rsidRPr="00577CA1">
        <w:rPr>
          <w:color w:val="0070C0"/>
        </w:rPr>
        <w:instrText xml:space="preserve"> </w:instrText>
      </w:r>
      <w:r w:rsidR="002D71F4" w:rsidRPr="00577CA1">
        <w:rPr>
          <w:color w:val="0070C0"/>
        </w:rPr>
        <w:instrText xml:space="preserve"> \* MERGEFORMAT </w:instrText>
      </w:r>
      <w:r w:rsidR="001406B0" w:rsidRPr="00577CA1">
        <w:rPr>
          <w:color w:val="0070C0"/>
        </w:rPr>
      </w:r>
      <w:r w:rsidR="001406B0" w:rsidRPr="00577CA1">
        <w:rPr>
          <w:color w:val="0070C0"/>
        </w:rPr>
        <w:fldChar w:fldCharType="separate"/>
      </w:r>
      <w:r w:rsidR="00577CA1" w:rsidRPr="00577CA1">
        <w:rPr>
          <w:rFonts w:hint="eastAsia"/>
          <w:color w:val="0070C0"/>
        </w:rPr>
        <w:t>３</w:t>
      </w:r>
      <w:r w:rsidR="00577CA1" w:rsidRPr="00577CA1">
        <w:rPr>
          <w:color w:val="0070C0"/>
        </w:rPr>
        <w:t>(4)</w:t>
      </w:r>
      <w:r w:rsidR="001406B0" w:rsidRPr="00577CA1">
        <w:rPr>
          <w:color w:val="0070C0"/>
        </w:rPr>
        <w:fldChar w:fldCharType="end"/>
      </w:r>
      <w:r w:rsidR="001406B0" w:rsidRPr="00577CA1">
        <w:rPr>
          <w:color w:val="0070C0"/>
        </w:rPr>
        <w:fldChar w:fldCharType="begin"/>
      </w:r>
      <w:r w:rsidR="001406B0" w:rsidRPr="00577CA1">
        <w:rPr>
          <w:color w:val="0070C0"/>
        </w:rPr>
        <w:instrText xml:space="preserve"> REF _Ref445304158 \h </w:instrText>
      </w:r>
      <w:r w:rsidR="002D71F4" w:rsidRPr="00577CA1">
        <w:rPr>
          <w:color w:val="0070C0"/>
        </w:rPr>
        <w:instrText xml:space="preserve"> \* MERGEFORMAT </w:instrText>
      </w:r>
      <w:r w:rsidR="001406B0" w:rsidRPr="00577CA1">
        <w:rPr>
          <w:color w:val="0070C0"/>
        </w:rPr>
      </w:r>
      <w:r w:rsidR="001406B0" w:rsidRPr="00577CA1">
        <w:rPr>
          <w:color w:val="0070C0"/>
        </w:rPr>
        <w:fldChar w:fldCharType="separate"/>
      </w:r>
      <w:r w:rsidR="00577CA1" w:rsidRPr="00577CA1">
        <w:rPr>
          <w:rFonts w:hint="eastAsia"/>
          <w:color w:val="0070C0"/>
        </w:rPr>
        <w:t>アンインストール</w:t>
      </w:r>
      <w:r w:rsidR="001406B0" w:rsidRPr="00577CA1">
        <w:rPr>
          <w:color w:val="0070C0"/>
        </w:rPr>
        <w:fldChar w:fldCharType="end"/>
      </w:r>
      <w:r w:rsidR="00EB26E4" w:rsidRPr="00D03215">
        <w:rPr>
          <w:rFonts w:hint="eastAsia"/>
        </w:rPr>
        <w:t>」により「</w:t>
      </w:r>
      <w:r w:rsidR="009D5F70" w:rsidRPr="00D03215">
        <w:rPr>
          <w:rFonts w:hint="eastAsia"/>
        </w:rPr>
        <w:t>グラウンドゴルフインストール・アンインストール.xlsm</w:t>
      </w:r>
      <w:r w:rsidR="00EB26E4" w:rsidRPr="00D03215">
        <w:rPr>
          <w:rFonts w:hint="eastAsia"/>
        </w:rPr>
        <w:t>」を開きます。</w:t>
      </w:r>
    </w:p>
    <w:p w14:paraId="6E9526D5" w14:textId="1173AA9F" w:rsidR="009D5F70" w:rsidRPr="00D03215" w:rsidRDefault="009D5F70"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_Ref47429679 \h</w:instrText>
      </w:r>
      <w:r w:rsidRPr="00577CA1">
        <w:rPr>
          <w:color w:val="0070C0"/>
        </w:rPr>
        <w:instrText xml:space="preserve"> </w:instrText>
      </w:r>
      <w:r w:rsidR="002D71F4"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 xml:space="preserve">15 </w:t>
      </w:r>
      <w:r w:rsidR="00577CA1" w:rsidRPr="00577CA1">
        <w:rPr>
          <w:rFonts w:hint="eastAsia"/>
          <w:color w:val="0070C0"/>
        </w:rPr>
        <w:t>アンインストール</w:t>
      </w:r>
      <w:r w:rsidRPr="00577CA1">
        <w:rPr>
          <w:color w:val="0070C0"/>
        </w:rPr>
        <w:fldChar w:fldCharType="end"/>
      </w:r>
      <w:r w:rsidRPr="00D03215">
        <w:rPr>
          <w:rFonts w:hint="eastAsia"/>
        </w:rPr>
        <w:t>」の図が開くので＜削除＞を押します。</w:t>
      </w:r>
    </w:p>
    <w:p w14:paraId="6AFF9A69" w14:textId="684CD6D9" w:rsidR="009D5F70" w:rsidRPr="00D03215" w:rsidRDefault="009D5F70" w:rsidP="0021558B">
      <w:pPr>
        <w:pStyle w:val="3"/>
      </w:pPr>
      <w:r w:rsidRPr="005F63B9">
        <w:rPr>
          <w:rFonts w:hint="eastAsia"/>
        </w:rPr>
        <w:t>「</w:t>
      </w:r>
      <w:r w:rsidR="0003143D" w:rsidRPr="00577CA1">
        <w:rPr>
          <w:color w:val="0070C0"/>
        </w:rPr>
        <w:fldChar w:fldCharType="begin"/>
      </w:r>
      <w:r w:rsidR="0003143D" w:rsidRPr="00577CA1">
        <w:rPr>
          <w:color w:val="0070C0"/>
        </w:rPr>
        <w:instrText xml:space="preserve"> </w:instrText>
      </w:r>
      <w:r w:rsidR="0003143D" w:rsidRPr="00577CA1">
        <w:rPr>
          <w:rFonts w:hint="eastAsia"/>
          <w:color w:val="0070C0"/>
        </w:rPr>
        <w:instrText>REF _Ref53823263 \h</w:instrText>
      </w:r>
      <w:r w:rsidR="0003143D" w:rsidRPr="00577CA1">
        <w:rPr>
          <w:color w:val="0070C0"/>
        </w:rPr>
        <w:instrText xml:space="preserve"> </w:instrText>
      </w:r>
      <w:r w:rsidR="002D71F4" w:rsidRPr="00577CA1">
        <w:rPr>
          <w:color w:val="0070C0"/>
        </w:rPr>
        <w:instrText xml:space="preserve"> \* MERGEFORMAT </w:instrText>
      </w:r>
      <w:r w:rsidR="0003143D" w:rsidRPr="00577CA1">
        <w:rPr>
          <w:color w:val="0070C0"/>
        </w:rPr>
      </w:r>
      <w:r w:rsidR="0003143D" w:rsidRPr="00577CA1">
        <w:rPr>
          <w:color w:val="0070C0"/>
        </w:rPr>
        <w:fldChar w:fldCharType="separate"/>
      </w:r>
      <w:r w:rsidR="00577CA1" w:rsidRPr="00577CA1">
        <w:rPr>
          <w:rFonts w:hint="eastAsia"/>
          <w:color w:val="0070C0"/>
        </w:rPr>
        <w:t xml:space="preserve">図 </w:t>
      </w:r>
      <w:r w:rsidR="00577CA1" w:rsidRPr="00577CA1">
        <w:rPr>
          <w:color w:val="0070C0"/>
        </w:rPr>
        <w:t xml:space="preserve">68 </w:t>
      </w:r>
      <w:r w:rsidR="00577CA1" w:rsidRPr="00577CA1">
        <w:rPr>
          <w:rFonts w:hint="eastAsia"/>
          <w:color w:val="0070C0"/>
        </w:rPr>
        <w:t>XL_4RグラウンドゴルフPgが見つかりません</w:t>
      </w:r>
      <w:r w:rsidR="0003143D" w:rsidRPr="00577CA1">
        <w:rPr>
          <w:color w:val="0070C0"/>
        </w:rPr>
        <w:fldChar w:fldCharType="end"/>
      </w:r>
      <w:r w:rsidRPr="00D03215">
        <w:rPr>
          <w:rFonts w:hint="eastAsia"/>
        </w:rPr>
        <w:t>」の図が開きます。</w:t>
      </w:r>
    </w:p>
    <w:p w14:paraId="6AD390AC" w14:textId="55A30872" w:rsidR="009D5F70" w:rsidRPr="00D03215" w:rsidRDefault="009D5F70" w:rsidP="0021558B">
      <w:pPr>
        <w:pStyle w:val="3"/>
      </w:pPr>
      <w:r w:rsidRPr="00D03215">
        <w:rPr>
          <w:rFonts w:hint="eastAsia"/>
        </w:rPr>
        <w:t>同図に書いてある操作方法は前</w:t>
      </w:r>
      <w:r w:rsidRPr="00D03215">
        <w:rPr>
          <w:rFonts w:hint="eastAsia"/>
        </w:rPr>
        <w:lastRenderedPageBreak/>
        <w:t>項の</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対処方法1：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対処方法1：</w:t>
      </w:r>
      <w:r w:rsidRPr="00577CA1">
        <w:rPr>
          <w:color w:val="0070C0"/>
        </w:rPr>
        <w:fldChar w:fldCharType="end"/>
      </w:r>
      <w:r w:rsidRPr="00D03215">
        <w:rPr>
          <w:rFonts w:hint="eastAsia"/>
        </w:rPr>
        <w:t>」の</w:t>
      </w: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_Ref53688053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3)</w:t>
      </w:r>
      <w:r w:rsidRPr="00577CA1">
        <w:rPr>
          <w:color w:val="0070C0"/>
        </w:rPr>
        <w:fldChar w:fldCharType="end"/>
      </w:r>
      <w:r w:rsidRPr="00D03215">
        <w:rPr>
          <w:rFonts w:hint="eastAsia"/>
        </w:rPr>
        <w:t>」の操作と同じになりますので同項</w:t>
      </w:r>
      <w:r w:rsidR="00D86656" w:rsidRPr="00D03215">
        <w:rPr>
          <w:rFonts w:hint="eastAsia"/>
        </w:rPr>
        <w:t>以降</w:t>
      </w:r>
      <w:r w:rsidRPr="00D03215">
        <w:rPr>
          <w:rFonts w:hint="eastAsia"/>
        </w:rPr>
        <w:t>をご覧ください。</w:t>
      </w:r>
      <w:bookmarkEnd w:id="499"/>
    </w:p>
    <w:p w14:paraId="5162114B" w14:textId="77777777" w:rsidR="0003143D" w:rsidRPr="00D03215" w:rsidRDefault="0003143D" w:rsidP="00E34E8B"/>
    <w:p w14:paraId="3A3E38FF" w14:textId="77777777" w:rsidR="00EC3C48" w:rsidRPr="00D03215" w:rsidRDefault="00EC3C48" w:rsidP="00E34E8B">
      <w:pPr>
        <w:pStyle w:val="1"/>
      </w:pPr>
      <w:bookmarkStart w:id="501" w:name="_Ref327279109"/>
      <w:bookmarkStart w:id="502" w:name="_Toc328308557"/>
      <w:bookmarkStart w:id="503" w:name="_Ref430890037"/>
      <w:bookmarkStart w:id="504" w:name="_Toc56535423"/>
      <w:bookmarkStart w:id="505" w:name="_Toc220058873"/>
      <w:r w:rsidRPr="00D03215">
        <w:rPr>
          <w:rFonts w:hint="eastAsia"/>
        </w:rPr>
        <w:t>データベース化した本プログラムの使い方要約</w:t>
      </w:r>
      <w:bookmarkEnd w:id="501"/>
      <w:bookmarkEnd w:id="502"/>
      <w:bookmarkEnd w:id="503"/>
      <w:bookmarkEnd w:id="504"/>
      <w:bookmarkEnd w:id="505"/>
    </w:p>
    <w:p w14:paraId="001D64CF" w14:textId="00AA8AE2" w:rsidR="00EC3C48" w:rsidRPr="00D03215" w:rsidRDefault="00EC3C48" w:rsidP="00460E9A">
      <w:pPr>
        <w:ind w:leftChars="202" w:left="424"/>
      </w:pPr>
      <w:r w:rsidRPr="00D03215">
        <w:rPr>
          <w:rFonts w:hint="eastAsia"/>
        </w:rPr>
        <w:t>この説明はGG同好会などの試合後に、添付した（</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_Ref430768946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8</w:t>
      </w:r>
      <w:r w:rsidR="00577CA1" w:rsidRPr="00577CA1">
        <w:rPr>
          <w:rFonts w:hint="eastAsia"/>
          <w:color w:val="0070C0"/>
          <w:sz w:val="20"/>
          <w:szCs w:val="20"/>
        </w:rPr>
        <w:t xml:space="preserve">　配布ファイルの内容</w:t>
      </w:r>
      <w:r w:rsidRPr="00577CA1">
        <w:rPr>
          <w:color w:val="0070C0"/>
        </w:rPr>
        <w:fldChar w:fldCharType="end"/>
      </w:r>
      <w:r w:rsidRPr="00D03215">
        <w:rPr>
          <w:rFonts w:hint="eastAsia"/>
        </w:rPr>
        <w:t>」参照）次の2個のサンプルプログラムを使用して簡単にデータ取り込み集計する簡易説明です。</w:t>
      </w:r>
    </w:p>
    <w:p w14:paraId="02B10855" w14:textId="77777777" w:rsidR="00EC3C48" w:rsidRPr="00D03215" w:rsidRDefault="00EC3C48" w:rsidP="00BD29A3">
      <w:pPr>
        <w:ind w:leftChars="270" w:left="567"/>
      </w:pPr>
      <w:r w:rsidRPr="00D03215">
        <w:rPr>
          <w:rFonts w:hint="eastAsia"/>
        </w:rPr>
        <w:t>・ XL_4R_GG_同好会_2015 03 29.xlsx</w:t>
      </w:r>
      <w:r w:rsidR="00BD29A3">
        <w:rPr>
          <w:rFonts w:hint="eastAsia"/>
        </w:rPr>
        <w:t xml:space="preserve">　</w:t>
      </w:r>
      <w:r w:rsidR="00BD29A3" w:rsidRPr="00BD29A3">
        <w:rPr>
          <w:rFonts w:hint="eastAsia"/>
          <w:b/>
          <w:bCs/>
          <w:color w:val="EE0000"/>
        </w:rPr>
        <w:t>→</w:t>
      </w:r>
      <w:r w:rsidR="00BD29A3">
        <w:rPr>
          <w:rFonts w:hint="eastAsia"/>
        </w:rPr>
        <w:t xml:space="preserve"> </w:t>
      </w:r>
      <w:r w:rsidR="00BD29A3" w:rsidRPr="00D03215">
        <w:rPr>
          <w:rFonts w:hint="eastAsia"/>
        </w:rPr>
        <w:t>XL_4R_GG_同好会_20</w:t>
      </w:r>
      <w:r w:rsidR="00BD29A3">
        <w:rPr>
          <w:rFonts w:hint="eastAsia"/>
        </w:rPr>
        <w:t>20</w:t>
      </w:r>
      <w:r w:rsidR="00BD29A3" w:rsidRPr="00D03215">
        <w:rPr>
          <w:rFonts w:hint="eastAsia"/>
        </w:rPr>
        <w:t xml:space="preserve"> 0</w:t>
      </w:r>
      <w:r w:rsidR="00BD29A3">
        <w:rPr>
          <w:rFonts w:hint="eastAsia"/>
        </w:rPr>
        <w:t>4</w:t>
      </w:r>
      <w:r w:rsidR="00BD29A3" w:rsidRPr="00D03215">
        <w:rPr>
          <w:rFonts w:hint="eastAsia"/>
        </w:rPr>
        <w:t xml:space="preserve"> </w:t>
      </w:r>
      <w:r w:rsidR="00BD29A3">
        <w:rPr>
          <w:rFonts w:hint="eastAsia"/>
        </w:rPr>
        <w:t>07</w:t>
      </w:r>
      <w:r w:rsidR="00BD29A3" w:rsidRPr="00D03215">
        <w:rPr>
          <w:rFonts w:hint="eastAsia"/>
        </w:rPr>
        <w:t>.xlsx</w:t>
      </w:r>
    </w:p>
    <w:p w14:paraId="5C996205" w14:textId="77777777" w:rsidR="00EC3C48" w:rsidRPr="00D03215" w:rsidRDefault="00EC3C48" w:rsidP="00BD29A3">
      <w:pPr>
        <w:ind w:leftChars="270" w:left="567"/>
      </w:pPr>
      <w:r w:rsidRPr="00D03215">
        <w:rPr>
          <w:rFonts w:hint="eastAsia"/>
        </w:rPr>
        <w:t>・ XL_Z4_AR全試合スコア集計2014.xlsx</w:t>
      </w:r>
      <w:r w:rsidR="00BD29A3">
        <w:rPr>
          <w:rFonts w:hint="eastAsia"/>
        </w:rPr>
        <w:t xml:space="preserve">　</w:t>
      </w:r>
      <w:r w:rsidR="00BD29A3" w:rsidRPr="00BD29A3">
        <w:rPr>
          <w:rFonts w:hint="eastAsia"/>
          <w:b/>
          <w:bCs/>
          <w:color w:val="EE0000"/>
        </w:rPr>
        <w:t>→</w:t>
      </w:r>
      <w:r w:rsidR="00BD29A3">
        <w:rPr>
          <w:rFonts w:hint="eastAsia"/>
        </w:rPr>
        <w:t xml:space="preserve"> </w:t>
      </w:r>
      <w:r w:rsidR="00BD29A3" w:rsidRPr="00D03215">
        <w:rPr>
          <w:rFonts w:hint="eastAsia"/>
        </w:rPr>
        <w:t>XL_Z4_AR全試合スコア集計20</w:t>
      </w:r>
      <w:r w:rsidR="00BD29A3">
        <w:rPr>
          <w:rFonts w:hint="eastAsia"/>
        </w:rPr>
        <w:t>20</w:t>
      </w:r>
      <w:r w:rsidR="00BD29A3" w:rsidRPr="00D03215">
        <w:rPr>
          <w:rFonts w:hint="eastAsia"/>
        </w:rPr>
        <w:t>.xlsx</w:t>
      </w:r>
    </w:p>
    <w:p w14:paraId="03524A6D" w14:textId="77777777" w:rsidR="00EC3C48" w:rsidRPr="00D03215" w:rsidRDefault="00EC3C48" w:rsidP="00460E9A">
      <w:pPr>
        <w:ind w:leftChars="202" w:left="424"/>
        <w:rPr>
          <w:rFonts w:cstheme="majorBidi"/>
        </w:rPr>
      </w:pPr>
      <w:r w:rsidRPr="00D03215">
        <w:rPr>
          <w:rFonts w:hint="eastAsia"/>
        </w:rPr>
        <w:t>ここでは</w:t>
      </w:r>
      <w:r w:rsidR="00BD29A3">
        <w:rPr>
          <w:rFonts w:hint="eastAsia"/>
        </w:rPr>
        <w:t>上記の左側から右側のようにファイル名の日付を変更して試合</w:t>
      </w:r>
      <w:r w:rsidRPr="00D03215">
        <w:rPr>
          <w:rFonts w:hint="eastAsia"/>
        </w:rPr>
        <w:t>データを作</w:t>
      </w:r>
      <w:r w:rsidR="00BD29A3">
        <w:rPr>
          <w:rFonts w:hint="eastAsia"/>
        </w:rPr>
        <w:t>る</w:t>
      </w:r>
      <w:r w:rsidRPr="00D03215">
        <w:rPr>
          <w:rFonts w:hint="eastAsia"/>
        </w:rPr>
        <w:t>説明</w:t>
      </w:r>
      <w:r w:rsidR="00BD29A3">
        <w:rPr>
          <w:rFonts w:hint="eastAsia"/>
        </w:rPr>
        <w:t>を</w:t>
      </w:r>
      <w:r w:rsidRPr="00D03215">
        <w:rPr>
          <w:rFonts w:hint="eastAsia"/>
        </w:rPr>
        <w:t>します。</w:t>
      </w:r>
    </w:p>
    <w:p w14:paraId="06FDEB60" w14:textId="77777777" w:rsidR="00EC3C48" w:rsidRPr="003E5722" w:rsidRDefault="00EC3C48" w:rsidP="00C928CA">
      <w:pPr>
        <w:pStyle w:val="2"/>
      </w:pPr>
      <w:bookmarkStart w:id="506" w:name="_Toc56535424"/>
      <w:bookmarkStart w:id="507" w:name="_Toc220058874"/>
      <w:r w:rsidRPr="003E5722">
        <w:rPr>
          <w:rFonts w:hint="eastAsia"/>
        </w:rPr>
        <w:t>新しい集計用ファイルを作る</w:t>
      </w:r>
      <w:bookmarkEnd w:id="506"/>
      <w:bookmarkEnd w:id="507"/>
    </w:p>
    <w:p w14:paraId="563B890F" w14:textId="3CAEBEFB" w:rsidR="00EC3C48" w:rsidRPr="00D03215" w:rsidRDefault="00EC3C48" w:rsidP="00840124">
      <w:pPr>
        <w:ind w:leftChars="337" w:left="708"/>
      </w:pPr>
      <w:r w:rsidRPr="00D03215">
        <w:rPr>
          <w:rFonts w:hint="eastAsia"/>
        </w:rPr>
        <w:t>（ユーザー用の運用フォルダの作り方は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_Ref430945437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(2)</w:t>
      </w:r>
      <w:r w:rsidRPr="00577CA1">
        <w:rPr>
          <w:color w:val="0070C0"/>
        </w:rPr>
        <w:fldChar w:fldCharType="end"/>
      </w:r>
      <w:r w:rsidRPr="00577CA1">
        <w:rPr>
          <w:color w:val="0070C0"/>
        </w:rPr>
        <w:fldChar w:fldCharType="begin"/>
      </w:r>
      <w:r w:rsidRPr="00577CA1">
        <w:rPr>
          <w:color w:val="0070C0"/>
        </w:rPr>
        <w:instrText xml:space="preserve"> REF _Ref430945437 \h  \* MERGEFORMAT </w:instrText>
      </w:r>
      <w:r w:rsidRPr="00577CA1">
        <w:rPr>
          <w:color w:val="0070C0"/>
        </w:rPr>
      </w:r>
      <w:r w:rsidRPr="00577CA1">
        <w:rPr>
          <w:color w:val="0070C0"/>
        </w:rPr>
        <w:fldChar w:fldCharType="separate"/>
      </w:r>
      <w:r w:rsidR="00577CA1" w:rsidRPr="00577CA1">
        <w:rPr>
          <w:rFonts w:hint="eastAsia"/>
          <w:color w:val="0070C0"/>
        </w:rPr>
        <w:t>ユーザー用第１回目の競技集計用ファイルを作る</w:t>
      </w:r>
      <w:r w:rsidRPr="00577CA1">
        <w:rPr>
          <w:color w:val="0070C0"/>
        </w:rPr>
        <w:fldChar w:fldCharType="end"/>
      </w:r>
      <w:r w:rsidRPr="00D03215">
        <w:rPr>
          <w:rFonts w:hint="eastAsia"/>
        </w:rPr>
        <w:t>」並びに</w:t>
      </w:r>
      <w:r w:rsidRPr="005F63B9">
        <w:rPr>
          <w:rFonts w:hint="eastAsia"/>
          <w:color w:val="0070C0"/>
        </w:rPr>
        <w:t>「</w:t>
      </w:r>
      <w:r w:rsidR="00205746" w:rsidRPr="00577CA1">
        <w:rPr>
          <w:color w:val="0070C0"/>
        </w:rPr>
        <w:fldChar w:fldCharType="begin"/>
      </w:r>
      <w:r w:rsidR="00205746" w:rsidRPr="00577CA1">
        <w:rPr>
          <w:color w:val="0070C0"/>
        </w:rPr>
        <w:instrText xml:space="preserve"> </w:instrText>
      </w:r>
      <w:r w:rsidR="00205746" w:rsidRPr="00577CA1">
        <w:rPr>
          <w:rFonts w:hint="eastAsia"/>
          <w:color w:val="0070C0"/>
        </w:rPr>
        <w:instrText>REF _Ref55069172 \r \h</w:instrText>
      </w:r>
      <w:r w:rsidR="00205746" w:rsidRPr="00577CA1">
        <w:rPr>
          <w:color w:val="0070C0"/>
        </w:rPr>
        <w:instrText xml:space="preserve"> </w:instrText>
      </w:r>
      <w:r w:rsidR="00205746" w:rsidRPr="00577CA1">
        <w:rPr>
          <w:color w:val="0070C0"/>
        </w:rPr>
      </w:r>
      <w:r w:rsidR="00205746" w:rsidRPr="00577CA1">
        <w:rPr>
          <w:color w:val="0070C0"/>
        </w:rPr>
        <w:fldChar w:fldCharType="separate"/>
      </w:r>
      <w:r w:rsidR="00577CA1" w:rsidRPr="00577CA1">
        <w:rPr>
          <w:rFonts w:hint="eastAsia"/>
          <w:color w:val="0070C0"/>
        </w:rPr>
        <w:t>４</w:t>
      </w:r>
      <w:r w:rsidR="00577CA1" w:rsidRPr="00577CA1">
        <w:rPr>
          <w:color w:val="0070C0"/>
        </w:rPr>
        <w:t>(3)</w:t>
      </w:r>
      <w:r w:rsidR="00205746" w:rsidRPr="00577CA1">
        <w:rPr>
          <w:color w:val="0070C0"/>
        </w:rPr>
        <w:fldChar w:fldCharType="end"/>
      </w:r>
      <w:r w:rsidR="00205746" w:rsidRPr="00577CA1">
        <w:rPr>
          <w:color w:val="0070C0"/>
        </w:rPr>
        <w:fldChar w:fldCharType="begin"/>
      </w:r>
      <w:r w:rsidR="00205746" w:rsidRPr="00577CA1">
        <w:rPr>
          <w:color w:val="0070C0"/>
        </w:rPr>
        <w:instrText xml:space="preserve"> REF _Ref55069178 \h </w:instrText>
      </w:r>
      <w:r w:rsidR="00205746" w:rsidRPr="00577CA1">
        <w:rPr>
          <w:color w:val="0070C0"/>
        </w:rPr>
      </w:r>
      <w:r w:rsidR="00205746" w:rsidRPr="00577CA1">
        <w:rPr>
          <w:color w:val="0070C0"/>
        </w:rPr>
        <w:fldChar w:fldCharType="separate"/>
      </w:r>
      <w:r w:rsidR="00577CA1" w:rsidRPr="00577CA1">
        <w:rPr>
          <w:rFonts w:hint="eastAsia"/>
          <w:color w:val="0070C0"/>
        </w:rPr>
        <w:t>ユーザー用第2回目の競技以降の集計用ファイルを作る</w:t>
      </w:r>
      <w:r w:rsidR="00205746" w:rsidRPr="00577CA1">
        <w:rPr>
          <w:color w:val="0070C0"/>
        </w:rPr>
        <w:fldChar w:fldCharType="end"/>
      </w:r>
      <w:r w:rsidRPr="00D03215">
        <w:rPr>
          <w:rFonts w:hint="eastAsia"/>
        </w:rPr>
        <w:t>」の項に記述）</w:t>
      </w:r>
    </w:p>
    <w:p w14:paraId="4505E459" w14:textId="77777777" w:rsidR="00EC3C48" w:rsidRPr="003E5722" w:rsidRDefault="00EC3C48" w:rsidP="0021558B">
      <w:pPr>
        <w:pStyle w:val="3"/>
      </w:pPr>
      <w:r w:rsidRPr="003E5722">
        <w:rPr>
          <w:rFonts w:hint="eastAsia"/>
        </w:rPr>
        <w:t>エクスプローラーを開きます。またはExcelの＜ファイル＞－＜開く＞－＜ファイルを開く＞からアクセスしても構いません。</w:t>
      </w:r>
    </w:p>
    <w:p w14:paraId="0E160812" w14:textId="755AD08C" w:rsidR="00EC3C48" w:rsidRPr="00734154" w:rsidRDefault="00B54B74" w:rsidP="0021558B">
      <w:pPr>
        <w:pStyle w:val="3"/>
        <w:rPr>
          <w:b/>
          <w:bCs/>
        </w:rPr>
      </w:pPr>
      <w:bookmarkStart w:id="508" w:name="_Ref445636531"/>
      <w:r>
        <w:rPr>
          <w:rFonts w:hint="eastAsia"/>
        </w:rPr>
        <w:t>ユーザー用フォルダ「</w:t>
      </w:r>
      <w:r w:rsidRPr="00577CA1">
        <w:rPr>
          <w:color w:val="0070C0"/>
        </w:rPr>
        <w:fldChar w:fldCharType="begin"/>
      </w:r>
      <w:r w:rsidRPr="00577CA1">
        <w:rPr>
          <w:color w:val="0070C0"/>
        </w:rPr>
        <w:instrText xml:space="preserve"> </w:instrText>
      </w:r>
      <w:r w:rsidRPr="00577CA1">
        <w:rPr>
          <w:rFonts w:hint="eastAsia"/>
          <w:color w:val="0070C0"/>
        </w:rPr>
        <w:instrText>REF _Ref59359828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 xml:space="preserve">図 </w:t>
      </w:r>
      <w:r w:rsidR="00577CA1" w:rsidRPr="00577CA1">
        <w:rPr>
          <w:noProof/>
          <w:color w:val="0070C0"/>
        </w:rPr>
        <w:t>19</w:t>
      </w:r>
      <w:r w:rsidR="00577CA1" w:rsidRPr="00577CA1">
        <w:rPr>
          <w:color w:val="0070C0"/>
        </w:rPr>
        <w:t xml:space="preserve"> </w:t>
      </w:r>
      <w:r w:rsidR="00577CA1" w:rsidRPr="00577CA1">
        <w:rPr>
          <w:rFonts w:hint="eastAsia"/>
          <w:color w:val="0070C0"/>
        </w:rPr>
        <w:t>ユーザー用フォルダ構成</w:t>
      </w:r>
      <w:r w:rsidRPr="00577CA1">
        <w:rPr>
          <w:color w:val="0070C0"/>
        </w:rPr>
        <w:fldChar w:fldCharType="end"/>
      </w:r>
      <w:r>
        <w:rPr>
          <w:rFonts w:hint="eastAsia"/>
        </w:rPr>
        <w:t>」の中に</w:t>
      </w:r>
      <w:r w:rsidRPr="00734154">
        <w:rPr>
          <w:rFonts w:hint="eastAsia"/>
          <w:color w:val="EE0000"/>
        </w:rPr>
        <w:t>⑦</w:t>
      </w:r>
      <w:r w:rsidRPr="003E5722">
        <w:rPr>
          <w:rFonts w:hint="eastAsia"/>
        </w:rPr>
        <w:t>「XL_4R_GG_同好会_2015 03 29.xlsx」</w:t>
      </w:r>
      <w:r>
        <w:rPr>
          <w:rFonts w:hint="eastAsia"/>
        </w:rPr>
        <w:t>のように配布した試合サンプルをコピー&amp;ペーストし</w:t>
      </w:r>
      <w:bookmarkEnd w:id="508"/>
      <w:r w:rsidR="00734154">
        <w:rPr>
          <w:rFonts w:hint="eastAsia"/>
        </w:rPr>
        <w:t>、</w:t>
      </w:r>
      <w:r>
        <w:rPr>
          <w:rFonts w:hint="eastAsia"/>
        </w:rPr>
        <w:t>ファイル名の日付部分を試合日当日の日に変更します。</w:t>
      </w:r>
      <w:r w:rsidR="00734154">
        <w:br/>
      </w:r>
      <w:r w:rsidR="00734154">
        <w:rPr>
          <w:rFonts w:hint="eastAsia"/>
          <w:b/>
          <w:bCs/>
        </w:rPr>
        <w:t xml:space="preserve">試合日が2020/04/07 の </w:t>
      </w:r>
      <w:r w:rsidR="00734154" w:rsidRPr="00734154">
        <w:rPr>
          <w:rFonts w:hint="eastAsia"/>
          <w:b/>
          <w:bCs/>
        </w:rPr>
        <w:t>例：XL_4R_GG_同好会_2020 04 07.xlsx</w:t>
      </w:r>
    </w:p>
    <w:p w14:paraId="7E4056EE" w14:textId="77777777" w:rsidR="00734154" w:rsidRPr="00734154" w:rsidRDefault="00734154" w:rsidP="0021558B">
      <w:pPr>
        <w:pStyle w:val="3"/>
      </w:pPr>
      <w:r>
        <w:rPr>
          <w:rFonts w:hint="eastAsia"/>
        </w:rPr>
        <w:t>試合日を変更したファイルを開きます。</w:t>
      </w:r>
    </w:p>
    <w:p w14:paraId="0553D1BD" w14:textId="77777777" w:rsidR="00EC3C48" w:rsidRPr="003E5722" w:rsidRDefault="00EC3C48" w:rsidP="0021558B">
      <w:pPr>
        <w:pStyle w:val="3"/>
      </w:pPr>
      <w:r w:rsidRPr="003E5722">
        <w:rPr>
          <w:rFonts w:hint="eastAsia"/>
        </w:rPr>
        <w:t>＜</w:t>
      </w:r>
      <w:r w:rsidR="0051406E" w:rsidRPr="003E5722">
        <w:rPr>
          <w:rFonts w:hint="eastAsia"/>
        </w:rPr>
        <w:t>日付競技大会名</w:t>
      </w:r>
      <w:r w:rsidRPr="003E5722">
        <w:rPr>
          <w:rFonts w:hint="eastAsia"/>
        </w:rPr>
        <w:t>＞をクリックしてください。</w:t>
      </w:r>
    </w:p>
    <w:p w14:paraId="7BA1FB13" w14:textId="77777777" w:rsidR="00EC3C48" w:rsidRPr="003E5722" w:rsidRDefault="00EC3C48" w:rsidP="0021558B">
      <w:pPr>
        <w:pStyle w:val="3"/>
      </w:pPr>
      <w:r w:rsidRPr="003E5722">
        <w:rPr>
          <w:rFonts w:hint="eastAsia"/>
        </w:rPr>
        <w:t>「日付と競技大会の入力」が開きます。</w:t>
      </w:r>
    </w:p>
    <w:p w14:paraId="102A09AE" w14:textId="77777777" w:rsidR="00EC3C48" w:rsidRPr="003E5722" w:rsidRDefault="00EC3C48" w:rsidP="0021558B">
      <w:pPr>
        <w:pStyle w:val="3"/>
      </w:pPr>
      <w:r w:rsidRPr="003E5722">
        <w:rPr>
          <w:rFonts w:hint="eastAsia"/>
        </w:rPr>
        <w:t>「西暦年月日」は本日の日付を表示するので「20</w:t>
      </w:r>
      <w:r w:rsidR="00734154">
        <w:rPr>
          <w:rFonts w:hint="eastAsia"/>
        </w:rPr>
        <w:t>20</w:t>
      </w:r>
      <w:r w:rsidRPr="003E5722">
        <w:rPr>
          <w:rFonts w:hint="eastAsia"/>
        </w:rPr>
        <w:t>」年「0</w:t>
      </w:r>
      <w:r w:rsidR="00734154">
        <w:rPr>
          <w:rFonts w:hint="eastAsia"/>
        </w:rPr>
        <w:t>4</w:t>
      </w:r>
      <w:r w:rsidRPr="003E5722">
        <w:rPr>
          <w:rFonts w:hint="eastAsia"/>
        </w:rPr>
        <w:t>」月「</w:t>
      </w:r>
      <w:r w:rsidR="00734154">
        <w:rPr>
          <w:rFonts w:hint="eastAsia"/>
        </w:rPr>
        <w:t>07</w:t>
      </w:r>
      <w:r w:rsidRPr="003E5722">
        <w:rPr>
          <w:rFonts w:hint="eastAsia"/>
        </w:rPr>
        <w:t>」日と入力して「Enter」キーを押してください。（20</w:t>
      </w:r>
      <w:r w:rsidR="00734154">
        <w:rPr>
          <w:rFonts w:hint="eastAsia"/>
        </w:rPr>
        <w:t>20</w:t>
      </w:r>
      <w:r w:rsidRPr="003E5722">
        <w:rPr>
          <w:rFonts w:hint="eastAsia"/>
        </w:rPr>
        <w:t>年です。間違えないようにしてください）</w:t>
      </w:r>
    </w:p>
    <w:p w14:paraId="37C222C4" w14:textId="77777777" w:rsidR="00EC3C48" w:rsidRPr="003E5722" w:rsidRDefault="00EC3C48" w:rsidP="0021558B">
      <w:pPr>
        <w:pStyle w:val="3"/>
      </w:pPr>
      <w:r w:rsidRPr="003E5722">
        <w:rPr>
          <w:rFonts w:hint="eastAsia"/>
        </w:rPr>
        <w:t>「大会名」をフォーカスするので変更</w:t>
      </w:r>
      <w:r w:rsidR="00734154">
        <w:rPr>
          <w:rFonts w:hint="eastAsia"/>
        </w:rPr>
        <w:t>する場合は入力し</w:t>
      </w:r>
      <w:r w:rsidR="0039132F">
        <w:rPr>
          <w:rFonts w:hint="eastAsia"/>
        </w:rPr>
        <w:t>て「Enter」し</w:t>
      </w:r>
      <w:r w:rsidR="00734154">
        <w:rPr>
          <w:rFonts w:hint="eastAsia"/>
        </w:rPr>
        <w:t>ます。</w:t>
      </w:r>
      <w:r w:rsidR="0039132F">
        <w:br/>
      </w:r>
      <w:r w:rsidR="00734154">
        <w:rPr>
          <w:rFonts w:hint="eastAsia"/>
        </w:rPr>
        <w:t>変更がない場合は</w:t>
      </w:r>
      <w:r w:rsidRPr="003E5722">
        <w:rPr>
          <w:rFonts w:hint="eastAsia"/>
        </w:rPr>
        <w:t>そのまま「Enter」キーを押します。</w:t>
      </w:r>
    </w:p>
    <w:p w14:paraId="2DBC88C7" w14:textId="5FDA69E7" w:rsidR="00EC3C48" w:rsidRPr="003E5722" w:rsidRDefault="00EC3C48" w:rsidP="0021558B">
      <w:pPr>
        <w:pStyle w:val="3"/>
      </w:pPr>
      <w:r w:rsidRPr="003E5722">
        <w:rPr>
          <w:rFonts w:hint="eastAsia"/>
        </w:rPr>
        <w:t>＜</w:t>
      </w:r>
      <w:r w:rsidR="00113589" w:rsidRPr="003E5722">
        <w:rPr>
          <w:rFonts w:hint="eastAsia"/>
        </w:rPr>
        <w:t>保存</w:t>
      </w:r>
      <w:r w:rsidRPr="003E5722">
        <w:rPr>
          <w:rFonts w:hint="eastAsia"/>
        </w:rPr>
        <w:t>＞を押すと「保存の確認」が表示するので試合日：「20</w:t>
      </w:r>
      <w:r w:rsidR="00734154">
        <w:rPr>
          <w:rFonts w:hint="eastAsia"/>
        </w:rPr>
        <w:t>20</w:t>
      </w:r>
      <w:r w:rsidRPr="003E5722">
        <w:rPr>
          <w:rFonts w:hint="eastAsia"/>
        </w:rPr>
        <w:t>/0</w:t>
      </w:r>
      <w:r w:rsidR="00734154">
        <w:rPr>
          <w:rFonts w:hint="eastAsia"/>
        </w:rPr>
        <w:t>4</w:t>
      </w:r>
      <w:r w:rsidRPr="003E5722">
        <w:rPr>
          <w:rFonts w:hint="eastAsia"/>
        </w:rPr>
        <w:t>/</w:t>
      </w:r>
      <w:r w:rsidR="00734154">
        <w:rPr>
          <w:rFonts w:hint="eastAsia"/>
        </w:rPr>
        <w:t>07</w:t>
      </w:r>
      <w:r w:rsidRPr="003E5722">
        <w:rPr>
          <w:rFonts w:hint="eastAsia"/>
        </w:rPr>
        <w:t>」を確認して＜OK＞ボタンを押します。以上で</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_Ref445636531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2)</w:t>
      </w:r>
      <w:r w:rsidRPr="00577CA1">
        <w:rPr>
          <w:color w:val="0070C0"/>
        </w:rPr>
        <w:fldChar w:fldCharType="end"/>
      </w:r>
      <w:r w:rsidRPr="003E5722">
        <w:rPr>
          <w:rFonts w:hint="eastAsia"/>
        </w:rPr>
        <w:t>」項の「GG同好会全試合データ2014」フォルダの中に「XL_4R_GG_同好会_20</w:t>
      </w:r>
      <w:r w:rsidR="0039132F">
        <w:rPr>
          <w:rFonts w:hint="eastAsia"/>
        </w:rPr>
        <w:t>20</w:t>
      </w:r>
      <w:r w:rsidRPr="003E5722">
        <w:rPr>
          <w:rFonts w:hint="eastAsia"/>
        </w:rPr>
        <w:t xml:space="preserve"> 0</w:t>
      </w:r>
      <w:r w:rsidR="0039132F">
        <w:rPr>
          <w:rFonts w:hint="eastAsia"/>
        </w:rPr>
        <w:t>4</w:t>
      </w:r>
      <w:r w:rsidRPr="003E5722">
        <w:rPr>
          <w:rFonts w:hint="eastAsia"/>
        </w:rPr>
        <w:t xml:space="preserve"> </w:t>
      </w:r>
      <w:r w:rsidR="0039132F">
        <w:rPr>
          <w:rFonts w:hint="eastAsia"/>
        </w:rPr>
        <w:t>07</w:t>
      </w:r>
      <w:r w:rsidRPr="003E5722">
        <w:rPr>
          <w:rFonts w:hint="eastAsia"/>
        </w:rPr>
        <w:t>.xlsx」</w:t>
      </w:r>
      <w:r w:rsidR="0039132F">
        <w:rPr>
          <w:rFonts w:hint="eastAsia"/>
        </w:rPr>
        <w:t>で</w:t>
      </w:r>
      <w:r w:rsidRPr="003E5722">
        <w:rPr>
          <w:rFonts w:hint="eastAsia"/>
        </w:rPr>
        <w:t>試合集計用ファイルが出来ま</w:t>
      </w:r>
      <w:r w:rsidR="0039132F">
        <w:rPr>
          <w:rFonts w:hint="eastAsia"/>
        </w:rPr>
        <w:t>す</w:t>
      </w:r>
      <w:r w:rsidRPr="003E5722">
        <w:rPr>
          <w:rFonts w:hint="eastAsia"/>
        </w:rPr>
        <w:t>。</w:t>
      </w:r>
    </w:p>
    <w:p w14:paraId="34D81063" w14:textId="77777777" w:rsidR="00EC3C48" w:rsidRPr="00D03215" w:rsidRDefault="00EC3C48" w:rsidP="00C928CA">
      <w:pPr>
        <w:pStyle w:val="2"/>
      </w:pPr>
      <w:bookmarkStart w:id="509" w:name="_Toc56535425"/>
      <w:bookmarkStart w:id="510" w:name="_Toc220058875"/>
      <w:r w:rsidRPr="00D03215">
        <w:rPr>
          <w:rFonts w:hint="eastAsia"/>
        </w:rPr>
        <w:t>メンバーの試合順位構成する</w:t>
      </w:r>
      <w:bookmarkEnd w:id="509"/>
      <w:bookmarkEnd w:id="510"/>
    </w:p>
    <w:p w14:paraId="5FF9747D" w14:textId="2BDA607D" w:rsidR="00EC3C48" w:rsidRPr="00D03215" w:rsidRDefault="00EC3C48" w:rsidP="00840124">
      <w:pPr>
        <w:ind w:leftChars="337" w:left="708"/>
      </w:pPr>
      <w:r w:rsidRPr="00D03215">
        <w:rPr>
          <w:rFonts w:hint="eastAsia"/>
        </w:rPr>
        <w:t>(詳細は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_Ref445631772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(6)</w:t>
      </w:r>
      <w:r w:rsidRPr="00577CA1">
        <w:rPr>
          <w:color w:val="0070C0"/>
        </w:rPr>
        <w:fldChar w:fldCharType="end"/>
      </w:r>
      <w:r w:rsidRPr="00D03215">
        <w:rPr>
          <w:rFonts w:hint="eastAsia"/>
        </w:rPr>
        <w:t>」</w:t>
      </w:r>
      <w:r w:rsidRPr="005F63B9">
        <w:rPr>
          <w:rFonts w:hint="eastAsia"/>
          <w:color w:val="0070C0"/>
        </w:rPr>
        <w:t>「</w:t>
      </w:r>
      <w:r w:rsidR="00DE7766" w:rsidRPr="00577CA1">
        <w:rPr>
          <w:color w:val="0070C0"/>
        </w:rPr>
        <w:fldChar w:fldCharType="begin"/>
      </w:r>
      <w:r w:rsidR="00DE7766" w:rsidRPr="00577CA1">
        <w:rPr>
          <w:color w:val="0070C0"/>
        </w:rPr>
        <w:instrText xml:space="preserve"> </w:instrText>
      </w:r>
      <w:r w:rsidR="00DE7766" w:rsidRPr="00577CA1">
        <w:rPr>
          <w:rFonts w:hint="eastAsia"/>
          <w:color w:val="0070C0"/>
        </w:rPr>
        <w:instrText>REF _Ref56538982 \r \h</w:instrText>
      </w:r>
      <w:r w:rsidR="00DE7766" w:rsidRPr="00577CA1">
        <w:rPr>
          <w:color w:val="0070C0"/>
        </w:rPr>
        <w:instrText xml:space="preserve"> </w:instrText>
      </w:r>
      <w:r w:rsidR="00DE7766" w:rsidRPr="00577CA1">
        <w:rPr>
          <w:color w:val="0070C0"/>
        </w:rPr>
      </w:r>
      <w:r w:rsidR="00DE7766" w:rsidRPr="00577CA1">
        <w:rPr>
          <w:color w:val="0070C0"/>
        </w:rPr>
        <w:fldChar w:fldCharType="separate"/>
      </w:r>
      <w:r w:rsidR="00577CA1" w:rsidRPr="00577CA1">
        <w:rPr>
          <w:rFonts w:hint="eastAsia"/>
          <w:color w:val="0070C0"/>
        </w:rPr>
        <w:t>４</w:t>
      </w:r>
      <w:r w:rsidR="00577CA1" w:rsidRPr="00577CA1">
        <w:rPr>
          <w:color w:val="0070C0"/>
        </w:rPr>
        <w:t>(8)</w:t>
      </w:r>
      <w:r w:rsidR="00DE7766" w:rsidRPr="00577CA1">
        <w:rPr>
          <w:color w:val="0070C0"/>
        </w:rPr>
        <w:fldChar w:fldCharType="end"/>
      </w:r>
      <w:r w:rsidRPr="00D03215">
        <w:rPr>
          <w:rFonts w:hint="eastAsia"/>
        </w:rPr>
        <w:t>」に記載)</w:t>
      </w:r>
    </w:p>
    <w:p w14:paraId="7FF6C708" w14:textId="77777777" w:rsidR="00EC3C48" w:rsidRPr="00D03215" w:rsidRDefault="00EC3C48" w:rsidP="0021558B">
      <w:pPr>
        <w:pStyle w:val="3"/>
      </w:pPr>
      <w:r w:rsidRPr="00D03215">
        <w:rPr>
          <w:rFonts w:hint="eastAsia"/>
        </w:rPr>
        <w:t>「メンバー編集」シートをクリックして移動してください。</w:t>
      </w:r>
    </w:p>
    <w:p w14:paraId="393E8620" w14:textId="2523D6B7" w:rsidR="00EC3C48" w:rsidRPr="00D03215" w:rsidRDefault="00EC3C48" w:rsidP="0021558B">
      <w:pPr>
        <w:pStyle w:val="3"/>
      </w:pPr>
      <w:r w:rsidRPr="00D03215">
        <w:rPr>
          <w:rFonts w:hint="eastAsia"/>
        </w:rPr>
        <w:t>実際にはこのシートでメンバー順を構成しなければなりませんが既にサンプルが入力されており</w:t>
      </w:r>
      <w:r w:rsidR="00DE7766" w:rsidRPr="005F63B9">
        <w:rPr>
          <w:rFonts w:hint="eastAsia"/>
        </w:rPr>
        <w:t>「</w:t>
      </w:r>
      <w:r w:rsidR="00DE7766" w:rsidRPr="00577CA1">
        <w:rPr>
          <w:color w:val="0070C0"/>
        </w:rPr>
        <w:fldChar w:fldCharType="begin"/>
      </w:r>
      <w:r w:rsidR="00DE7766" w:rsidRPr="00577CA1">
        <w:rPr>
          <w:color w:val="0070C0"/>
        </w:rPr>
        <w:instrText xml:space="preserve"> </w:instrText>
      </w:r>
      <w:r w:rsidR="00DE7766" w:rsidRPr="00577CA1">
        <w:rPr>
          <w:rFonts w:hint="eastAsia"/>
          <w:color w:val="0070C0"/>
        </w:rPr>
        <w:instrText>REF _Ref445631772 \r \h</w:instrText>
      </w:r>
      <w:r w:rsidR="00DE7766" w:rsidRPr="00577CA1">
        <w:rPr>
          <w:color w:val="0070C0"/>
        </w:rPr>
        <w:instrText xml:space="preserve"> </w:instrText>
      </w:r>
      <w:r w:rsidR="00DE7766" w:rsidRPr="00577CA1">
        <w:rPr>
          <w:color w:val="0070C0"/>
        </w:rPr>
      </w:r>
      <w:r w:rsidR="00DE7766" w:rsidRPr="00577CA1">
        <w:rPr>
          <w:color w:val="0070C0"/>
        </w:rPr>
        <w:fldChar w:fldCharType="separate"/>
      </w:r>
      <w:r w:rsidR="00577CA1" w:rsidRPr="00577CA1">
        <w:rPr>
          <w:rFonts w:hint="eastAsia"/>
          <w:color w:val="0070C0"/>
        </w:rPr>
        <w:t>４</w:t>
      </w:r>
      <w:r w:rsidR="00577CA1" w:rsidRPr="00577CA1">
        <w:rPr>
          <w:color w:val="0070C0"/>
        </w:rPr>
        <w:t>(6)</w:t>
      </w:r>
      <w:r w:rsidR="00DE7766" w:rsidRPr="00577CA1">
        <w:rPr>
          <w:color w:val="0070C0"/>
        </w:rPr>
        <w:fldChar w:fldCharType="end"/>
      </w:r>
      <w:r w:rsidR="00DE7766" w:rsidRPr="00D03215">
        <w:rPr>
          <w:rFonts w:hint="eastAsia"/>
        </w:rPr>
        <w:t>」</w:t>
      </w:r>
      <w:r w:rsidR="00DE7766" w:rsidRPr="005F63B9">
        <w:rPr>
          <w:rFonts w:hint="eastAsia"/>
        </w:rPr>
        <w:t>「</w:t>
      </w:r>
      <w:r w:rsidR="00DE7766" w:rsidRPr="00577CA1">
        <w:rPr>
          <w:color w:val="0070C0"/>
        </w:rPr>
        <w:fldChar w:fldCharType="begin"/>
      </w:r>
      <w:r w:rsidR="00DE7766" w:rsidRPr="00577CA1">
        <w:rPr>
          <w:color w:val="0070C0"/>
        </w:rPr>
        <w:instrText xml:space="preserve"> </w:instrText>
      </w:r>
      <w:r w:rsidR="00DE7766" w:rsidRPr="00577CA1">
        <w:rPr>
          <w:rFonts w:hint="eastAsia"/>
          <w:color w:val="0070C0"/>
        </w:rPr>
        <w:instrText>REF _Ref56538982 \r \h</w:instrText>
      </w:r>
      <w:r w:rsidR="00DE7766" w:rsidRPr="00577CA1">
        <w:rPr>
          <w:color w:val="0070C0"/>
        </w:rPr>
        <w:instrText xml:space="preserve"> </w:instrText>
      </w:r>
      <w:r w:rsidR="00DE7766" w:rsidRPr="00577CA1">
        <w:rPr>
          <w:color w:val="0070C0"/>
        </w:rPr>
      </w:r>
      <w:r w:rsidR="00DE7766" w:rsidRPr="00577CA1">
        <w:rPr>
          <w:color w:val="0070C0"/>
        </w:rPr>
        <w:fldChar w:fldCharType="separate"/>
      </w:r>
      <w:r w:rsidR="00577CA1" w:rsidRPr="00577CA1">
        <w:rPr>
          <w:rFonts w:hint="eastAsia"/>
          <w:color w:val="0070C0"/>
        </w:rPr>
        <w:t>４</w:t>
      </w:r>
      <w:r w:rsidR="00577CA1" w:rsidRPr="00577CA1">
        <w:rPr>
          <w:color w:val="0070C0"/>
        </w:rPr>
        <w:t>(8)</w:t>
      </w:r>
      <w:r w:rsidR="00DE7766" w:rsidRPr="00577CA1">
        <w:rPr>
          <w:color w:val="0070C0"/>
        </w:rPr>
        <w:fldChar w:fldCharType="end"/>
      </w:r>
      <w:r w:rsidR="00DE7766" w:rsidRPr="00D03215">
        <w:rPr>
          <w:rFonts w:hint="eastAsia"/>
        </w:rPr>
        <w:t>」</w:t>
      </w:r>
      <w:r w:rsidRPr="00D03215">
        <w:rPr>
          <w:rFonts w:hint="eastAsia"/>
        </w:rPr>
        <w:t>の項の説明を基に次項の</w:t>
      </w:r>
      <w:r w:rsidRPr="005F63B9">
        <w:rPr>
          <w:rFonts w:hint="eastAsia"/>
        </w:rPr>
        <w:t>「</w:t>
      </w:r>
      <w:r w:rsidR="00375C5D" w:rsidRPr="00577CA1">
        <w:rPr>
          <w:color w:val="0070C0"/>
        </w:rPr>
        <w:fldChar w:fldCharType="begin"/>
      </w:r>
      <w:r w:rsidR="00375C5D" w:rsidRPr="00577CA1">
        <w:rPr>
          <w:color w:val="0070C0"/>
        </w:rPr>
        <w:instrText xml:space="preserve"> </w:instrText>
      </w:r>
      <w:r w:rsidR="00375C5D" w:rsidRPr="00577CA1">
        <w:rPr>
          <w:rFonts w:hint="eastAsia"/>
          <w:color w:val="0070C0"/>
        </w:rPr>
        <w:instrText>REF _Ref59537978 \r \h</w:instrText>
      </w:r>
      <w:r w:rsidR="00375C5D" w:rsidRPr="00577CA1">
        <w:rPr>
          <w:color w:val="0070C0"/>
        </w:rPr>
        <w:instrText xml:space="preserve"> </w:instrText>
      </w:r>
      <w:r w:rsidR="00375C5D" w:rsidRPr="00577CA1">
        <w:rPr>
          <w:color w:val="0070C0"/>
        </w:rPr>
      </w:r>
      <w:r w:rsidR="00375C5D" w:rsidRPr="00577CA1">
        <w:rPr>
          <w:color w:val="0070C0"/>
        </w:rPr>
        <w:fldChar w:fldCharType="separate"/>
      </w:r>
      <w:r w:rsidR="00577CA1" w:rsidRPr="00577CA1">
        <w:rPr>
          <w:color w:val="0070C0"/>
        </w:rPr>
        <w:t>3)</w:t>
      </w:r>
      <w:r w:rsidR="00375C5D" w:rsidRPr="00577CA1">
        <w:rPr>
          <w:color w:val="0070C0"/>
        </w:rPr>
        <w:fldChar w:fldCharType="end"/>
      </w:r>
      <w:r w:rsidRPr="00D03215">
        <w:rPr>
          <w:rFonts w:hint="eastAsia"/>
        </w:rPr>
        <w:t>」～</w:t>
      </w:r>
      <w:r w:rsidRPr="005F63B9">
        <w:rPr>
          <w:rFonts w:hint="eastAsia"/>
        </w:rPr>
        <w:t>「</w:t>
      </w:r>
      <w:r w:rsidR="00375C5D" w:rsidRPr="00577CA1">
        <w:rPr>
          <w:color w:val="0070C0"/>
        </w:rPr>
        <w:fldChar w:fldCharType="begin"/>
      </w:r>
      <w:r w:rsidR="00375C5D" w:rsidRPr="00577CA1">
        <w:rPr>
          <w:color w:val="0070C0"/>
        </w:rPr>
        <w:instrText xml:space="preserve"> </w:instrText>
      </w:r>
      <w:r w:rsidR="00375C5D" w:rsidRPr="00577CA1">
        <w:rPr>
          <w:rFonts w:hint="eastAsia"/>
          <w:color w:val="0070C0"/>
        </w:rPr>
        <w:instrText>REF _Ref445644273 \r \h</w:instrText>
      </w:r>
      <w:r w:rsidR="00375C5D" w:rsidRPr="00577CA1">
        <w:rPr>
          <w:color w:val="0070C0"/>
        </w:rPr>
        <w:instrText xml:space="preserve"> </w:instrText>
      </w:r>
      <w:r w:rsidR="00375C5D" w:rsidRPr="00577CA1">
        <w:rPr>
          <w:color w:val="0070C0"/>
        </w:rPr>
      </w:r>
      <w:r w:rsidR="00375C5D" w:rsidRPr="00577CA1">
        <w:rPr>
          <w:color w:val="0070C0"/>
        </w:rPr>
        <w:fldChar w:fldCharType="separate"/>
      </w:r>
      <w:r w:rsidR="00577CA1" w:rsidRPr="00577CA1">
        <w:rPr>
          <w:color w:val="0070C0"/>
        </w:rPr>
        <w:t>7)</w:t>
      </w:r>
      <w:r w:rsidR="00375C5D" w:rsidRPr="00577CA1">
        <w:rPr>
          <w:color w:val="0070C0"/>
        </w:rPr>
        <w:fldChar w:fldCharType="end"/>
      </w:r>
      <w:r w:rsidRPr="00577CA1">
        <w:rPr>
          <w:color w:val="0070C0"/>
        </w:rPr>
        <w:fldChar w:fldCharType="begin"/>
      </w:r>
      <w:r w:rsidRPr="00577CA1">
        <w:rPr>
          <w:color w:val="0070C0"/>
        </w:rPr>
        <w:instrText xml:space="preserve"> </w:instrText>
      </w:r>
      <w:r w:rsidRPr="00577CA1">
        <w:rPr>
          <w:rFonts w:hint="eastAsia"/>
          <w:color w:val="0070C0"/>
        </w:rPr>
        <w:instrText>REF _Ref445644273 \r \h</w:instrText>
      </w:r>
      <w:r w:rsidRPr="00577CA1">
        <w:rPr>
          <w:color w:val="0070C0"/>
        </w:rPr>
        <w:instrText xml:space="preserve"> </w:instrText>
      </w:r>
      <w:r w:rsidR="00FF1D50"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7)</w:t>
      </w:r>
      <w:r w:rsidRPr="00577CA1">
        <w:rPr>
          <w:color w:val="0070C0"/>
        </w:rPr>
        <w:fldChar w:fldCharType="end"/>
      </w:r>
      <w:r w:rsidRPr="00D03215">
        <w:rPr>
          <w:rFonts w:hint="eastAsia"/>
        </w:rPr>
        <w:t>」を入力したと仮定し、ここでは</w:t>
      </w:r>
      <w:r w:rsidRPr="005F63B9">
        <w:rPr>
          <w:rFonts w:hint="eastAsia"/>
        </w:rPr>
        <w:t>「</w:t>
      </w:r>
      <w:r w:rsidR="00375C5D" w:rsidRPr="00577CA1">
        <w:rPr>
          <w:color w:val="0070C0"/>
        </w:rPr>
        <w:fldChar w:fldCharType="begin"/>
      </w:r>
      <w:r w:rsidR="00375C5D" w:rsidRPr="00577CA1">
        <w:rPr>
          <w:color w:val="0070C0"/>
        </w:rPr>
        <w:instrText xml:space="preserve"> </w:instrText>
      </w:r>
      <w:r w:rsidR="00375C5D" w:rsidRPr="00577CA1">
        <w:rPr>
          <w:rFonts w:hint="eastAsia"/>
          <w:color w:val="0070C0"/>
        </w:rPr>
        <w:instrText>REF _Ref445638562 \r \h</w:instrText>
      </w:r>
      <w:r w:rsidR="00375C5D" w:rsidRPr="00577CA1">
        <w:rPr>
          <w:color w:val="0070C0"/>
        </w:rPr>
        <w:instrText xml:space="preserve"> </w:instrText>
      </w:r>
      <w:r w:rsidR="00375C5D" w:rsidRPr="00577CA1">
        <w:rPr>
          <w:color w:val="0070C0"/>
        </w:rPr>
      </w:r>
      <w:r w:rsidR="00375C5D" w:rsidRPr="00577CA1">
        <w:rPr>
          <w:color w:val="0070C0"/>
        </w:rPr>
        <w:fldChar w:fldCharType="separate"/>
      </w:r>
      <w:r w:rsidR="00577CA1" w:rsidRPr="00577CA1">
        <w:rPr>
          <w:color w:val="0070C0"/>
        </w:rPr>
        <w:t>(3)1)</w:t>
      </w:r>
      <w:r w:rsidR="00375C5D" w:rsidRPr="00577CA1">
        <w:rPr>
          <w:color w:val="0070C0"/>
        </w:rPr>
        <w:fldChar w:fldCharType="end"/>
      </w:r>
      <w:r w:rsidRPr="00D03215">
        <w:rPr>
          <w:rFonts w:hint="eastAsia"/>
        </w:rPr>
        <w:t>」項</w:t>
      </w:r>
      <w:bookmarkStart w:id="511" w:name="_Ref445644249"/>
      <w:r w:rsidRPr="00D03215">
        <w:rPr>
          <w:rFonts w:hint="eastAsia"/>
        </w:rPr>
        <w:t>に進んでください。</w:t>
      </w:r>
    </w:p>
    <w:p w14:paraId="2EAC5C28" w14:textId="77777777" w:rsidR="00EC3C48" w:rsidRPr="00D03215" w:rsidRDefault="00EC3C48" w:rsidP="0021558B">
      <w:pPr>
        <w:pStyle w:val="3"/>
      </w:pPr>
      <w:bookmarkStart w:id="512" w:name="_Ref59537978"/>
      <w:r w:rsidRPr="00D03215">
        <w:rPr>
          <w:rFonts w:hint="eastAsia"/>
        </w:rPr>
        <w:t>氏名の</w:t>
      </w:r>
      <w:r w:rsidRPr="00D03215">
        <w:t>I</w:t>
      </w:r>
      <w:r w:rsidRPr="00D03215">
        <w:rPr>
          <w:rFonts w:hint="eastAsia"/>
        </w:rPr>
        <w:t>列を下に範囲ドラッグして選択範囲枠の端をクリックして</w:t>
      </w:r>
      <w:r w:rsidRPr="00D03215">
        <w:t>F</w:t>
      </w:r>
      <w:r w:rsidRPr="00D03215">
        <w:rPr>
          <w:rFonts w:hint="eastAsia"/>
        </w:rPr>
        <w:t>列にドラックし</w:t>
      </w:r>
      <w:r w:rsidRPr="00D03215">
        <w:t>Ctrl</w:t>
      </w:r>
      <w:r w:rsidRPr="00D03215">
        <w:rPr>
          <w:rFonts w:hint="eastAsia"/>
        </w:rPr>
        <w:t>キーを押して</w:t>
      </w:r>
      <w:r w:rsidRPr="00D03215">
        <w:t xml:space="preserve"> F</w:t>
      </w:r>
      <w:r w:rsidRPr="00D03215">
        <w:rPr>
          <w:rFonts w:hint="eastAsia"/>
        </w:rPr>
        <w:t>列へ貼り付けます。</w:t>
      </w:r>
      <w:bookmarkEnd w:id="511"/>
      <w:bookmarkEnd w:id="512"/>
    </w:p>
    <w:p w14:paraId="25583EE7" w14:textId="77777777" w:rsidR="000C1297" w:rsidRPr="00D03215" w:rsidRDefault="00EC3C48" w:rsidP="0021558B">
      <w:pPr>
        <w:pStyle w:val="3"/>
      </w:pPr>
      <w:r w:rsidRPr="00D03215">
        <w:rPr>
          <w:rFonts w:hint="eastAsia"/>
        </w:rPr>
        <w:t>D列の氏名をすべて削除します</w:t>
      </w:r>
      <w:r w:rsidR="000C1297" w:rsidRPr="00D03215">
        <w:rPr>
          <w:rFonts w:hint="eastAsia"/>
        </w:rPr>
        <w:t>。</w:t>
      </w:r>
    </w:p>
    <w:p w14:paraId="4571EBA0" w14:textId="77777777" w:rsidR="00EC3C48" w:rsidRPr="00D03215" w:rsidRDefault="000C1297" w:rsidP="0021558B">
      <w:pPr>
        <w:pStyle w:val="3"/>
      </w:pPr>
      <w:r w:rsidRPr="00D03215">
        <w:rPr>
          <w:rFonts w:hint="eastAsia"/>
        </w:rPr>
        <w:lastRenderedPageBreak/>
        <w:t>＜メンバー右クリック入力＞</w:t>
      </w:r>
      <w:r w:rsidR="00DE2DE5" w:rsidRPr="00D03215">
        <w:rPr>
          <w:rFonts w:hint="eastAsia"/>
        </w:rPr>
        <w:t>コマンド</w:t>
      </w:r>
      <w:r w:rsidRPr="00D03215">
        <w:rPr>
          <w:rFonts w:hint="eastAsia"/>
        </w:rPr>
        <w:t>をクリックすると同ダイアログが表示します</w:t>
      </w:r>
      <w:r w:rsidR="00EC3C48" w:rsidRPr="00D03215">
        <w:rPr>
          <w:rFonts w:hint="eastAsia"/>
        </w:rPr>
        <w:t>。</w:t>
      </w:r>
    </w:p>
    <w:p w14:paraId="3E692C72" w14:textId="77777777" w:rsidR="00EC3C48" w:rsidRPr="00D03215" w:rsidRDefault="00EC3C48" w:rsidP="0021558B">
      <w:pPr>
        <w:pStyle w:val="3"/>
      </w:pPr>
      <w:r w:rsidRPr="00D03215">
        <w:rPr>
          <w:rFonts w:hint="eastAsia"/>
        </w:rPr>
        <w:t>「F」列の氏名の上でスコアカードを見ながら順番に右クリックして書き出します。</w:t>
      </w:r>
    </w:p>
    <w:p w14:paraId="63DAEAA7" w14:textId="77777777" w:rsidR="00375C5D" w:rsidRPr="003E5722" w:rsidRDefault="00EC3C48" w:rsidP="0021558B">
      <w:pPr>
        <w:pStyle w:val="3"/>
      </w:pPr>
      <w:bookmarkStart w:id="513" w:name="_Ref445644273"/>
      <w:r w:rsidRPr="003E5722">
        <w:rPr>
          <w:rFonts w:hint="eastAsia"/>
        </w:rPr>
        <w:t>「A～D」列の記入がすべて終了した場合は次項に進んでください</w:t>
      </w:r>
      <w:r w:rsidR="00375C5D" w:rsidRPr="003E5722">
        <w:rPr>
          <w:rFonts w:hint="eastAsia"/>
        </w:rPr>
        <w:t>。</w:t>
      </w:r>
    </w:p>
    <w:p w14:paraId="6068EF51" w14:textId="4C1863E3" w:rsidR="00EC3C48" w:rsidRPr="003E5722" w:rsidRDefault="003A3A48" w:rsidP="0021558B">
      <w:pPr>
        <w:pStyle w:val="3"/>
      </w:pPr>
      <w:r w:rsidRPr="005F63B9">
        <w:rPr>
          <w:rFonts w:hint="eastAsia"/>
        </w:rPr>
        <w:t>「</w:t>
      </w:r>
      <w:r w:rsidRPr="00577CA1">
        <w:rPr>
          <w:color w:val="0070C0"/>
        </w:rPr>
        <w:fldChar w:fldCharType="begin"/>
      </w:r>
      <w:r w:rsidRPr="00577CA1">
        <w:rPr>
          <w:color w:val="0070C0"/>
        </w:rPr>
        <w:instrText xml:space="preserve"> </w:instrText>
      </w:r>
      <w:r w:rsidRPr="00577CA1">
        <w:rPr>
          <w:rFonts w:hint="eastAsia"/>
          <w:color w:val="0070C0"/>
        </w:rPr>
        <w:instrText>REF _Ref59538689 \r \h</w:instrText>
      </w:r>
      <w:r w:rsidRPr="00577CA1">
        <w:rPr>
          <w:color w:val="0070C0"/>
        </w:rPr>
        <w:instrText xml:space="preserve"> </w:instrText>
      </w:r>
      <w:r w:rsidR="003E5722"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(8)</w:t>
      </w:r>
      <w:r w:rsidRPr="00577CA1">
        <w:rPr>
          <w:color w:val="0070C0"/>
        </w:rPr>
        <w:fldChar w:fldCharType="end"/>
      </w:r>
      <w:r w:rsidRPr="00577CA1">
        <w:rPr>
          <w:color w:val="0070C0"/>
        </w:rPr>
        <w:fldChar w:fldCharType="begin"/>
      </w:r>
      <w:r w:rsidRPr="00577CA1">
        <w:rPr>
          <w:color w:val="0070C0"/>
        </w:rPr>
        <w:instrText xml:space="preserve"> REF _Ref59538696 \h </w:instrText>
      </w:r>
      <w:r w:rsidR="003E5722"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「メンバー編集」グループスタートホール編集</w:t>
      </w:r>
      <w:r w:rsidRPr="00577CA1">
        <w:rPr>
          <w:color w:val="0070C0"/>
        </w:rPr>
        <w:fldChar w:fldCharType="end"/>
      </w:r>
      <w:r w:rsidRPr="003E5722">
        <w:rPr>
          <w:rFonts w:hint="eastAsia"/>
        </w:rPr>
        <w:t>」により「</w:t>
      </w:r>
      <w:r w:rsidRPr="003E5722">
        <w:rPr>
          <w:rStyle w:val="20"/>
          <w:rFonts w:eastAsiaTheme="minorEastAsia" w:hAnsiTheme="minorEastAsia" w:cstheme="minorBidi" w:hint="eastAsia"/>
          <w:b w:val="0"/>
          <w:bCs/>
        </w:rPr>
        <w:t>No」「GN」「Start Hole」を編集します</w:t>
      </w:r>
      <w:r w:rsidR="00EC3C48" w:rsidRPr="003E5722">
        <w:rPr>
          <w:rFonts w:hint="eastAsia"/>
        </w:rPr>
        <w:t>。</w:t>
      </w:r>
      <w:bookmarkEnd w:id="513"/>
    </w:p>
    <w:p w14:paraId="34B1F0C9" w14:textId="77777777" w:rsidR="00EC3C48" w:rsidRPr="002B68A0" w:rsidRDefault="00EC3C48" w:rsidP="00C928CA">
      <w:pPr>
        <w:pStyle w:val="2"/>
      </w:pPr>
      <w:bookmarkStart w:id="514" w:name="_Toc56535426"/>
      <w:bookmarkStart w:id="515" w:name="_Toc220058876"/>
      <w:r w:rsidRPr="002B68A0">
        <w:rPr>
          <w:rFonts w:hint="eastAsia"/>
        </w:rPr>
        <w:t>「No」「GN」「Start Hole」「氏名」の取込</w:t>
      </w:r>
      <w:bookmarkEnd w:id="514"/>
      <w:bookmarkEnd w:id="515"/>
    </w:p>
    <w:p w14:paraId="296F1A40" w14:textId="2508DE5D" w:rsidR="00EC3C48" w:rsidRPr="003E5722" w:rsidRDefault="00EC3C48" w:rsidP="00840124">
      <w:pPr>
        <w:ind w:leftChars="337" w:left="708"/>
        <w:rPr>
          <w:bCs/>
        </w:rPr>
      </w:pPr>
      <w:r w:rsidRPr="003E5722">
        <w:rPr>
          <w:rFonts w:hint="eastAsia"/>
          <w:bCs/>
        </w:rPr>
        <w:t>（詳細は</w:t>
      </w:r>
      <w:r w:rsidRPr="005F63B9">
        <w:rPr>
          <w:rFonts w:hint="eastAsia"/>
          <w:bCs/>
          <w:color w:val="0070C0"/>
        </w:rPr>
        <w:t>「</w:t>
      </w:r>
      <w:r w:rsidRPr="00577CA1">
        <w:rPr>
          <w:bCs/>
          <w:color w:val="0070C0"/>
        </w:rPr>
        <w:fldChar w:fldCharType="begin"/>
      </w:r>
      <w:r w:rsidRPr="00577CA1">
        <w:rPr>
          <w:bCs/>
          <w:color w:val="0070C0"/>
        </w:rPr>
        <w:instrText xml:space="preserve"> </w:instrText>
      </w:r>
      <w:r w:rsidRPr="00577CA1">
        <w:rPr>
          <w:rFonts w:hint="eastAsia"/>
          <w:bCs/>
          <w:color w:val="0070C0"/>
        </w:rPr>
        <w:instrText>REF _Ref445581437 \r \h</w:instrText>
      </w:r>
      <w:r w:rsidRPr="00577CA1">
        <w:rPr>
          <w:bCs/>
          <w:color w:val="0070C0"/>
        </w:rPr>
        <w:instrText xml:space="preserve"> </w:instrText>
      </w:r>
      <w:r w:rsidR="003E5722" w:rsidRPr="00577CA1">
        <w:rPr>
          <w:bCs/>
          <w:color w:val="0070C0"/>
        </w:rPr>
        <w:instrText xml:space="preserve"> \* MERGEFORMAT </w:instrText>
      </w:r>
      <w:r w:rsidRPr="00577CA1">
        <w:rPr>
          <w:bCs/>
          <w:color w:val="0070C0"/>
        </w:rPr>
      </w:r>
      <w:r w:rsidRPr="00577CA1">
        <w:rPr>
          <w:bCs/>
          <w:color w:val="0070C0"/>
        </w:rPr>
        <w:fldChar w:fldCharType="separate"/>
      </w:r>
      <w:r w:rsidR="00577CA1" w:rsidRPr="00577CA1">
        <w:rPr>
          <w:rFonts w:hint="eastAsia"/>
          <w:bCs/>
          <w:color w:val="0070C0"/>
        </w:rPr>
        <w:t>４</w:t>
      </w:r>
      <w:r w:rsidR="00577CA1" w:rsidRPr="00577CA1">
        <w:rPr>
          <w:bCs/>
          <w:color w:val="0070C0"/>
        </w:rPr>
        <w:t>(5)</w:t>
      </w:r>
      <w:r w:rsidRPr="00577CA1">
        <w:rPr>
          <w:bCs/>
          <w:color w:val="0070C0"/>
        </w:rPr>
        <w:fldChar w:fldCharType="end"/>
      </w:r>
      <w:r w:rsidRPr="003E5722">
        <w:rPr>
          <w:rFonts w:hint="eastAsia"/>
          <w:bCs/>
        </w:rPr>
        <w:t>」の項に記載）</w:t>
      </w:r>
    </w:p>
    <w:p w14:paraId="264ECAD0" w14:textId="77777777" w:rsidR="00EC3C48" w:rsidRPr="003E5722" w:rsidRDefault="00EC3C48" w:rsidP="0021558B">
      <w:pPr>
        <w:pStyle w:val="3"/>
      </w:pPr>
      <w:bookmarkStart w:id="516" w:name="_Ref445638562"/>
      <w:r w:rsidRPr="003E5722">
        <w:rPr>
          <w:rFonts w:hint="eastAsia"/>
        </w:rPr>
        <w:t>「毎回入力データ」シートをクリックしてください。</w:t>
      </w:r>
      <w:bookmarkEnd w:id="516"/>
    </w:p>
    <w:p w14:paraId="37C764EE" w14:textId="77777777" w:rsidR="00EC3C48" w:rsidRPr="003E5722" w:rsidRDefault="00EC3C48" w:rsidP="0021558B">
      <w:pPr>
        <w:pStyle w:val="3"/>
      </w:pPr>
      <w:r w:rsidRPr="003E5722">
        <w:rPr>
          <w:rFonts w:hint="eastAsia"/>
        </w:rPr>
        <w:t>＜氏名の取込＞をクリックしてください。</w:t>
      </w:r>
    </w:p>
    <w:p w14:paraId="7777D05B" w14:textId="77777777" w:rsidR="00EC3C48" w:rsidRPr="003E5722" w:rsidRDefault="00EC3C48" w:rsidP="0021558B">
      <w:pPr>
        <w:pStyle w:val="3"/>
      </w:pPr>
      <w:r w:rsidRPr="003E5722">
        <w:rPr>
          <w:rFonts w:hint="eastAsia"/>
        </w:rPr>
        <w:t>「メンバー編集」シートに切り替わり「氏名の取込」ダイアログボックスが開くので「全行取り込み」を選択し</w:t>
      </w:r>
      <w:r w:rsidR="0039132F">
        <w:rPr>
          <w:rFonts w:hint="eastAsia"/>
        </w:rPr>
        <w:t>て</w:t>
      </w:r>
      <w:r w:rsidRPr="003E5722">
        <w:rPr>
          <w:rFonts w:hint="eastAsia"/>
        </w:rPr>
        <w:t>＜OK＞を押すとNo、GN、Start Hole、氏名を取り込みます。</w:t>
      </w:r>
    </w:p>
    <w:p w14:paraId="4A81215A" w14:textId="77777777" w:rsidR="00EC3C48" w:rsidRPr="002B68A0" w:rsidRDefault="00EC3C48" w:rsidP="00C928CA">
      <w:pPr>
        <w:pStyle w:val="2"/>
      </w:pPr>
      <w:bookmarkStart w:id="517" w:name="_Toc56535427"/>
      <w:bookmarkStart w:id="518" w:name="_Toc220058877"/>
      <w:r w:rsidRPr="002B68A0">
        <w:rPr>
          <w:rFonts w:hint="eastAsia"/>
        </w:rPr>
        <w:t>打数の入力と成績順位の集計</w:t>
      </w:r>
      <w:bookmarkEnd w:id="517"/>
      <w:bookmarkEnd w:id="518"/>
    </w:p>
    <w:p w14:paraId="56E961EB" w14:textId="77777777" w:rsidR="00EC3C48" w:rsidRPr="00D03215" w:rsidRDefault="00EC3C48" w:rsidP="0021558B">
      <w:pPr>
        <w:pStyle w:val="3"/>
      </w:pPr>
      <w:r w:rsidRPr="00D03215">
        <w:rPr>
          <w:rFonts w:hint="eastAsia"/>
        </w:rPr>
        <w:t>トップの「氏名」の上を右クリックして「データ入力」ダイアログを開きます。</w:t>
      </w:r>
    </w:p>
    <w:p w14:paraId="525E679C" w14:textId="77777777" w:rsidR="00EC3C48" w:rsidRPr="00D03215" w:rsidRDefault="00EC3C48" w:rsidP="0021558B">
      <w:pPr>
        <w:pStyle w:val="3"/>
      </w:pPr>
      <w:r w:rsidRPr="00D03215">
        <w:rPr>
          <w:rFonts w:hint="eastAsia"/>
        </w:rPr>
        <w:t>「試合打切」が初期値「4」になっているので試合するラウンド数にしてください。</w:t>
      </w:r>
    </w:p>
    <w:p w14:paraId="0AB9B373" w14:textId="77777777" w:rsidR="00EC3C48" w:rsidRPr="00D03215" w:rsidRDefault="00EC3C48" w:rsidP="0021558B">
      <w:pPr>
        <w:pStyle w:val="3"/>
      </w:pPr>
      <w:r w:rsidRPr="00D03215">
        <w:rPr>
          <w:rFonts w:hint="eastAsia"/>
        </w:rPr>
        <w:t>打数を４桁ずつ記憶して１Rの1H～8H入力し「実打」と「合計」を照合します。</w:t>
      </w:r>
      <w:r w:rsidRPr="00D03215">
        <w:br/>
      </w:r>
      <w:r w:rsidRPr="00D03215">
        <w:rPr>
          <w:rFonts w:hint="eastAsia"/>
        </w:rPr>
        <w:t>（</w:t>
      </w:r>
      <w:r w:rsidRPr="007C0AA2">
        <w:rPr>
          <w:rFonts w:hint="eastAsia"/>
          <w:u w:val="wave"/>
        </w:rPr>
        <w:t>大大会のように1ラウンドごと打数を入力する場合は「試合打切」は「0」です</w:t>
      </w:r>
      <w:r w:rsidRPr="00D03215">
        <w:rPr>
          <w:rFonts w:hint="eastAsia"/>
        </w:rPr>
        <w:t>）</w:t>
      </w:r>
    </w:p>
    <w:p w14:paraId="11260C36" w14:textId="77777777" w:rsidR="00EC3C48" w:rsidRPr="00D03215" w:rsidRDefault="00EC3C48" w:rsidP="0021558B">
      <w:pPr>
        <w:pStyle w:val="3"/>
      </w:pPr>
      <w:r w:rsidRPr="00D03215">
        <w:rPr>
          <w:rFonts w:hint="eastAsia"/>
        </w:rPr>
        <w:t>2R、3R、4Rまで同じように入力し、「実打」、「合計」、「Total」の合計を照合します。</w:t>
      </w:r>
    </w:p>
    <w:p w14:paraId="7BAF2764" w14:textId="77777777" w:rsidR="00EC3C48" w:rsidRPr="00D03215" w:rsidRDefault="00EC3C48" w:rsidP="0021558B">
      <w:pPr>
        <w:pStyle w:val="3"/>
      </w:pPr>
      <w:r w:rsidRPr="00D03215">
        <w:rPr>
          <w:rFonts w:hint="eastAsia"/>
        </w:rPr>
        <w:t>全部の人数の入力が終わると全員の合計のみを再度照合します。</w:t>
      </w:r>
    </w:p>
    <w:p w14:paraId="098714E0" w14:textId="77777777" w:rsidR="00EC3C48" w:rsidRPr="00D03215" w:rsidRDefault="00100312" w:rsidP="0021558B">
      <w:pPr>
        <w:pStyle w:val="3"/>
      </w:pPr>
      <w:r w:rsidRPr="00D03215">
        <w:rPr>
          <w:rFonts w:hint="eastAsia"/>
        </w:rPr>
        <w:t>＜データ集計＞</w:t>
      </w:r>
      <w:r w:rsidR="00DE2DE5" w:rsidRPr="00D03215">
        <w:rPr>
          <w:rFonts w:hint="eastAsia"/>
        </w:rPr>
        <w:t>コマンド</w:t>
      </w:r>
      <w:r w:rsidR="00EC3C48" w:rsidRPr="00D03215">
        <w:rPr>
          <w:rFonts w:hint="eastAsia"/>
        </w:rPr>
        <w:t>を押すと、「点数順集計表」シートに結果を表示します。</w:t>
      </w:r>
    </w:p>
    <w:p w14:paraId="1E389E6F" w14:textId="2AA43793" w:rsidR="00605595" w:rsidRPr="00D03215" w:rsidRDefault="00EC3C48" w:rsidP="0021558B">
      <w:pPr>
        <w:pStyle w:val="3"/>
      </w:pPr>
      <w:r w:rsidRPr="00D03215">
        <w:rPr>
          <w:rFonts w:hint="eastAsia"/>
        </w:rPr>
        <w:t>「上書き保存」します。「上書き保存」をしていない場合は次の</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_Ref445654100 \r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9)</w:t>
      </w:r>
      <w:r w:rsidRPr="00577CA1">
        <w:rPr>
          <w:color w:val="0070C0"/>
        </w:rPr>
        <w:fldChar w:fldCharType="end"/>
      </w:r>
      <w:r w:rsidRPr="00D03215">
        <w:rPr>
          <w:rFonts w:hint="eastAsia"/>
        </w:rPr>
        <w:t>」</w:t>
      </w:r>
      <w:r w:rsidR="006B3254">
        <w:rPr>
          <w:rFonts w:hint="eastAsia"/>
        </w:rPr>
        <w:t>を</w:t>
      </w:r>
      <w:r w:rsidRPr="00D03215">
        <w:rPr>
          <w:rFonts w:hint="eastAsia"/>
        </w:rPr>
        <w:t>実行した場合に保存確認のメッセージを表示します</w:t>
      </w:r>
      <w:r w:rsidR="00605595" w:rsidRPr="00D03215">
        <w:rPr>
          <w:rFonts w:hint="eastAsia"/>
        </w:rPr>
        <w:t>。</w:t>
      </w:r>
    </w:p>
    <w:p w14:paraId="7D22BF9E" w14:textId="77777777" w:rsidR="00605595" w:rsidRPr="00D03215" w:rsidRDefault="00605595" w:rsidP="0021558B">
      <w:pPr>
        <w:pStyle w:val="3"/>
      </w:pPr>
      <w:r w:rsidRPr="00D03215">
        <w:rPr>
          <w:rFonts w:hint="eastAsia"/>
        </w:rPr>
        <w:t>「点数順表」を印刷する場合は同シートで＜印刷＞を押してください。</w:t>
      </w:r>
    </w:p>
    <w:p w14:paraId="391E128D" w14:textId="77777777" w:rsidR="0039132F" w:rsidRPr="0039132F" w:rsidRDefault="00605595" w:rsidP="0021558B">
      <w:pPr>
        <w:pStyle w:val="3"/>
      </w:pPr>
      <w:bookmarkStart w:id="519" w:name="_Ref445654100"/>
      <w:bookmarkStart w:id="520" w:name="_Ref168486990"/>
      <w:r w:rsidRPr="00D03215">
        <w:rPr>
          <w:rFonts w:hint="eastAsia"/>
        </w:rPr>
        <w:t>本プログラムから「</w:t>
      </w:r>
      <w:r w:rsidR="0039132F">
        <w:rPr>
          <w:rFonts w:hint="eastAsia"/>
        </w:rPr>
        <w:t>X</w:t>
      </w:r>
      <w:r w:rsidR="0039132F" w:rsidRPr="0039132F">
        <w:t>L_Z4_AR全試合スコア集計2020.xlsx</w:t>
      </w:r>
      <w:r w:rsidRPr="00D03215">
        <w:rPr>
          <w:rFonts w:hint="eastAsia"/>
        </w:rPr>
        <w:t>」に移動する場合は「毎回入力データ」シートから＜Z4全試合スコア集計＞</w:t>
      </w:r>
      <w:r w:rsidR="00DE2DE5" w:rsidRPr="00D03215">
        <w:rPr>
          <w:rFonts w:hint="eastAsia"/>
        </w:rPr>
        <w:t>コマンドアイコン</w:t>
      </w:r>
      <w:r w:rsidRPr="00D03215">
        <w:rPr>
          <w:rFonts w:hint="eastAsia"/>
        </w:rPr>
        <w:t>をクリックすると</w:t>
      </w:r>
      <w:r w:rsidR="00DE0EDA" w:rsidRPr="00D03215">
        <w:rPr>
          <w:rFonts w:hint="eastAsia"/>
        </w:rPr>
        <w:t>自動的に</w:t>
      </w:r>
      <w:r w:rsidRPr="00D03215">
        <w:rPr>
          <w:rFonts w:hint="eastAsia"/>
        </w:rPr>
        <w:t>＜</w:t>
      </w:r>
      <w:r w:rsidRPr="00D03215">
        <w:t>XL_Z4_AR全試合スコア集計20</w:t>
      </w:r>
      <w:r w:rsidR="0039132F">
        <w:rPr>
          <w:rFonts w:hint="eastAsia"/>
        </w:rPr>
        <w:t>20</w:t>
      </w:r>
      <w:r w:rsidRPr="00D03215">
        <w:t>.xlsx</w:t>
      </w:r>
      <w:r w:rsidRPr="00D03215">
        <w:rPr>
          <w:rFonts w:hint="eastAsia"/>
        </w:rPr>
        <w:t>＞</w:t>
      </w:r>
      <w:bookmarkEnd w:id="519"/>
      <w:r w:rsidR="00DE0EDA" w:rsidRPr="00D03215">
        <w:rPr>
          <w:rFonts w:hint="eastAsia"/>
        </w:rPr>
        <w:t>が表示します</w:t>
      </w:r>
      <w:r w:rsidR="00EC3C48" w:rsidRPr="00D03215">
        <w:rPr>
          <w:rFonts w:hint="eastAsia"/>
        </w:rPr>
        <w:t>。</w:t>
      </w:r>
      <w:bookmarkEnd w:id="520"/>
      <w:r w:rsidR="0039132F">
        <w:br/>
      </w:r>
      <w:r w:rsidR="0039132F" w:rsidRPr="002C0357">
        <w:rPr>
          <w:rFonts w:hint="eastAsia"/>
          <w:u w:val="wave"/>
        </w:rPr>
        <w:t>但し、事前に</w:t>
      </w:r>
      <w:r w:rsidR="002C0357" w:rsidRPr="002C0357">
        <w:rPr>
          <w:rFonts w:hint="eastAsia"/>
          <w:u w:val="wave"/>
        </w:rPr>
        <w:t>「全試合スコア集計」フォルダの中に</w:t>
      </w:r>
      <w:r w:rsidR="002C0357" w:rsidRPr="00D03215">
        <w:rPr>
          <w:rFonts w:hint="eastAsia"/>
        </w:rPr>
        <w:t>「</w:t>
      </w:r>
      <w:r w:rsidR="002C0357">
        <w:rPr>
          <w:rFonts w:hint="eastAsia"/>
        </w:rPr>
        <w:t>X</w:t>
      </w:r>
      <w:r w:rsidR="002C0357" w:rsidRPr="0039132F">
        <w:t>L_Z4_AR全試合スコア集計2020.xlsx</w:t>
      </w:r>
      <w:r w:rsidR="002C0357" w:rsidRPr="00D03215">
        <w:rPr>
          <w:rFonts w:hint="eastAsia"/>
        </w:rPr>
        <w:t>」</w:t>
      </w:r>
      <w:r w:rsidR="002C0357" w:rsidRPr="002C0357">
        <w:rPr>
          <w:rFonts w:hint="eastAsia"/>
          <w:u w:val="wave"/>
        </w:rPr>
        <w:t>を作っておく必要があります。</w:t>
      </w:r>
    </w:p>
    <w:p w14:paraId="51BA7254" w14:textId="77777777" w:rsidR="00EC3C48" w:rsidRPr="00D03215" w:rsidRDefault="00EC3C48" w:rsidP="00C928CA">
      <w:pPr>
        <w:pStyle w:val="2"/>
      </w:pPr>
      <w:bookmarkStart w:id="521" w:name="_Ref445659587"/>
      <w:bookmarkStart w:id="522" w:name="_Ref445659593"/>
      <w:bookmarkStart w:id="523" w:name="_Toc56535428"/>
      <w:bookmarkStart w:id="524" w:name="_Toc220058878"/>
      <w:r w:rsidRPr="00D03215">
        <w:rPr>
          <w:rFonts w:hint="eastAsia"/>
        </w:rPr>
        <w:t>XL_Z4_AR全試合スコア集計プログラム</w:t>
      </w:r>
      <w:bookmarkEnd w:id="521"/>
      <w:bookmarkEnd w:id="522"/>
      <w:bookmarkEnd w:id="523"/>
      <w:bookmarkEnd w:id="524"/>
    </w:p>
    <w:p w14:paraId="78C0E8D0" w14:textId="5FC9E0B6" w:rsidR="00EC3C48" w:rsidRPr="00D03215" w:rsidRDefault="00605595" w:rsidP="0021558B">
      <w:pPr>
        <w:pStyle w:val="3"/>
      </w:pPr>
      <w:r w:rsidRPr="00D03215">
        <w:rPr>
          <w:rFonts w:hint="eastAsia"/>
        </w:rPr>
        <w:t>前項</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_Ref168486990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color w:val="0070C0"/>
        </w:rPr>
        <w:t>(4)9)</w:t>
      </w:r>
      <w:r w:rsidRPr="00577CA1">
        <w:rPr>
          <w:color w:val="0070C0"/>
        </w:rPr>
        <w:fldChar w:fldCharType="end"/>
      </w:r>
      <w:r w:rsidRPr="00D03215">
        <w:rPr>
          <w:rFonts w:hint="eastAsia"/>
        </w:rPr>
        <w:t>」項で本プログラムが起動できます。</w:t>
      </w:r>
      <w:r w:rsidR="002C0357">
        <w:br/>
      </w:r>
      <w:r w:rsidR="00DE0EDA" w:rsidRPr="00D03215">
        <w:rPr>
          <w:rFonts w:hint="eastAsia"/>
        </w:rPr>
        <w:t>または</w:t>
      </w:r>
      <w:r w:rsidR="006854FE" w:rsidRPr="00D03215">
        <w:rPr>
          <w:rFonts w:hint="eastAsia"/>
        </w:rPr>
        <w:t>エクスプローラーから</w:t>
      </w:r>
      <w:r w:rsidR="002C0357">
        <w:rPr>
          <w:rFonts w:hint="eastAsia"/>
        </w:rPr>
        <w:t>起動</w:t>
      </w:r>
      <w:r w:rsidR="006854FE" w:rsidRPr="00D03215">
        <w:rPr>
          <w:rFonts w:hint="eastAsia"/>
        </w:rPr>
        <w:t>の場合は</w:t>
      </w:r>
      <w:r w:rsidR="002C0357" w:rsidRPr="002C0357">
        <w:rPr>
          <w:rFonts w:hint="eastAsia"/>
        </w:rPr>
        <w:t>「全試合スコア集計」フォルダの中</w:t>
      </w:r>
      <w:r w:rsidR="002C0357">
        <w:rPr>
          <w:rFonts w:hint="eastAsia"/>
        </w:rPr>
        <w:t>の</w:t>
      </w:r>
      <w:r w:rsidR="00F310D7" w:rsidRPr="00D03215">
        <w:rPr>
          <w:rFonts w:hint="eastAsia"/>
        </w:rPr>
        <w:t>「</w:t>
      </w:r>
      <w:r w:rsidR="006854FE" w:rsidRPr="00D03215">
        <w:t>XL_Z4_AR全試合スコア集計20</w:t>
      </w:r>
      <w:r w:rsidR="002C0357">
        <w:rPr>
          <w:rFonts w:hint="eastAsia"/>
        </w:rPr>
        <w:t>20</w:t>
      </w:r>
      <w:r w:rsidR="006854FE" w:rsidRPr="00D03215">
        <w:t>.xlsx</w:t>
      </w:r>
      <w:r w:rsidR="00F310D7" w:rsidRPr="00D03215">
        <w:rPr>
          <w:rFonts w:hint="eastAsia"/>
        </w:rPr>
        <w:t>」</w:t>
      </w:r>
      <w:r w:rsidR="006854FE" w:rsidRPr="00D03215">
        <w:rPr>
          <w:rFonts w:hint="eastAsia"/>
        </w:rPr>
        <w:t>を</w:t>
      </w:r>
      <w:r w:rsidR="00F310D7" w:rsidRPr="00D03215">
        <w:rPr>
          <w:rFonts w:hint="eastAsia"/>
        </w:rPr>
        <w:t>ダブル</w:t>
      </w:r>
      <w:r w:rsidR="006854FE" w:rsidRPr="00D03215">
        <w:rPr>
          <w:rFonts w:hint="eastAsia"/>
        </w:rPr>
        <w:t>クリッして</w:t>
      </w:r>
      <w:r w:rsidR="00F310D7" w:rsidRPr="00D03215">
        <w:rPr>
          <w:rFonts w:hint="eastAsia"/>
        </w:rPr>
        <w:t>ください。</w:t>
      </w:r>
    </w:p>
    <w:p w14:paraId="1BB06DC6" w14:textId="77777777" w:rsidR="00EC3C48" w:rsidRPr="00D03215" w:rsidRDefault="00EC3C48" w:rsidP="0021558B">
      <w:pPr>
        <w:pStyle w:val="3"/>
      </w:pPr>
      <w:r w:rsidRPr="00D03215">
        <w:rPr>
          <w:rFonts w:hint="eastAsia"/>
        </w:rPr>
        <w:t>「XL_Z4_AR全試合スコア集計20</w:t>
      </w:r>
      <w:r w:rsidR="002C0357">
        <w:rPr>
          <w:rFonts w:hint="eastAsia"/>
        </w:rPr>
        <w:t>20</w:t>
      </w:r>
      <w:r w:rsidRPr="00D03215">
        <w:rPr>
          <w:rFonts w:hint="eastAsia"/>
        </w:rPr>
        <w:t>.xlsx」を開きます。</w:t>
      </w:r>
    </w:p>
    <w:p w14:paraId="5A70024B" w14:textId="77777777" w:rsidR="00F310D7" w:rsidRPr="00D03215" w:rsidRDefault="00EC3C48" w:rsidP="0021558B">
      <w:pPr>
        <w:pStyle w:val="3"/>
      </w:pPr>
      <w:r w:rsidRPr="00D03215">
        <w:rPr>
          <w:rFonts w:hint="eastAsia"/>
        </w:rPr>
        <w:t>「年間全データ」シートで</w:t>
      </w:r>
      <w:r w:rsidR="00C57B30" w:rsidRPr="00D03215">
        <w:rPr>
          <w:rFonts w:hint="eastAsia"/>
        </w:rPr>
        <w:t>＜</w:t>
      </w:r>
      <w:r w:rsidR="00F310D7" w:rsidRPr="00D03215">
        <w:rPr>
          <w:rFonts w:hint="eastAsia"/>
        </w:rPr>
        <w:t>最新競技</w:t>
      </w:r>
      <w:r w:rsidRPr="00D03215">
        <w:rPr>
          <w:rFonts w:hint="eastAsia"/>
        </w:rPr>
        <w:t>取り込み</w:t>
      </w:r>
      <w:r w:rsidR="00C57B30" w:rsidRPr="00D03215">
        <w:rPr>
          <w:rFonts w:hint="eastAsia"/>
        </w:rPr>
        <w:t>＞</w:t>
      </w:r>
      <w:r w:rsidR="00DE2DE5" w:rsidRPr="00D03215">
        <w:rPr>
          <w:rFonts w:hint="eastAsia"/>
        </w:rPr>
        <w:t>コマンド</w:t>
      </w:r>
      <w:r w:rsidR="00F310D7" w:rsidRPr="00D03215">
        <w:rPr>
          <w:rFonts w:hint="eastAsia"/>
        </w:rPr>
        <w:t>（</w:t>
      </w:r>
      <w:r w:rsidR="00DE2DE5" w:rsidRPr="00D03215">
        <w:rPr>
          <w:rFonts w:hint="eastAsia"/>
        </w:rPr>
        <w:t>アイコン</w:t>
      </w:r>
      <w:r w:rsidR="00F310D7" w:rsidRPr="00D03215">
        <w:rPr>
          <w:rFonts w:hint="eastAsia"/>
        </w:rPr>
        <w:t>）</w:t>
      </w:r>
      <w:r w:rsidRPr="00D03215">
        <w:rPr>
          <w:rFonts w:hint="eastAsia"/>
        </w:rPr>
        <w:t>を押</w:t>
      </w:r>
      <w:r w:rsidR="00F310D7" w:rsidRPr="00D03215">
        <w:rPr>
          <w:rFonts w:hint="eastAsia"/>
        </w:rPr>
        <w:t>してください</w:t>
      </w:r>
      <w:r w:rsidRPr="00D03215">
        <w:rPr>
          <w:rFonts w:hint="eastAsia"/>
        </w:rPr>
        <w:t>。</w:t>
      </w:r>
      <w:r w:rsidR="00F310D7" w:rsidRPr="00D03215">
        <w:rPr>
          <w:rFonts w:hint="eastAsia"/>
        </w:rPr>
        <w:t>「実行確認」が開くので＜OK＞を押すと各シートが集計されます。</w:t>
      </w:r>
    </w:p>
    <w:p w14:paraId="1614EE63" w14:textId="77777777" w:rsidR="00EC3C48" w:rsidRPr="00D03215" w:rsidRDefault="00EC3C48" w:rsidP="0021558B">
      <w:pPr>
        <w:pStyle w:val="3"/>
      </w:pPr>
      <w:r w:rsidRPr="00D03215">
        <w:rPr>
          <w:rFonts w:hint="eastAsia"/>
        </w:rPr>
        <w:t>「上書き保存」をします。</w:t>
      </w:r>
    </w:p>
    <w:p w14:paraId="3C09F819" w14:textId="77777777" w:rsidR="00EC3C48" w:rsidRPr="00D03215" w:rsidRDefault="00EC3C48" w:rsidP="0021558B">
      <w:pPr>
        <w:pStyle w:val="3"/>
      </w:pPr>
      <w:r w:rsidRPr="00D03215">
        <w:rPr>
          <w:rFonts w:hint="eastAsia"/>
        </w:rPr>
        <w:t>「</w:t>
      </w:r>
      <w:r w:rsidR="00605595" w:rsidRPr="00D03215">
        <w:rPr>
          <w:rFonts w:hint="eastAsia"/>
        </w:rPr>
        <w:t>年間</w:t>
      </w:r>
      <w:r w:rsidRPr="00D03215">
        <w:rPr>
          <w:rFonts w:hint="eastAsia"/>
        </w:rPr>
        <w:t>・</w:t>
      </w:r>
      <w:r w:rsidR="00605595" w:rsidRPr="00D03215">
        <w:rPr>
          <w:rFonts w:hint="eastAsia"/>
        </w:rPr>
        <w:t>月間</w:t>
      </w:r>
      <w:r w:rsidRPr="00D03215">
        <w:rPr>
          <w:rFonts w:hint="eastAsia"/>
        </w:rPr>
        <w:t>集計表」を印刷する</w:t>
      </w:r>
      <w:r w:rsidR="00605595" w:rsidRPr="00D03215">
        <w:rPr>
          <w:rFonts w:hint="eastAsia"/>
        </w:rPr>
        <w:t>場合は＜印刷＞</w:t>
      </w:r>
      <w:r w:rsidR="00DE2DE5" w:rsidRPr="00D03215">
        <w:rPr>
          <w:rFonts w:hint="eastAsia"/>
        </w:rPr>
        <w:t>コマンド（</w:t>
      </w:r>
      <w:r w:rsidR="00605595" w:rsidRPr="00D03215">
        <w:rPr>
          <w:rFonts w:hint="eastAsia"/>
        </w:rPr>
        <w:t>アイコン</w:t>
      </w:r>
      <w:r w:rsidR="00DE2DE5" w:rsidRPr="00D03215">
        <w:rPr>
          <w:rFonts w:hint="eastAsia"/>
        </w:rPr>
        <w:t>）</w:t>
      </w:r>
      <w:r w:rsidR="00605595" w:rsidRPr="00D03215">
        <w:rPr>
          <w:rFonts w:hint="eastAsia"/>
        </w:rPr>
        <w:t>を押してください</w:t>
      </w:r>
      <w:r w:rsidRPr="00D03215">
        <w:rPr>
          <w:rFonts w:hint="eastAsia"/>
        </w:rPr>
        <w:t>。この他必要なシートがある場合は印刷してください。</w:t>
      </w:r>
    </w:p>
    <w:p w14:paraId="657FB065" w14:textId="09A733BF" w:rsidR="008024BB" w:rsidRPr="00D03215" w:rsidRDefault="00EC3C48" w:rsidP="00460E9A">
      <w:pPr>
        <w:ind w:leftChars="136" w:left="708" w:hangingChars="201" w:hanging="422"/>
      </w:pPr>
      <w:r w:rsidRPr="00D03215">
        <w:rPr>
          <w:rFonts w:hint="eastAsia"/>
        </w:rPr>
        <w:lastRenderedPageBreak/>
        <w:t>参考： 【重要なのは「XL_4R_GG_同好会_yyyy mm dd.xlsx」などの同年度の競技ファイルを「GG同好会全試合データ20</w:t>
      </w:r>
      <w:r w:rsidR="002C0357">
        <w:rPr>
          <w:rFonts w:hint="eastAsia"/>
        </w:rPr>
        <w:t>20</w:t>
      </w:r>
      <w:r w:rsidRPr="00D03215">
        <w:rPr>
          <w:rFonts w:hint="eastAsia"/>
        </w:rPr>
        <w:t>」フォルダ内にまとめて保存し、同じ同好会以外の他のファイル入れてはいけません】</w:t>
      </w:r>
      <w:r w:rsidR="00605595" w:rsidRPr="00D03215">
        <w:rPr>
          <w:rFonts w:hint="eastAsia"/>
        </w:rPr>
        <w:t>フォルダ構成は</w:t>
      </w:r>
      <w:r w:rsidR="00605595" w:rsidRPr="005F63B9">
        <w:rPr>
          <w:rFonts w:hint="eastAsia"/>
          <w:color w:val="0070C0"/>
        </w:rPr>
        <w:t>「</w:t>
      </w:r>
      <w:r w:rsidR="00605595" w:rsidRPr="00577CA1">
        <w:rPr>
          <w:color w:val="0070C0"/>
        </w:rPr>
        <w:fldChar w:fldCharType="begin"/>
      </w:r>
      <w:r w:rsidR="00605595" w:rsidRPr="00577CA1">
        <w:rPr>
          <w:color w:val="0070C0"/>
        </w:rPr>
        <w:instrText xml:space="preserve"> </w:instrText>
      </w:r>
      <w:r w:rsidR="00605595" w:rsidRPr="00577CA1">
        <w:rPr>
          <w:rFonts w:hint="eastAsia"/>
          <w:color w:val="0070C0"/>
        </w:rPr>
        <w:instrText>REF _Ref446058300 \h</w:instrText>
      </w:r>
      <w:r w:rsidR="00605595" w:rsidRPr="00577CA1">
        <w:rPr>
          <w:color w:val="0070C0"/>
        </w:rPr>
        <w:instrText xml:space="preserve"> </w:instrText>
      </w:r>
      <w:r w:rsidR="00605595" w:rsidRPr="00577CA1">
        <w:rPr>
          <w:color w:val="0070C0"/>
        </w:rPr>
      </w:r>
      <w:r w:rsidR="00605595" w:rsidRPr="00577CA1">
        <w:rPr>
          <w:color w:val="0070C0"/>
        </w:rPr>
        <w:fldChar w:fldCharType="separate"/>
      </w:r>
      <w:r w:rsidR="00577CA1" w:rsidRPr="00577CA1">
        <w:rPr>
          <w:rFonts w:hint="eastAsia"/>
          <w:color w:val="0070C0"/>
        </w:rPr>
        <w:t xml:space="preserve">図 </w:t>
      </w:r>
      <w:r w:rsidR="00577CA1" w:rsidRPr="00577CA1">
        <w:rPr>
          <w:noProof/>
          <w:color w:val="0070C0"/>
        </w:rPr>
        <w:t>17</w:t>
      </w:r>
      <w:r w:rsidR="00577CA1" w:rsidRPr="00577CA1">
        <w:rPr>
          <w:rFonts w:hint="eastAsia"/>
          <w:color w:val="0070C0"/>
        </w:rPr>
        <w:t xml:space="preserve">　ユーザー用フォルダの作り方</w:t>
      </w:r>
      <w:r w:rsidR="00605595" w:rsidRPr="00577CA1">
        <w:rPr>
          <w:color w:val="0070C0"/>
        </w:rPr>
        <w:fldChar w:fldCharType="end"/>
      </w:r>
      <w:r w:rsidR="00605595" w:rsidRPr="00D03215">
        <w:rPr>
          <w:rFonts w:hint="eastAsia"/>
        </w:rPr>
        <w:t>」を参考にしてください。</w:t>
      </w:r>
    </w:p>
    <w:p w14:paraId="6E9F004F" w14:textId="77777777" w:rsidR="00EA6415" w:rsidRPr="00D03215" w:rsidRDefault="00EA6415" w:rsidP="00E34E8B"/>
    <w:p w14:paraId="64DBCCEF" w14:textId="77777777" w:rsidR="00EC3C48" w:rsidRPr="00D03215" w:rsidRDefault="00EC3C48" w:rsidP="00E34E8B">
      <w:pPr>
        <w:pStyle w:val="1"/>
      </w:pPr>
      <w:bookmarkStart w:id="525" w:name="_Toc158482652"/>
      <w:bookmarkStart w:id="526" w:name="_Toc328308550"/>
      <w:bookmarkStart w:id="527" w:name="_Ref484541386"/>
      <w:bookmarkStart w:id="528" w:name="_Ref484541390"/>
      <w:bookmarkStart w:id="529" w:name="_Ref484541424"/>
      <w:bookmarkStart w:id="530" w:name="_Ref48067464"/>
      <w:bookmarkStart w:id="531" w:name="_Hlk53912052"/>
      <w:bookmarkStart w:id="532" w:name="_Toc56535429"/>
      <w:bookmarkStart w:id="533" w:name="_Ref158708373"/>
      <w:bookmarkStart w:id="534" w:name="_Ref158708388"/>
      <w:bookmarkStart w:id="535" w:name="_Ref158708639"/>
      <w:bookmarkStart w:id="536" w:name="_Toc220058879"/>
      <w:r w:rsidRPr="00D03215">
        <w:rPr>
          <w:rFonts w:hint="eastAsia"/>
        </w:rPr>
        <w:t>バージョンの変更内容</w:t>
      </w:r>
      <w:bookmarkEnd w:id="525"/>
      <w:bookmarkEnd w:id="526"/>
      <w:bookmarkEnd w:id="527"/>
      <w:bookmarkEnd w:id="528"/>
      <w:bookmarkEnd w:id="529"/>
      <w:bookmarkEnd w:id="530"/>
      <w:bookmarkEnd w:id="531"/>
      <w:bookmarkEnd w:id="532"/>
      <w:bookmarkEnd w:id="533"/>
      <w:bookmarkEnd w:id="534"/>
      <w:bookmarkEnd w:id="535"/>
      <w:bookmarkEnd w:id="536"/>
    </w:p>
    <w:p w14:paraId="5F51DEF0" w14:textId="77777777" w:rsidR="00EC3C48" w:rsidRPr="00D03215" w:rsidRDefault="00EC3C48" w:rsidP="00840124">
      <w:pPr>
        <w:ind w:leftChars="134" w:left="281" w:firstLine="1"/>
      </w:pPr>
      <w:r w:rsidRPr="00D03215">
        <w:rPr>
          <w:rFonts w:hint="eastAsia"/>
        </w:rPr>
        <w:t>V</w:t>
      </w:r>
      <w:r w:rsidR="001E29D3" w:rsidRPr="00D03215">
        <w:t>er</w:t>
      </w:r>
      <w:r w:rsidRPr="00D03215">
        <w:rPr>
          <w:rFonts w:hint="eastAsia"/>
        </w:rPr>
        <w:t>1.00～V</w:t>
      </w:r>
      <w:r w:rsidR="001E29D3" w:rsidRPr="00D03215">
        <w:t>er</w:t>
      </w:r>
      <w:r w:rsidR="006D579F" w:rsidRPr="00D03215">
        <w:rPr>
          <w:rFonts w:hint="eastAsia"/>
        </w:rPr>
        <w:t>1</w:t>
      </w:r>
      <w:r w:rsidR="001833FC" w:rsidRPr="00D03215">
        <w:rPr>
          <w:rFonts w:hint="eastAsia"/>
        </w:rPr>
        <w:t>0</w:t>
      </w:r>
      <w:r w:rsidRPr="00D03215">
        <w:rPr>
          <w:rFonts w:hint="eastAsia"/>
        </w:rPr>
        <w:t>.0</w:t>
      </w:r>
      <w:r w:rsidR="006D579F" w:rsidRPr="00D03215">
        <w:rPr>
          <w:rFonts w:hint="eastAsia"/>
        </w:rPr>
        <w:t>0</w:t>
      </w:r>
      <w:r w:rsidRPr="00D03215">
        <w:rPr>
          <w:rFonts w:hint="eastAsia"/>
        </w:rPr>
        <w:t>までのバージョンについては省略します。</w:t>
      </w:r>
    </w:p>
    <w:p w14:paraId="62E28F87" w14:textId="438F3DD2" w:rsidR="00F61465" w:rsidRPr="00D03215" w:rsidRDefault="00F61465" w:rsidP="00840124">
      <w:pPr>
        <w:ind w:leftChars="134" w:left="281" w:firstLine="1"/>
      </w:pPr>
      <w:bookmarkStart w:id="537" w:name="_Hlk53912082"/>
      <w:r w:rsidRPr="00D03215">
        <w:rPr>
          <w:rFonts w:hint="eastAsia"/>
        </w:rPr>
        <w:t>バージョンの見方は</w:t>
      </w:r>
      <w:r w:rsidR="009A192A" w:rsidRPr="00D03215">
        <w:rPr>
          <w:rFonts w:hint="eastAsia"/>
        </w:rPr>
        <w:t>各シートにある</w:t>
      </w:r>
      <w:r w:rsidRPr="00D03215">
        <w:rPr>
          <w:rFonts w:hint="eastAsia"/>
        </w:rPr>
        <w:t>「</w:t>
      </w:r>
      <w:r w:rsidR="009A192A" w:rsidRPr="00D03215">
        <w:rPr>
          <w:rFonts w:hint="eastAsia"/>
        </w:rPr>
        <w:t>バージョン情報</w:t>
      </w:r>
      <w:r w:rsidRPr="00D03215">
        <w:rPr>
          <w:rFonts w:hint="eastAsia"/>
        </w:rPr>
        <w:t>」をクリックすると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_Ref53826294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69</w:t>
      </w:r>
      <w:r w:rsidR="00577CA1" w:rsidRPr="00577CA1">
        <w:rPr>
          <w:color w:val="0070C0"/>
        </w:rPr>
        <w:t xml:space="preserve"> </w:t>
      </w:r>
      <w:r w:rsidR="00577CA1" w:rsidRPr="00577CA1">
        <w:rPr>
          <w:rFonts w:hint="eastAsia"/>
          <w:color w:val="0070C0"/>
        </w:rPr>
        <w:t>バージョン情報</w:t>
      </w:r>
      <w:r w:rsidRPr="00577CA1">
        <w:rPr>
          <w:color w:val="0070C0"/>
        </w:rPr>
        <w:fldChar w:fldCharType="end"/>
      </w:r>
      <w:r w:rsidRPr="00D03215">
        <w:rPr>
          <w:rFonts w:hint="eastAsia"/>
        </w:rPr>
        <w:t>」の図が表示します。</w:t>
      </w:r>
    </w:p>
    <w:bookmarkStart w:id="538" w:name="_Ref176496483"/>
    <w:bookmarkStart w:id="539" w:name="_Toc328308551"/>
    <w:bookmarkStart w:id="540" w:name="_Toc56535430"/>
    <w:bookmarkStart w:id="541" w:name="_Toc220058880"/>
    <w:bookmarkEnd w:id="537"/>
    <w:p w14:paraId="28A90EED" w14:textId="77777777" w:rsidR="00EC3C48" w:rsidRPr="00D03215" w:rsidRDefault="007C3064" w:rsidP="00C928CA">
      <w:pPr>
        <w:pStyle w:val="2"/>
      </w:pPr>
      <w:r>
        <w:rPr>
          <w:rFonts w:hint="eastAsia"/>
          <w:noProof/>
        </w:rPr>
        <mc:AlternateContent>
          <mc:Choice Requires="wpg">
            <w:drawing>
              <wp:anchor distT="0" distB="0" distL="114300" distR="114300" simplePos="0" relativeHeight="252101632" behindDoc="0" locked="0" layoutInCell="1" allowOverlap="1" wp14:anchorId="33BEB01F" wp14:editId="3577750F">
                <wp:simplePos x="0" y="0"/>
                <wp:positionH relativeFrom="column">
                  <wp:posOffset>3391012</wp:posOffset>
                </wp:positionH>
                <wp:positionV relativeFrom="paragraph">
                  <wp:posOffset>-374164</wp:posOffset>
                </wp:positionV>
                <wp:extent cx="2344614" cy="1921011"/>
                <wp:effectExtent l="0" t="0" r="0" b="3175"/>
                <wp:wrapSquare wrapText="bothSides"/>
                <wp:docPr id="1331179306" name="グループ化 180"/>
                <wp:cNvGraphicFramePr/>
                <a:graphic xmlns:a="http://schemas.openxmlformats.org/drawingml/2006/main">
                  <a:graphicData uri="http://schemas.microsoft.com/office/word/2010/wordprocessingGroup">
                    <wpg:wgp>
                      <wpg:cNvGrpSpPr/>
                      <wpg:grpSpPr>
                        <a:xfrm>
                          <a:off x="0" y="0"/>
                          <a:ext cx="2344614" cy="1921011"/>
                          <a:chOff x="0" y="0"/>
                          <a:chExt cx="2344838" cy="1921160"/>
                        </a:xfrm>
                      </wpg:grpSpPr>
                      <wps:wsp>
                        <wps:cNvPr id="160571336" name="テキスト ボックス 1"/>
                        <wps:cNvSpPr txBox="1"/>
                        <wps:spPr>
                          <a:xfrm>
                            <a:off x="26867" y="1692542"/>
                            <a:ext cx="2317971" cy="228618"/>
                          </a:xfrm>
                          <a:prstGeom prst="rect">
                            <a:avLst/>
                          </a:prstGeom>
                          <a:solidFill>
                            <a:prstClr val="white"/>
                          </a:solidFill>
                          <a:ln>
                            <a:noFill/>
                          </a:ln>
                        </wps:spPr>
                        <wps:txbx>
                          <w:txbxContent>
                            <w:p w14:paraId="76EB012E" w14:textId="77777777" w:rsidR="0033563C" w:rsidRPr="00D03215" w:rsidRDefault="0033563C" w:rsidP="00AC71EA">
                              <w:pPr>
                                <w:pStyle w:val="ab"/>
                              </w:pPr>
                              <w:bookmarkStart w:id="542" w:name="_Ref5382629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69</w:t>
                              </w:r>
                              <w:r w:rsidRPr="00D03215">
                                <w:fldChar w:fldCharType="end"/>
                              </w:r>
                              <w:r w:rsidRPr="00D03215">
                                <w:t xml:space="preserve"> </w:t>
                              </w:r>
                              <w:r w:rsidRPr="00D03215">
                                <w:rPr>
                                  <w:rFonts w:hint="eastAsia"/>
                                </w:rPr>
                                <w:t>バージョン情報</w:t>
                              </w:r>
                              <w:bookmarkEnd w:id="5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19634103" name="図 179"/>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2319655" cy="1657985"/>
                          </a:xfrm>
                          <a:prstGeom prst="rect">
                            <a:avLst/>
                          </a:prstGeom>
                        </pic:spPr>
                      </pic:pic>
                    </wpg:wgp>
                  </a:graphicData>
                </a:graphic>
              </wp:anchor>
            </w:drawing>
          </mc:Choice>
          <mc:Fallback>
            <w:pict>
              <v:group w14:anchorId="33BEB01F" id="_x0000_s1233" style="position:absolute;left:0;text-align:left;margin-left:267pt;margin-top:-29.45pt;width:184.6pt;height:151.25pt;z-index:252101632;mso-position-horizontal-relative:text;mso-position-vertical-relative:text" coordsize="23448,19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">
                <v:shape id="テキスト ボックス 1" o:spid="_x0000_s1234" type="#_x0000_t202" style="position:absolute;left:268;top:16925;width:2318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" stroked="f">
                  <v:textbox style="mso-fit-shape-to-text:t" inset="0,0,0,0">
                    <w:txbxContent>
                      <w:p w14:paraId="76EB012E" w14:textId="77777777" w:rsidR="0033563C" w:rsidRPr="00D03215" w:rsidRDefault="0033563C" w:rsidP="00AC71EA">
                        <w:pPr>
                          <w:pStyle w:val="ab"/>
                        </w:pPr>
                        <w:bookmarkStart w:id="624" w:name="_Ref53826294"/>
                        <w:r w:rsidRPr="00D03215">
                          <w:rPr>
                            <w:rFonts w:hint="eastAsia"/>
                          </w:rPr>
                          <w:t xml:space="preserve">図 </w:t>
                        </w:r>
                        <w:r w:rsidRPr="00D03215">
                          <w:fldChar w:fldCharType="begin"/>
                        </w:r>
                        <w:r w:rsidRPr="00D03215">
                          <w:instrText xml:space="preserve"> </w:instrText>
                        </w:r>
                        <w:r w:rsidRPr="00D03215">
                          <w:rPr>
                            <w:rFonts w:hint="eastAsia"/>
                          </w:rPr>
                          <w:instrText>SEQ 図 \* ARABIC</w:instrText>
                        </w:r>
                        <w:r w:rsidRPr="00D03215">
                          <w:instrText xml:space="preserve"> </w:instrText>
                        </w:r>
                        <w:r w:rsidRPr="00D03215">
                          <w:fldChar w:fldCharType="separate"/>
                        </w:r>
                        <w:r w:rsidR="00D1780D">
                          <w:rPr>
                            <w:noProof/>
                          </w:rPr>
                          <w:t>69</w:t>
                        </w:r>
                        <w:r w:rsidRPr="00D03215">
                          <w:fldChar w:fldCharType="end"/>
                        </w:r>
                        <w:r w:rsidRPr="00D03215">
                          <w:t xml:space="preserve"> </w:t>
                        </w:r>
                        <w:r w:rsidRPr="00D03215">
                          <w:rPr>
                            <w:rFonts w:hint="eastAsia"/>
                          </w:rPr>
                          <w:t>バージョン情報</w:t>
                        </w:r>
                        <w:bookmarkEnd w:id="624"/>
                      </w:p>
                    </w:txbxContent>
                  </v:textbox>
                </v:shape>
                <v:shape id="図 179" o:spid="_x0000_s1235" type="#_x0000_t75" style="position:absolute;width:23196;height:16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">
                  <v:imagedata r:id="rId143" o:title=""/>
                </v:shape>
                <w10:wrap type="square"/>
              </v:group>
            </w:pict>
          </mc:Fallback>
        </mc:AlternateContent>
      </w:r>
      <w:r w:rsidR="00EC3C48" w:rsidRPr="00D03215">
        <w:rPr>
          <w:rFonts w:hint="eastAsia"/>
        </w:rPr>
        <w:t>バージョンアップについての変更内容</w:t>
      </w:r>
      <w:bookmarkEnd w:id="538"/>
      <w:bookmarkEnd w:id="539"/>
      <w:bookmarkEnd w:id="540"/>
      <w:bookmarkEnd w:id="541"/>
    </w:p>
    <w:p w14:paraId="78AE6E9D" w14:textId="77777777" w:rsidR="00840124" w:rsidRPr="00D03215" w:rsidRDefault="00840124" w:rsidP="0021558B">
      <w:pPr>
        <w:pStyle w:val="3"/>
      </w:pPr>
      <w:bookmarkStart w:id="543" w:name="_Toc168625507"/>
      <w:bookmarkStart w:id="544" w:name="_Toc143160248"/>
      <w:bookmarkStart w:id="545" w:name="_Toc328308555"/>
      <w:r w:rsidRPr="00D03215">
        <w:rPr>
          <w:rFonts w:hint="eastAsia"/>
        </w:rPr>
        <w:t>V</w:t>
      </w:r>
      <w:r w:rsidR="001E29D3" w:rsidRPr="00D03215">
        <w:t>er</w:t>
      </w:r>
      <w:r w:rsidRPr="00D03215">
        <w:rPr>
          <w:rFonts w:hint="eastAsia"/>
        </w:rPr>
        <w:t>11.00バージョンアップ変更内容。</w:t>
      </w:r>
    </w:p>
    <w:p w14:paraId="56D6790A" w14:textId="77777777" w:rsidR="00F44055" w:rsidRPr="00D03215" w:rsidRDefault="00F44055" w:rsidP="00C867D9">
      <w:pPr>
        <w:pStyle w:val="4"/>
      </w:pPr>
      <w:r w:rsidRPr="00D03215">
        <w:rPr>
          <w:rFonts w:hint="eastAsia"/>
        </w:rPr>
        <w:t>リボンのタブに変更しました。</w:t>
      </w:r>
      <w:r w:rsidR="0045536A" w:rsidRPr="00D03215">
        <w:rPr>
          <w:rFonts w:hint="eastAsia"/>
        </w:rPr>
        <w:t>データはバージョンを前バージョン10.00に更新してあれば、そのまま使用できます。</w:t>
      </w:r>
    </w:p>
    <w:p w14:paraId="7CEE6625" w14:textId="6A091478" w:rsidR="00F44055" w:rsidRPr="00D03215" w:rsidRDefault="00001CFF" w:rsidP="00C867D9">
      <w:pPr>
        <w:pStyle w:val="4"/>
      </w:pPr>
      <w:r w:rsidRPr="00D03215">
        <w:rPr>
          <w:rFonts w:hint="eastAsia"/>
        </w:rPr>
        <w:t>Excel64</w:t>
      </w:r>
      <w:r w:rsidR="00F44055" w:rsidRPr="00D03215">
        <w:rPr>
          <w:rFonts w:hint="eastAsia"/>
        </w:rPr>
        <w:t>ビット</w:t>
      </w:r>
      <w:r w:rsidRPr="00D03215">
        <w:rPr>
          <w:rFonts w:hint="eastAsia"/>
        </w:rPr>
        <w:t>の動作</w:t>
      </w:r>
      <w:r w:rsidR="00F44055" w:rsidRPr="00D03215">
        <w:rPr>
          <w:rFonts w:hint="eastAsia"/>
        </w:rPr>
        <w:t>に対応するため「アンインストール」をした場合に</w:t>
      </w:r>
      <w:r w:rsidR="00F44055" w:rsidRPr="005F63B9">
        <w:rPr>
          <w:rFonts w:hint="eastAsia"/>
          <w:color w:val="0070C0"/>
        </w:rPr>
        <w:t>「</w:t>
      </w:r>
      <w:r w:rsidR="00F44055" w:rsidRPr="00577CA1">
        <w:rPr>
          <w:color w:val="0070C0"/>
        </w:rPr>
        <w:fldChar w:fldCharType="begin"/>
      </w:r>
      <w:r w:rsidR="00F44055" w:rsidRPr="00577CA1">
        <w:rPr>
          <w:color w:val="0070C0"/>
        </w:rPr>
        <w:instrText xml:space="preserve"> </w:instrText>
      </w:r>
      <w:r w:rsidR="00F44055" w:rsidRPr="00577CA1">
        <w:rPr>
          <w:rFonts w:hint="eastAsia"/>
          <w:color w:val="0070C0"/>
        </w:rPr>
        <w:instrText>REF _Ref59383415 \r \h</w:instrText>
      </w:r>
      <w:r w:rsidR="00F44055" w:rsidRPr="00577CA1">
        <w:rPr>
          <w:color w:val="0070C0"/>
        </w:rPr>
        <w:instrText xml:space="preserve"> </w:instrText>
      </w:r>
      <w:r w:rsidR="00F44055" w:rsidRPr="00577CA1">
        <w:rPr>
          <w:color w:val="0070C0"/>
        </w:rPr>
      </w:r>
      <w:r w:rsidR="00F44055" w:rsidRPr="00577CA1">
        <w:rPr>
          <w:color w:val="0070C0"/>
        </w:rPr>
        <w:fldChar w:fldCharType="separate"/>
      </w:r>
      <w:r w:rsidR="00577CA1" w:rsidRPr="00577CA1">
        <w:rPr>
          <w:rFonts w:hint="eastAsia"/>
          <w:color w:val="0070C0"/>
        </w:rPr>
        <w:t>３</w:t>
      </w:r>
      <w:r w:rsidR="00577CA1" w:rsidRPr="00577CA1">
        <w:rPr>
          <w:color w:val="0070C0"/>
        </w:rPr>
        <w:t>(4)4)</w:t>
      </w:r>
      <w:r w:rsidR="00F44055" w:rsidRPr="00577CA1">
        <w:rPr>
          <w:color w:val="0070C0"/>
        </w:rPr>
        <w:fldChar w:fldCharType="end"/>
      </w:r>
      <w:r w:rsidR="00F44055" w:rsidRPr="00D03215">
        <w:rPr>
          <w:rFonts w:hint="eastAsia"/>
        </w:rPr>
        <w:t>」項でゴミ箱に入れていた「</w:t>
      </w:r>
      <w:r w:rsidR="00F44055" w:rsidRPr="00D03215">
        <w:t>XL_4R_グラウンドゴルフPg.xlam</w:t>
      </w:r>
      <w:r w:rsidR="00F44055" w:rsidRPr="00D03215">
        <w:rPr>
          <w:rFonts w:hint="eastAsia"/>
        </w:rPr>
        <w:t>」を完全削除とし「グラウンドゴルフインストール・アンインストール</w:t>
      </w:r>
      <w:r w:rsidR="00F44055" w:rsidRPr="00D03215">
        <w:t>.xlsm</w:t>
      </w:r>
      <w:r w:rsidR="00F44055" w:rsidRPr="00D03215">
        <w:rPr>
          <w:rFonts w:hint="eastAsia"/>
        </w:rPr>
        <w:t>」のバージョンアップをしました。</w:t>
      </w:r>
    </w:p>
    <w:p w14:paraId="60D1A0C3" w14:textId="77777777" w:rsidR="00F44055" w:rsidRPr="00D03215" w:rsidRDefault="00001CFF" w:rsidP="00C867D9">
      <w:pPr>
        <w:pStyle w:val="4"/>
      </w:pPr>
      <w:r w:rsidRPr="00D03215">
        <w:rPr>
          <w:rFonts w:hint="eastAsia"/>
        </w:rPr>
        <w:t>Excel64</w:t>
      </w:r>
      <w:r w:rsidR="00F44055" w:rsidRPr="00D03215">
        <w:rPr>
          <w:rFonts w:hint="eastAsia"/>
        </w:rPr>
        <w:t>ビットに対応するため「</w:t>
      </w:r>
      <w:r w:rsidR="00F44055" w:rsidRPr="00D03215">
        <w:t>XL_4R_グラウンドゴルフPg.xlam</w:t>
      </w:r>
      <w:r w:rsidR="00F44055" w:rsidRPr="00D03215">
        <w:rPr>
          <w:rFonts w:hint="eastAsia"/>
        </w:rPr>
        <w:t>」のプログラムを修正しています。</w:t>
      </w:r>
    </w:p>
    <w:p w14:paraId="6511347A" w14:textId="77777777" w:rsidR="00F44055" w:rsidRPr="00C867D9" w:rsidRDefault="00F44055" w:rsidP="00C867D9">
      <w:pPr>
        <w:pStyle w:val="4"/>
      </w:pPr>
      <w:r w:rsidRPr="00C867D9">
        <w:rPr>
          <w:rFonts w:hint="eastAsia"/>
        </w:rPr>
        <w:t>リボンのタブ方式に対応するため説明書を全面的に修正しています。</w:t>
      </w:r>
    </w:p>
    <w:p w14:paraId="60170BC7" w14:textId="77777777" w:rsidR="00367901" w:rsidRPr="00D03215" w:rsidRDefault="00367901" w:rsidP="0021558B">
      <w:pPr>
        <w:pStyle w:val="3"/>
      </w:pPr>
      <w:r w:rsidRPr="00D03215">
        <w:rPr>
          <w:rFonts w:hint="eastAsia"/>
        </w:rPr>
        <w:t>V</w:t>
      </w:r>
      <w:r w:rsidR="001E29D3" w:rsidRPr="00D03215">
        <w:t>er</w:t>
      </w:r>
      <w:r w:rsidRPr="00D03215">
        <w:rPr>
          <w:rFonts w:hint="eastAsia"/>
        </w:rPr>
        <w:t>11.01バージョンアップ変更内容。</w:t>
      </w:r>
    </w:p>
    <w:p w14:paraId="6F2BBADD" w14:textId="77777777" w:rsidR="00FE64EE" w:rsidRPr="00D03215" w:rsidRDefault="00367901" w:rsidP="00C867D9">
      <w:pPr>
        <w:pStyle w:val="4"/>
      </w:pPr>
      <w:r w:rsidRPr="00D03215">
        <w:rPr>
          <w:rFonts w:hint="eastAsia"/>
        </w:rPr>
        <w:t>Ver11.00での修正漏れを補正しています。但し、11.00による特に問題は起きていません。</w:t>
      </w:r>
      <w:r w:rsidR="00435812" w:rsidRPr="00D03215">
        <w:rPr>
          <w:rFonts w:hint="eastAsia"/>
        </w:rPr>
        <w:t>このバージョンではアンインストールとインストールをするだけで現用の試合ファイルを使用できます</w:t>
      </w:r>
      <w:r w:rsidR="00FE64EE" w:rsidRPr="00D03215">
        <w:rPr>
          <w:rFonts w:hint="eastAsia"/>
        </w:rPr>
        <w:t>。</w:t>
      </w:r>
    </w:p>
    <w:p w14:paraId="7BACADDD" w14:textId="77777777" w:rsidR="00367901" w:rsidRPr="00D03215" w:rsidRDefault="00FE64EE" w:rsidP="00C867D9">
      <w:pPr>
        <w:pStyle w:val="4"/>
      </w:pPr>
      <w:r w:rsidRPr="00D03215">
        <w:rPr>
          <w:rFonts w:hint="eastAsia"/>
        </w:rPr>
        <w:t>スコアカードフォルダに添付の「</w:t>
      </w:r>
      <w:r w:rsidRPr="00D03215">
        <w:t>ABC地区対抗GGスコアカード.xlsm</w:t>
      </w:r>
      <w:r w:rsidRPr="00D03215">
        <w:rPr>
          <w:rFonts w:hint="eastAsia"/>
        </w:rPr>
        <w:t>」について</w:t>
      </w:r>
      <w:r w:rsidR="00E35A37" w:rsidRPr="00D03215">
        <w:t>This Workbook</w:t>
      </w:r>
      <w:r w:rsidRPr="00D03215">
        <w:t>のインポートを</w:t>
      </w:r>
      <w:r w:rsidRPr="00D03215">
        <w:rPr>
          <w:rFonts w:hint="eastAsia"/>
        </w:rPr>
        <w:t>わすれたために</w:t>
      </w:r>
      <w:r w:rsidRPr="00D03215">
        <w:t>修正しました（不具合の内容は他のBo</w:t>
      </w:r>
      <w:r w:rsidR="00D81F14">
        <w:rPr>
          <w:rFonts w:hint="eastAsia"/>
        </w:rPr>
        <w:t>o</w:t>
      </w:r>
      <w:r w:rsidRPr="00D03215">
        <w:t>kへ移動して戻った時タブが表示できないのと検索の右クリック入力ができない）。</w:t>
      </w:r>
    </w:p>
    <w:p w14:paraId="2A96E19C" w14:textId="77777777" w:rsidR="001E29D3" w:rsidRPr="00D03215" w:rsidRDefault="001E29D3" w:rsidP="0021558B">
      <w:pPr>
        <w:pStyle w:val="3"/>
      </w:pPr>
      <w:r w:rsidRPr="00D03215">
        <w:rPr>
          <w:rFonts w:hint="eastAsia"/>
        </w:rPr>
        <w:t>V</w:t>
      </w:r>
      <w:r w:rsidRPr="00D03215">
        <w:t>er</w:t>
      </w:r>
      <w:r w:rsidRPr="00D03215">
        <w:rPr>
          <w:rFonts w:hint="eastAsia"/>
        </w:rPr>
        <w:t>1</w:t>
      </w:r>
      <w:r w:rsidRPr="00D03215">
        <w:t>2</w:t>
      </w:r>
      <w:r w:rsidRPr="00D03215">
        <w:rPr>
          <w:rFonts w:hint="eastAsia"/>
        </w:rPr>
        <w:t>.0</w:t>
      </w:r>
      <w:r w:rsidRPr="00D03215">
        <w:t>0</w:t>
      </w:r>
      <w:r w:rsidRPr="00D03215">
        <w:rPr>
          <w:rFonts w:hint="eastAsia"/>
        </w:rPr>
        <w:t>バージョンアップ変更内容。</w:t>
      </w:r>
    </w:p>
    <w:p w14:paraId="7959EDEB" w14:textId="77777777" w:rsidR="008777FF" w:rsidRPr="00D03215" w:rsidRDefault="007C45F5" w:rsidP="00C867D9">
      <w:pPr>
        <w:pStyle w:val="4"/>
      </w:pPr>
      <w:r w:rsidRPr="00D03215">
        <w:rPr>
          <w:rFonts w:hint="eastAsia"/>
        </w:rPr>
        <w:t>本プログラムと共に添付の「</w:t>
      </w:r>
      <w:r w:rsidRPr="00D03215">
        <w:t>XL_Z4全試合スコア集計プログラム.xlam</w:t>
      </w:r>
      <w:r w:rsidRPr="00D03215">
        <w:rPr>
          <w:rFonts w:hint="eastAsia"/>
        </w:rPr>
        <w:t>」において年度</w:t>
      </w:r>
      <w:r w:rsidR="008777FF" w:rsidRPr="00D03215">
        <w:rPr>
          <w:rFonts w:hint="eastAsia"/>
        </w:rPr>
        <w:t>の</w:t>
      </w:r>
      <w:r w:rsidRPr="00D03215">
        <w:rPr>
          <w:rFonts w:hint="eastAsia"/>
        </w:rPr>
        <w:t>途中から新規</w:t>
      </w:r>
      <w:r w:rsidR="008777FF" w:rsidRPr="00D03215">
        <w:rPr>
          <w:rFonts w:hint="eastAsia"/>
        </w:rPr>
        <w:t>開設を</w:t>
      </w:r>
      <w:r w:rsidRPr="00D03215">
        <w:rPr>
          <w:rFonts w:hint="eastAsia"/>
        </w:rPr>
        <w:t>した場合に「</w:t>
      </w:r>
      <w:r w:rsidRPr="00D03215">
        <w:t>全試合スコア集計</w:t>
      </w:r>
      <w:r w:rsidRPr="00D03215">
        <w:rPr>
          <w:rFonts w:hint="eastAsia"/>
        </w:rPr>
        <w:t>」でエラーが発生して集計できないという重大なバグがあることがわかりました</w:t>
      </w:r>
      <w:r w:rsidR="001E29D3" w:rsidRPr="00D03215">
        <w:rPr>
          <w:rFonts w:hint="eastAsia"/>
        </w:rPr>
        <w:t>。</w:t>
      </w:r>
      <w:r w:rsidR="008777FF" w:rsidRPr="00D03215">
        <w:rPr>
          <w:rFonts w:hint="eastAsia"/>
        </w:rPr>
        <w:t>（但し、4月、7月、10月から新規開始の場合は問題ありませんが、これ以外の月から</w:t>
      </w:r>
      <w:r w:rsidR="00821649" w:rsidRPr="00D03215">
        <w:rPr>
          <w:rFonts w:hint="eastAsia"/>
        </w:rPr>
        <w:t>開設の場合は</w:t>
      </w:r>
      <w:r w:rsidR="008777FF" w:rsidRPr="00D03215">
        <w:rPr>
          <w:rFonts w:hint="eastAsia"/>
        </w:rPr>
        <w:t>エラーになります）</w:t>
      </w:r>
      <w:r w:rsidR="00D15B08" w:rsidRPr="00D03215">
        <w:rPr>
          <w:rFonts w:hint="eastAsia"/>
        </w:rPr>
        <w:t>ご使用の場合は事前に「</w:t>
      </w:r>
      <w:r w:rsidR="00D15B08" w:rsidRPr="00D03215">
        <w:t>XL_Z4全試合スコア集計説明書V</w:t>
      </w:r>
      <w:r w:rsidR="00F62A91" w:rsidRPr="00D03215">
        <w:t>5.02</w:t>
      </w:r>
      <w:r w:rsidR="00D15B08" w:rsidRPr="00D03215">
        <w:t>.</w:t>
      </w:r>
      <w:r w:rsidR="00D15B08" w:rsidRPr="00D03215">
        <w:rPr>
          <w:rFonts w:hint="eastAsia"/>
        </w:rPr>
        <w:t>*」説明書の「Ver</w:t>
      </w:r>
      <w:r w:rsidR="00F62A91" w:rsidRPr="00D03215">
        <w:rPr>
          <w:rFonts w:hint="eastAsia"/>
        </w:rPr>
        <w:t>5.02</w:t>
      </w:r>
      <w:r w:rsidR="00D15B08" w:rsidRPr="00D03215">
        <w:rPr>
          <w:rFonts w:hint="eastAsia"/>
        </w:rPr>
        <w:t>バージョンアップ変更内容」に初期化して最初からデータを取込替えてからご使用くださいと</w:t>
      </w:r>
      <w:r w:rsidR="00306438" w:rsidRPr="00D03215">
        <w:rPr>
          <w:rFonts w:hint="eastAsia"/>
        </w:rPr>
        <w:t>記述して</w:t>
      </w:r>
      <w:r w:rsidR="00D15B08" w:rsidRPr="00D03215">
        <w:rPr>
          <w:rFonts w:hint="eastAsia"/>
        </w:rPr>
        <w:t>あるので最初に同説明をご覧になった上でご使用</w:t>
      </w:r>
      <w:r w:rsidR="00D15B08" w:rsidRPr="00D03215">
        <w:rPr>
          <w:rFonts w:hint="eastAsia"/>
        </w:rPr>
        <w:lastRenderedPageBreak/>
        <w:t>ください。</w:t>
      </w:r>
    </w:p>
    <w:p w14:paraId="0A093ED2" w14:textId="77777777" w:rsidR="00821649" w:rsidRPr="00D03215" w:rsidRDefault="008777FF" w:rsidP="00C867D9">
      <w:pPr>
        <w:pStyle w:val="4"/>
      </w:pPr>
      <w:r w:rsidRPr="00D03215">
        <w:rPr>
          <w:rFonts w:hint="eastAsia"/>
        </w:rPr>
        <w:t>このプログラム「</w:t>
      </w:r>
      <w:r w:rsidRPr="00D03215">
        <w:t>XL_4R_グラウンドゴルフPg.xlam</w:t>
      </w:r>
      <w:r w:rsidRPr="00D03215">
        <w:rPr>
          <w:rFonts w:hint="eastAsia"/>
        </w:rPr>
        <w:t>」では問題はありませんが、ベクターで掲載の「</w:t>
      </w:r>
      <w:r w:rsidRPr="00D03215">
        <w:t>XL_4R_Ggolf</w:t>
      </w:r>
      <w:r w:rsidRPr="00D03215">
        <w:rPr>
          <w:rFonts w:hint="eastAsia"/>
        </w:rPr>
        <w:t>*</w:t>
      </w:r>
      <w:r w:rsidRPr="00D03215">
        <w:t>.zip</w:t>
      </w:r>
      <w:r w:rsidRPr="00D03215">
        <w:rPr>
          <w:rFonts w:hint="eastAsia"/>
        </w:rPr>
        <w:t>」</w:t>
      </w:r>
      <w:r w:rsidR="00821649" w:rsidRPr="00D03215">
        <w:rPr>
          <w:rFonts w:hint="eastAsia"/>
        </w:rPr>
        <w:t>ファイル</w:t>
      </w:r>
      <w:r w:rsidRPr="00D03215">
        <w:rPr>
          <w:rFonts w:hint="eastAsia"/>
        </w:rPr>
        <w:t>が本プログラムのバージョン番号で公開しているため本プログラムもバージョンアップしました。</w:t>
      </w:r>
      <w:r w:rsidRPr="00D03215">
        <w:br/>
      </w:r>
      <w:r w:rsidRPr="00D03215">
        <w:rPr>
          <w:rFonts w:hint="eastAsia"/>
        </w:rPr>
        <w:t>ご迷惑をお掛けしましたことをお詫びいたします</w:t>
      </w:r>
      <w:r w:rsidR="00821649" w:rsidRPr="00D03215">
        <w:rPr>
          <w:rFonts w:hint="eastAsia"/>
        </w:rPr>
        <w:t>。</w:t>
      </w:r>
    </w:p>
    <w:p w14:paraId="1FBBA7E0" w14:textId="5D8C18C8" w:rsidR="00C8715B" w:rsidRPr="00D03215" w:rsidRDefault="00D70143" w:rsidP="00C867D9">
      <w:pPr>
        <w:pStyle w:val="4"/>
      </w:pPr>
      <w:r>
        <w:rPr>
          <w:rFonts w:hint="eastAsia"/>
        </w:rPr>
        <w:t>作者の</w:t>
      </w:r>
      <w:r w:rsidR="00821649" w:rsidRPr="00D03215">
        <w:rPr>
          <w:rFonts w:hint="eastAsia"/>
        </w:rPr>
        <w:t>ホームページで</w:t>
      </w:r>
      <w:r w:rsidR="007D2DFA" w:rsidRPr="00D03215">
        <w:rPr>
          <w:rFonts w:hint="eastAsia"/>
        </w:rPr>
        <w:t>「説明書の重要な誤記と訂正」として公表していましたが</w:t>
      </w:r>
      <w:r w:rsidR="00821649" w:rsidRPr="005F63B9">
        <w:rPr>
          <w:rFonts w:hint="eastAsia"/>
          <w:color w:val="0070C0"/>
        </w:rPr>
        <w:t>「</w:t>
      </w:r>
      <w:r w:rsidR="00821649" w:rsidRPr="00577CA1">
        <w:rPr>
          <w:color w:val="0070C0"/>
        </w:rPr>
        <w:fldChar w:fldCharType="begin"/>
      </w:r>
      <w:r w:rsidR="00821649" w:rsidRPr="00577CA1">
        <w:rPr>
          <w:color w:val="0070C0"/>
        </w:rPr>
        <w:instrText xml:space="preserve"> </w:instrText>
      </w:r>
      <w:r w:rsidR="00821649" w:rsidRPr="00577CA1">
        <w:rPr>
          <w:rFonts w:hint="eastAsia"/>
          <w:color w:val="0070C0"/>
        </w:rPr>
        <w:instrText>REF _Ref446058300 \h</w:instrText>
      </w:r>
      <w:r w:rsidR="00821649" w:rsidRPr="00577CA1">
        <w:rPr>
          <w:color w:val="0070C0"/>
        </w:rPr>
        <w:instrText xml:space="preserve"> </w:instrText>
      </w:r>
      <w:r w:rsidR="00821649" w:rsidRPr="00577CA1">
        <w:rPr>
          <w:color w:val="0070C0"/>
        </w:rPr>
      </w:r>
      <w:r w:rsidR="00821649" w:rsidRPr="00577CA1">
        <w:rPr>
          <w:color w:val="0070C0"/>
        </w:rPr>
        <w:fldChar w:fldCharType="separate"/>
      </w:r>
      <w:r w:rsidR="00577CA1" w:rsidRPr="00577CA1">
        <w:rPr>
          <w:rFonts w:hint="eastAsia"/>
          <w:color w:val="0070C0"/>
        </w:rPr>
        <w:t xml:space="preserve">図 </w:t>
      </w:r>
      <w:r w:rsidR="00577CA1" w:rsidRPr="00577CA1">
        <w:rPr>
          <w:noProof/>
          <w:color w:val="0070C0"/>
        </w:rPr>
        <w:t>17</w:t>
      </w:r>
      <w:r w:rsidR="00577CA1" w:rsidRPr="00577CA1">
        <w:rPr>
          <w:rFonts w:hint="eastAsia"/>
          <w:color w:val="0070C0"/>
        </w:rPr>
        <w:t xml:space="preserve">　ユーザー用フォルダの作り方</w:t>
      </w:r>
      <w:r w:rsidR="00821649" w:rsidRPr="00577CA1">
        <w:rPr>
          <w:color w:val="0070C0"/>
        </w:rPr>
        <w:fldChar w:fldCharType="end"/>
      </w:r>
      <w:r w:rsidR="00821649" w:rsidRPr="00D03215">
        <w:rPr>
          <w:rFonts w:hint="eastAsia"/>
        </w:rPr>
        <w:t>」で</w:t>
      </w:r>
      <w:r w:rsidR="007D2DFA" w:rsidRPr="00D03215">
        <w:rPr>
          <w:rFonts w:hint="eastAsia"/>
        </w:rPr>
        <w:t>赤枠内の「添付ファイル」と「ユーザー用」の文字列が上下入れ替わっていましたので修正しています</w:t>
      </w:r>
      <w:r w:rsidR="008777FF" w:rsidRPr="00D03215">
        <w:rPr>
          <w:rFonts w:hint="eastAsia"/>
        </w:rPr>
        <w:t>。</w:t>
      </w:r>
      <w:r w:rsidR="007D2DFA" w:rsidRPr="00D03215">
        <w:rPr>
          <w:rFonts w:hint="eastAsia"/>
        </w:rPr>
        <w:t>ホームページの本項に関する文章はこのバージョンアップと共に削除いたします</w:t>
      </w:r>
      <w:r w:rsidR="00C8715B" w:rsidRPr="00D03215">
        <w:rPr>
          <w:rFonts w:hint="eastAsia"/>
        </w:rPr>
        <w:t>。</w:t>
      </w:r>
    </w:p>
    <w:p w14:paraId="7D240EF1" w14:textId="77777777" w:rsidR="00A67346" w:rsidRPr="00D03215" w:rsidRDefault="00C8715B" w:rsidP="00C867D9">
      <w:pPr>
        <w:pStyle w:val="4"/>
      </w:pPr>
      <w:r w:rsidRPr="00D03215">
        <w:rPr>
          <w:rFonts w:hint="eastAsia"/>
        </w:rPr>
        <w:t>「グループ別集計表」シートで「T</w:t>
      </w:r>
      <w:r w:rsidRPr="00D03215">
        <w:t>otal</w:t>
      </w:r>
      <w:r w:rsidRPr="00D03215">
        <w:rPr>
          <w:rFonts w:hint="eastAsia"/>
        </w:rPr>
        <w:t>」列の小計行に「エラーインジケータ」(緑色の左上セルに三角マーク)が出ると申告がありました</w:t>
      </w:r>
      <w:r w:rsidR="007D2DFA" w:rsidRPr="00D03215">
        <w:rPr>
          <w:rFonts w:hint="eastAsia"/>
        </w:rPr>
        <w:t>。</w:t>
      </w:r>
      <w:r w:rsidRPr="00D03215">
        <w:rPr>
          <w:rFonts w:hint="eastAsia"/>
        </w:rPr>
        <w:t>式に間違いはなく最終のグループも</w:t>
      </w:r>
      <w:r w:rsidR="00002EC3" w:rsidRPr="00D03215">
        <w:rPr>
          <w:rFonts w:hint="eastAsia"/>
        </w:rPr>
        <w:t>同じ式であるに</w:t>
      </w:r>
      <w:r w:rsidR="002709B5" w:rsidRPr="00D03215">
        <w:rPr>
          <w:rFonts w:hint="eastAsia"/>
        </w:rPr>
        <w:t>もかかわらず同</w:t>
      </w:r>
      <w:r w:rsidR="00002EC3" w:rsidRPr="00D03215">
        <w:rPr>
          <w:rFonts w:hint="eastAsia"/>
        </w:rPr>
        <w:t>表示は出ないと言う矛盾がMicrosoft側にもありこのプログラムが開いている場合は＜オプション＞－＜数式＞-＜バックグラウンドでエラーチェックを行う＞を</w:t>
      </w:r>
      <w:r w:rsidR="002709B5" w:rsidRPr="00D03215">
        <w:rPr>
          <w:rFonts w:hint="eastAsia"/>
        </w:rPr>
        <w:t>プログラムが</w:t>
      </w:r>
      <w:r w:rsidR="00002EC3" w:rsidRPr="00D03215">
        <w:rPr>
          <w:rFonts w:hint="eastAsia"/>
        </w:rPr>
        <w:t>OFFにするようにしました。初めからOFFの場合はそのままで</w:t>
      </w:r>
      <w:r w:rsidR="002709B5" w:rsidRPr="00D03215">
        <w:rPr>
          <w:rFonts w:hint="eastAsia"/>
        </w:rPr>
        <w:t>す。</w:t>
      </w:r>
      <w:r w:rsidR="00002EC3" w:rsidRPr="00D03215">
        <w:rPr>
          <w:rFonts w:hint="eastAsia"/>
        </w:rPr>
        <w:t>常にチェックをしている人はプログラムが終了すると「ON」に戻</w:t>
      </w:r>
      <w:r w:rsidR="002709B5" w:rsidRPr="00D03215">
        <w:rPr>
          <w:rFonts w:hint="eastAsia"/>
        </w:rPr>
        <w:t>し</w:t>
      </w:r>
      <w:r w:rsidR="00002EC3" w:rsidRPr="00D03215">
        <w:rPr>
          <w:rFonts w:hint="eastAsia"/>
        </w:rPr>
        <w:t>ます。作者はこの機能が参考にならないために常に「OFF」にしていました</w:t>
      </w:r>
      <w:r w:rsidR="00A67346" w:rsidRPr="00D03215">
        <w:rPr>
          <w:rFonts w:hint="eastAsia"/>
        </w:rPr>
        <w:t>。</w:t>
      </w:r>
    </w:p>
    <w:p w14:paraId="6B5E3A32" w14:textId="77777777" w:rsidR="001E29D3" w:rsidRPr="00D03215" w:rsidRDefault="00A67346" w:rsidP="00C867D9">
      <w:pPr>
        <w:pStyle w:val="4"/>
      </w:pPr>
      <w:r w:rsidRPr="00D03215">
        <w:rPr>
          <w:rFonts w:hint="eastAsia"/>
        </w:rPr>
        <w:t>「ホールインワン」が全ラウンドの試合で1個もない場合に「ホールインワン集計表」と、「グループ別のホールインワン順集計表」シートでエラーが発生していたバグを修正しました</w:t>
      </w:r>
      <w:r w:rsidR="00002EC3" w:rsidRPr="00D03215">
        <w:rPr>
          <w:rFonts w:hint="eastAsia"/>
        </w:rPr>
        <w:t>。</w:t>
      </w:r>
    </w:p>
    <w:p w14:paraId="18EB79BE" w14:textId="77777777" w:rsidR="0033563C" w:rsidRPr="00D03215" w:rsidRDefault="0033563C" w:rsidP="0021558B">
      <w:pPr>
        <w:pStyle w:val="3"/>
      </w:pPr>
      <w:r w:rsidRPr="00D03215">
        <w:rPr>
          <w:rFonts w:hint="eastAsia"/>
        </w:rPr>
        <w:t>V</w:t>
      </w:r>
      <w:r w:rsidRPr="00D03215">
        <w:t>er</w:t>
      </w:r>
      <w:r w:rsidRPr="00D03215">
        <w:rPr>
          <w:rFonts w:hint="eastAsia"/>
        </w:rPr>
        <w:t>1</w:t>
      </w:r>
      <w:r w:rsidRPr="00D03215">
        <w:t>2</w:t>
      </w:r>
      <w:r w:rsidRPr="00D03215">
        <w:rPr>
          <w:rFonts w:hint="eastAsia"/>
        </w:rPr>
        <w:t>.01バージョンアップ変更内容。</w:t>
      </w:r>
    </w:p>
    <w:p w14:paraId="1CAA1EF4" w14:textId="77777777" w:rsidR="008E7C83" w:rsidRPr="008F6501" w:rsidRDefault="00D70143" w:rsidP="00C867D9">
      <w:pPr>
        <w:pStyle w:val="4"/>
      </w:pPr>
      <w:r>
        <w:rPr>
          <w:rFonts w:hint="eastAsia"/>
        </w:rPr>
        <w:t>作者</w:t>
      </w:r>
      <w:r w:rsidR="0033563C" w:rsidRPr="008F6501">
        <w:rPr>
          <w:rFonts w:hint="eastAsia"/>
        </w:rPr>
        <w:t>のホームページに掲載していたようにVer12.00でベクターの公開に間に合わず次の公開日に回され</w:t>
      </w:r>
      <w:r w:rsidR="008E7C83" w:rsidRPr="008F6501">
        <w:rPr>
          <w:rFonts w:hint="eastAsia"/>
        </w:rPr>
        <w:t>ました</w:t>
      </w:r>
      <w:r w:rsidR="0033563C" w:rsidRPr="008F6501">
        <w:rPr>
          <w:rFonts w:hint="eastAsia"/>
        </w:rPr>
        <w:t>。</w:t>
      </w:r>
      <w:r w:rsidR="008E7C83" w:rsidRPr="008F6501">
        <w:rPr>
          <w:rFonts w:hint="eastAsia"/>
        </w:rPr>
        <w:t>次の公開日に同じバージョン番号で公開されるとご使用者が混乱するためVer12.01でベクターに差し替え申請したことによるものです。バグの修正内容は「</w:t>
      </w:r>
      <w:r w:rsidR="008E7C83" w:rsidRPr="008F6501">
        <w:t>XL_4R_グラウンドゴルフPg.xlam」でホールインワンが同一日の全ラウンドの試合で一人も出なかった日がある場合「ホールインワン集計表」シートより右のシートの集計で</w:t>
      </w:r>
      <w:r w:rsidR="008E7C83" w:rsidRPr="008F6501">
        <w:rPr>
          <w:rFonts w:hint="eastAsia"/>
        </w:rPr>
        <w:t>エラー内容：</w:t>
      </w:r>
      <w:r w:rsidR="008E7C83" w:rsidRPr="008F6501">
        <w:t xml:space="preserve"> Cause：8100　と表示する</w:t>
      </w:r>
      <w:r w:rsidR="008E7C83" w:rsidRPr="008F6501">
        <w:rPr>
          <w:rFonts w:hint="eastAsia"/>
        </w:rPr>
        <w:t>ことが分かりました。このバグは点数順集計表などの順位に影響はありません。「</w:t>
      </w:r>
      <w:r w:rsidR="008E7C83" w:rsidRPr="008F6501">
        <w:t>XL_Z4全試合スコア集計プログラム.xlam」の集計にも</w:t>
      </w:r>
      <w:r w:rsidR="008E7C83" w:rsidRPr="008F6501">
        <w:rPr>
          <w:rFonts w:hint="eastAsia"/>
        </w:rPr>
        <w:t>影響しません。近い日にちでのバージョンアップで申し訳ありませんでした。</w:t>
      </w:r>
    </w:p>
    <w:p w14:paraId="45724192" w14:textId="77777777" w:rsidR="000944C4" w:rsidRPr="00D03215" w:rsidRDefault="000944C4" w:rsidP="0021558B">
      <w:pPr>
        <w:pStyle w:val="3"/>
      </w:pPr>
      <w:r w:rsidRPr="00D03215">
        <w:rPr>
          <w:rFonts w:hint="eastAsia"/>
        </w:rPr>
        <w:t>V</w:t>
      </w:r>
      <w:r w:rsidRPr="00D03215">
        <w:t>er</w:t>
      </w:r>
      <w:r w:rsidRPr="00D03215">
        <w:rPr>
          <w:rFonts w:hint="eastAsia"/>
        </w:rPr>
        <w:t>1</w:t>
      </w:r>
      <w:r w:rsidRPr="00D03215">
        <w:t>2</w:t>
      </w:r>
      <w:r w:rsidRPr="00D03215">
        <w:rPr>
          <w:rFonts w:hint="eastAsia"/>
        </w:rPr>
        <w:t>.0</w:t>
      </w:r>
      <w:r w:rsidRPr="00D03215">
        <w:t>2</w:t>
      </w:r>
      <w:r w:rsidRPr="00D03215">
        <w:rPr>
          <w:rFonts w:hint="eastAsia"/>
        </w:rPr>
        <w:t>バージョンアップ変更内容。</w:t>
      </w:r>
    </w:p>
    <w:p w14:paraId="4B4A4A17" w14:textId="77777777" w:rsidR="009F547D" w:rsidRPr="008F6501" w:rsidRDefault="000944C4" w:rsidP="00C867D9">
      <w:pPr>
        <w:pStyle w:val="4"/>
      </w:pPr>
      <w:r w:rsidRPr="008F6501">
        <w:rPr>
          <w:rFonts w:hint="eastAsia"/>
        </w:rPr>
        <w:t>「毎回入力データシート」以外のシートで上書き保存ボタンを押した場合は各シートのカーソルをホーム位置に戻して後、「毎回入力データシート」を表示して終了できる体制になりますが、この時リボンのタブを「毎回入力データシート」用に切り替えできないで、元の表示のまま</w:t>
      </w:r>
      <w:r w:rsidR="00EE2EA1" w:rsidRPr="008F6501">
        <w:rPr>
          <w:rFonts w:hint="eastAsia"/>
        </w:rPr>
        <w:t>だったので修正しました。ブックを閉じて次に使用する場合は正しく表示するので問題は無いのですが念のため修正しました</w:t>
      </w:r>
      <w:r w:rsidR="009F547D" w:rsidRPr="008F6501">
        <w:rPr>
          <w:rFonts w:hint="eastAsia"/>
        </w:rPr>
        <w:t>。</w:t>
      </w:r>
    </w:p>
    <w:p w14:paraId="7C093C34" w14:textId="77777777" w:rsidR="000944C4" w:rsidRPr="008F6501" w:rsidRDefault="009F547D" w:rsidP="00C867D9">
      <w:pPr>
        <w:pStyle w:val="4"/>
      </w:pPr>
      <w:r w:rsidRPr="008F6501">
        <w:rPr>
          <w:rFonts w:hint="eastAsia"/>
        </w:rPr>
        <w:t>本説明書で青い文字のリンクに異常があった部分やページに空白ができ部分などを修正しました。</w:t>
      </w:r>
    </w:p>
    <w:p w14:paraId="09578DA8" w14:textId="77777777" w:rsidR="00F8364E" w:rsidRPr="00D03215" w:rsidRDefault="00F8364E" w:rsidP="0021558B">
      <w:pPr>
        <w:pStyle w:val="3"/>
      </w:pPr>
      <w:r w:rsidRPr="00D03215">
        <w:rPr>
          <w:rFonts w:hint="eastAsia"/>
        </w:rPr>
        <w:lastRenderedPageBreak/>
        <w:t>V</w:t>
      </w:r>
      <w:r w:rsidRPr="00D03215">
        <w:t>er</w:t>
      </w:r>
      <w:r w:rsidRPr="00D03215">
        <w:rPr>
          <w:rFonts w:hint="eastAsia"/>
        </w:rPr>
        <w:t>1</w:t>
      </w:r>
      <w:r w:rsidRPr="00D03215">
        <w:t>2</w:t>
      </w:r>
      <w:r w:rsidRPr="00D03215">
        <w:rPr>
          <w:rFonts w:hint="eastAsia"/>
        </w:rPr>
        <w:t>.0</w:t>
      </w:r>
      <w:r w:rsidRPr="00D03215">
        <w:t>3</w:t>
      </w:r>
      <w:r w:rsidRPr="00D03215">
        <w:rPr>
          <w:rFonts w:hint="eastAsia"/>
        </w:rPr>
        <w:t>バージョンアップ変更内容。</w:t>
      </w:r>
    </w:p>
    <w:p w14:paraId="7EE215C2" w14:textId="76CE55E6" w:rsidR="00224A68" w:rsidRPr="008F6501" w:rsidRDefault="00AA3803" w:rsidP="00C867D9">
      <w:pPr>
        <w:pStyle w:val="4"/>
      </w:pPr>
      <w:r w:rsidRPr="008F6501">
        <w:t>本プログラム</w:t>
      </w:r>
      <w:r w:rsidR="00693994" w:rsidRPr="008F6501">
        <w:rPr>
          <w:rFonts w:hint="eastAsia"/>
        </w:rPr>
        <w:t>の</w:t>
      </w:r>
      <w:r w:rsidRPr="008F6501">
        <w:rPr>
          <w:rFonts w:hint="eastAsia"/>
        </w:rPr>
        <w:t>変更はありませんが</w:t>
      </w:r>
      <w:r w:rsidR="00F8364E" w:rsidRPr="008F6501">
        <w:rPr>
          <w:rFonts w:hint="eastAsia"/>
        </w:rPr>
        <w:t>「</w:t>
      </w:r>
      <w:r w:rsidR="00F8364E" w:rsidRPr="008F6501">
        <w:t>XL_Z4全試合スコア集計プログラム」のVer</w:t>
      </w:r>
      <w:r w:rsidR="00BB1A6F" w:rsidRPr="008F6501">
        <w:t>5.0</w:t>
      </w:r>
      <w:r w:rsidR="00744147" w:rsidRPr="008F6501">
        <w:rPr>
          <w:rFonts w:hint="eastAsia"/>
        </w:rPr>
        <w:t>3</w:t>
      </w:r>
      <w:r w:rsidR="00F8364E" w:rsidRPr="008F6501">
        <w:t>に</w:t>
      </w:r>
      <w:r w:rsidR="00F8364E" w:rsidRPr="008F6501">
        <w:rPr>
          <w:rFonts w:hint="eastAsia"/>
        </w:rPr>
        <w:t>バージョンアップ</w:t>
      </w:r>
      <w:r w:rsidR="00F8364E" w:rsidRPr="008F6501">
        <w:t>したことによって</w:t>
      </w:r>
      <w:r w:rsidR="00F8364E" w:rsidRPr="008F6501">
        <w:rPr>
          <w:rFonts w:hint="eastAsia"/>
        </w:rPr>
        <w:t>バージョン番号をVer12.03に更新しています。</w:t>
      </w:r>
      <w:r w:rsidRPr="008F6501">
        <w:rPr>
          <w:rFonts w:hint="eastAsia"/>
        </w:rPr>
        <w:t>このため配布用プログラムの＜</w:t>
      </w:r>
      <w:r w:rsidRPr="008F6501">
        <w:t>XL_4R_GゴルフAdd-inPG</w:t>
      </w:r>
      <w:r w:rsidRPr="008F6501">
        <w:rPr>
          <w:rFonts w:hint="eastAsia"/>
        </w:rPr>
        <w:t>＞－＜グラウンドゴルフインストール・アンインストール＞を実行し一旦旧ファイルを削除し再度、同プログラムを実行してインストールしてください。インストールの詳しい方法は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_Ref47969717 \r \h</w:instrText>
      </w:r>
      <w:r w:rsidRPr="00577CA1">
        <w:rPr>
          <w:color w:val="0070C0"/>
        </w:rPr>
        <w:instrText xml:space="preserve"> </w:instrText>
      </w:r>
      <w:r w:rsidR="008F6501"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(5)</w:t>
      </w:r>
      <w:r w:rsidRPr="00577CA1">
        <w:rPr>
          <w:color w:val="0070C0"/>
        </w:rPr>
        <w:fldChar w:fldCharType="end"/>
      </w:r>
      <w:r w:rsidRPr="00577CA1">
        <w:rPr>
          <w:color w:val="0070C0"/>
        </w:rPr>
        <w:fldChar w:fldCharType="begin"/>
      </w:r>
      <w:r w:rsidRPr="00577CA1">
        <w:rPr>
          <w:color w:val="0070C0"/>
        </w:rPr>
        <w:instrText xml:space="preserve"> REF _Ref47969717 \h </w:instrText>
      </w:r>
      <w:r w:rsidR="008F6501"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新バージョンに更新する場合</w:t>
      </w:r>
      <w:r w:rsidRPr="00577CA1">
        <w:rPr>
          <w:color w:val="0070C0"/>
        </w:rPr>
        <w:fldChar w:fldCharType="end"/>
      </w:r>
      <w:r w:rsidRPr="008F6501">
        <w:rPr>
          <w:rFonts w:hint="eastAsia"/>
        </w:rPr>
        <w:t>」に記載しています。バージョン番号の確認は</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_Ref158708373 \w \h</w:instrText>
      </w:r>
      <w:r w:rsidRPr="00577CA1">
        <w:rPr>
          <w:color w:val="0070C0"/>
        </w:rPr>
        <w:instrText xml:space="preserve"> </w:instrText>
      </w:r>
      <w:r w:rsidR="008F6501"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９</w:t>
      </w:r>
      <w:r w:rsidRPr="00577CA1">
        <w:rPr>
          <w:color w:val="0070C0"/>
        </w:rPr>
        <w:fldChar w:fldCharType="end"/>
      </w:r>
      <w:r w:rsidRPr="00577CA1">
        <w:rPr>
          <w:color w:val="0070C0"/>
        </w:rPr>
        <w:fldChar w:fldCharType="begin"/>
      </w:r>
      <w:r w:rsidRPr="00577CA1">
        <w:rPr>
          <w:color w:val="0070C0"/>
        </w:rPr>
        <w:instrText xml:space="preserve"> REF _Ref158708388 \h </w:instrText>
      </w:r>
      <w:r w:rsidR="008F6501"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バージョンの変更内容</w:t>
      </w:r>
      <w:r w:rsidRPr="00577CA1">
        <w:rPr>
          <w:color w:val="0070C0"/>
        </w:rPr>
        <w:fldChar w:fldCharType="end"/>
      </w:r>
      <w:r w:rsidRPr="008F6501">
        <w:rPr>
          <w:rFonts w:hint="eastAsia"/>
        </w:rPr>
        <w:t>」に記載しています。</w:t>
      </w:r>
    </w:p>
    <w:p w14:paraId="4269A85D" w14:textId="77777777" w:rsidR="00D06889" w:rsidRPr="008F6501" w:rsidRDefault="00224A68" w:rsidP="00C867D9">
      <w:pPr>
        <w:pStyle w:val="4"/>
      </w:pPr>
      <w:r w:rsidRPr="008F6501">
        <w:rPr>
          <w:rFonts w:hint="eastAsia"/>
        </w:rPr>
        <w:t>「</w:t>
      </w:r>
      <w:r w:rsidRPr="008F6501">
        <w:t>XL_Z4全試合スコア集計プログラム」</w:t>
      </w:r>
      <w:r w:rsidRPr="008F6501">
        <w:rPr>
          <w:rFonts w:hint="eastAsia"/>
        </w:rPr>
        <w:t>はシートの変更があります。このため、本プログラムを既にご使用中のユーザーの場合はバージョンアップするシートを先に増やすなどの手順があるので</w:t>
      </w:r>
      <w:r w:rsidR="0082231E" w:rsidRPr="008F6501">
        <w:rPr>
          <w:rFonts w:hint="eastAsia"/>
        </w:rPr>
        <w:t>「</w:t>
      </w:r>
      <w:r w:rsidR="0082231E" w:rsidRPr="008F6501">
        <w:t>XL_Z4全試合スコア集計説明書V</w:t>
      </w:r>
      <w:r w:rsidR="00AD3A02">
        <w:t>700</w:t>
      </w:r>
      <w:r w:rsidR="0082231E" w:rsidRPr="008F6501">
        <w:rPr>
          <w:rFonts w:hint="eastAsia"/>
        </w:rPr>
        <w:t>」をご覧ください</w:t>
      </w:r>
    </w:p>
    <w:p w14:paraId="6A6CDF69" w14:textId="4806F013" w:rsidR="00D06889" w:rsidRPr="008F6501" w:rsidRDefault="00540266" w:rsidP="00C867D9">
      <w:pPr>
        <w:pStyle w:val="4"/>
      </w:pPr>
      <w:r w:rsidRPr="008F6501">
        <w:rPr>
          <w:rFonts w:hint="eastAsia"/>
        </w:rPr>
        <w:t>2024/03/01にVer12.03を発行し</w:t>
      </w:r>
      <w:r w:rsidR="006F6A9D" w:rsidRPr="008F6501">
        <w:rPr>
          <w:rFonts w:hint="eastAsia"/>
        </w:rPr>
        <w:t>て</w:t>
      </w:r>
      <w:r w:rsidRPr="008F6501">
        <w:rPr>
          <w:rFonts w:hint="eastAsia"/>
        </w:rPr>
        <w:t>、</w:t>
      </w:r>
      <w:r w:rsidR="00D06889" w:rsidRPr="008F6501">
        <w:rPr>
          <w:rFonts w:hint="eastAsia"/>
        </w:rPr>
        <w:t>2024/05/1</w:t>
      </w:r>
      <w:r w:rsidR="009B31E6" w:rsidRPr="008F6501">
        <w:rPr>
          <w:rFonts w:hint="eastAsia"/>
        </w:rPr>
        <w:t>4</w:t>
      </w:r>
      <w:r w:rsidRPr="008F6501">
        <w:rPr>
          <w:rFonts w:hint="eastAsia"/>
        </w:rPr>
        <w:t>には</w:t>
      </w:r>
      <w:r w:rsidR="00D06889" w:rsidRPr="008F6501">
        <w:rPr>
          <w:rFonts w:hint="eastAsia"/>
        </w:rPr>
        <w:t xml:space="preserve"> 本説明書の</w:t>
      </w:r>
      <w:r w:rsidR="00D06889" w:rsidRPr="005F63B9">
        <w:rPr>
          <w:rFonts w:hint="eastAsia"/>
          <w:color w:val="0070C0"/>
        </w:rPr>
        <w:t>「</w:t>
      </w:r>
      <w:r w:rsidR="00D06889" w:rsidRPr="00577CA1">
        <w:rPr>
          <w:color w:val="0070C0"/>
        </w:rPr>
        <w:fldChar w:fldCharType="begin"/>
      </w:r>
      <w:r w:rsidR="00D06889" w:rsidRPr="00577CA1">
        <w:rPr>
          <w:color w:val="0070C0"/>
        </w:rPr>
        <w:instrText xml:space="preserve"> </w:instrText>
      </w:r>
      <w:r w:rsidR="00D06889" w:rsidRPr="00577CA1">
        <w:rPr>
          <w:rFonts w:hint="eastAsia"/>
          <w:color w:val="0070C0"/>
        </w:rPr>
        <w:instrText>REF _Ref166423447 \r \h</w:instrText>
      </w:r>
      <w:r w:rsidR="00D06889" w:rsidRPr="00577CA1">
        <w:rPr>
          <w:color w:val="0070C0"/>
        </w:rPr>
        <w:instrText xml:space="preserve"> </w:instrText>
      </w:r>
      <w:r w:rsidR="008F6501" w:rsidRPr="00577CA1">
        <w:rPr>
          <w:color w:val="0070C0"/>
        </w:rPr>
        <w:instrText xml:space="preserve"> \* MERGEFORMAT </w:instrText>
      </w:r>
      <w:r w:rsidR="00D06889" w:rsidRPr="00577CA1">
        <w:rPr>
          <w:color w:val="0070C0"/>
        </w:rPr>
      </w:r>
      <w:r w:rsidR="00D06889" w:rsidRPr="00577CA1">
        <w:rPr>
          <w:color w:val="0070C0"/>
        </w:rPr>
        <w:fldChar w:fldCharType="separate"/>
      </w:r>
      <w:r w:rsidR="00577CA1" w:rsidRPr="00577CA1">
        <w:rPr>
          <w:rFonts w:hint="eastAsia"/>
          <w:color w:val="0070C0"/>
        </w:rPr>
        <w:t>３</w:t>
      </w:r>
      <w:r w:rsidR="00577CA1" w:rsidRPr="00577CA1">
        <w:rPr>
          <w:color w:val="0070C0"/>
        </w:rPr>
        <w:t>(2)</w:t>
      </w:r>
      <w:r w:rsidR="00D06889" w:rsidRPr="00577CA1">
        <w:rPr>
          <w:color w:val="0070C0"/>
        </w:rPr>
        <w:fldChar w:fldCharType="end"/>
      </w:r>
      <w:r w:rsidR="00D06889" w:rsidRPr="00577CA1">
        <w:rPr>
          <w:color w:val="0070C0"/>
        </w:rPr>
        <w:fldChar w:fldCharType="begin"/>
      </w:r>
      <w:r w:rsidR="00D06889" w:rsidRPr="00577CA1">
        <w:rPr>
          <w:color w:val="0070C0"/>
        </w:rPr>
        <w:instrText xml:space="preserve"> REF _Ref166423447 \h </w:instrText>
      </w:r>
      <w:r w:rsidR="008F6501" w:rsidRPr="00577CA1">
        <w:rPr>
          <w:color w:val="0070C0"/>
        </w:rPr>
        <w:instrText xml:space="preserve"> \* MERGEFORMAT </w:instrText>
      </w:r>
      <w:r w:rsidR="00D06889" w:rsidRPr="00577CA1">
        <w:rPr>
          <w:color w:val="0070C0"/>
        </w:rPr>
      </w:r>
      <w:r w:rsidR="00D06889" w:rsidRPr="00577CA1">
        <w:rPr>
          <w:color w:val="0070C0"/>
        </w:rPr>
        <w:fldChar w:fldCharType="separate"/>
      </w:r>
      <w:r w:rsidR="00577CA1" w:rsidRPr="00577CA1">
        <w:rPr>
          <w:rFonts w:hint="eastAsia"/>
          <w:color w:val="0070C0"/>
        </w:rPr>
        <w:t>インストール前の注意事項 （重要）</w:t>
      </w:r>
      <w:r w:rsidR="00D06889" w:rsidRPr="00577CA1">
        <w:rPr>
          <w:color w:val="0070C0"/>
        </w:rPr>
        <w:fldChar w:fldCharType="end"/>
      </w:r>
      <w:r w:rsidR="00D06889" w:rsidRPr="008F6501">
        <w:rPr>
          <w:rFonts w:hint="eastAsia"/>
        </w:rPr>
        <w:t>」を追加修正した</w:t>
      </w:r>
      <w:r w:rsidRPr="008F6501">
        <w:rPr>
          <w:rFonts w:hint="eastAsia"/>
        </w:rPr>
        <w:t>だけであってプログラムは変更していません</w:t>
      </w:r>
      <w:r w:rsidR="00224A68" w:rsidRPr="008F6501">
        <w:rPr>
          <w:rFonts w:hint="eastAsia"/>
        </w:rPr>
        <w:t>。</w:t>
      </w:r>
    </w:p>
    <w:p w14:paraId="6DC3A100" w14:textId="77777777" w:rsidR="009E1576" w:rsidRPr="00D03215" w:rsidRDefault="009E1576" w:rsidP="0021558B">
      <w:pPr>
        <w:pStyle w:val="3"/>
      </w:pPr>
      <w:r w:rsidRPr="00D03215">
        <w:rPr>
          <w:rFonts w:hint="eastAsia"/>
        </w:rPr>
        <w:t>V</w:t>
      </w:r>
      <w:r w:rsidRPr="00D03215">
        <w:t>er</w:t>
      </w:r>
      <w:r w:rsidR="00FD3CD5" w:rsidRPr="00D03215">
        <w:rPr>
          <w:rFonts w:hint="eastAsia"/>
        </w:rPr>
        <w:t>13.00</w:t>
      </w:r>
      <w:r w:rsidRPr="00D03215">
        <w:rPr>
          <w:rFonts w:hint="eastAsia"/>
        </w:rPr>
        <w:t>バージョンアップ変更内容。</w:t>
      </w:r>
    </w:p>
    <w:p w14:paraId="05045F63" w14:textId="588F30E8" w:rsidR="003B742D" w:rsidRPr="008F6501" w:rsidRDefault="009E1576" w:rsidP="00C867D9">
      <w:pPr>
        <w:pStyle w:val="4"/>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_Ref54955314 \h</w:instrText>
      </w:r>
      <w:r w:rsidRPr="00577CA1">
        <w:rPr>
          <w:color w:val="0070C0"/>
        </w:rPr>
        <w:instrText xml:space="preserve"> </w:instrText>
      </w:r>
      <w:r w:rsidR="008F6501"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 xml:space="preserve">20 </w:t>
      </w:r>
      <w:r w:rsidR="00577CA1" w:rsidRPr="00577CA1">
        <w:rPr>
          <w:rFonts w:hint="eastAsia"/>
          <w:color w:val="0070C0"/>
        </w:rPr>
        <w:t>日付と大会名の変更</w:t>
      </w:r>
      <w:r w:rsidRPr="00577CA1">
        <w:rPr>
          <w:color w:val="0070C0"/>
        </w:rPr>
        <w:fldChar w:fldCharType="end"/>
      </w:r>
      <w:r w:rsidRPr="008F6501">
        <w:rPr>
          <w:rFonts w:hint="eastAsia"/>
        </w:rPr>
        <w:t>」、</w:t>
      </w:r>
      <w:r w:rsidR="00F64809" w:rsidRPr="005F63B9">
        <w:rPr>
          <w:rFonts w:hint="eastAsia"/>
          <w:color w:val="0070C0"/>
        </w:rPr>
        <w:t>「</w:t>
      </w:r>
      <w:r w:rsidR="00F64809" w:rsidRPr="00577CA1">
        <w:rPr>
          <w:color w:val="0070C0"/>
        </w:rPr>
        <w:fldChar w:fldCharType="begin"/>
      </w:r>
      <w:r w:rsidR="00F64809" w:rsidRPr="00577CA1">
        <w:rPr>
          <w:color w:val="0070C0"/>
        </w:rPr>
        <w:instrText xml:space="preserve"> </w:instrText>
      </w:r>
      <w:r w:rsidR="00F64809" w:rsidRPr="00577CA1">
        <w:rPr>
          <w:rFonts w:hint="eastAsia"/>
          <w:color w:val="0070C0"/>
        </w:rPr>
        <w:instrText>REF _Ref191910001 \h</w:instrText>
      </w:r>
      <w:r w:rsidR="00F64809" w:rsidRPr="00577CA1">
        <w:rPr>
          <w:color w:val="0070C0"/>
        </w:rPr>
        <w:instrText xml:space="preserve"> </w:instrText>
      </w:r>
      <w:r w:rsidR="00F64809" w:rsidRPr="00577CA1">
        <w:rPr>
          <w:color w:val="0070C0"/>
        </w:rPr>
      </w:r>
      <w:r w:rsidR="00F64809" w:rsidRPr="00577CA1">
        <w:rPr>
          <w:color w:val="0070C0"/>
        </w:rPr>
        <w:fldChar w:fldCharType="separate"/>
      </w:r>
      <w:r w:rsidR="00577CA1" w:rsidRPr="00577CA1">
        <w:rPr>
          <w:rFonts w:hint="eastAsia"/>
          <w:color w:val="0070C0"/>
        </w:rPr>
        <w:t xml:space="preserve">図 </w:t>
      </w:r>
      <w:r w:rsidR="00577CA1" w:rsidRPr="00577CA1">
        <w:rPr>
          <w:noProof/>
          <w:color w:val="0070C0"/>
        </w:rPr>
        <w:t>21</w:t>
      </w:r>
      <w:r w:rsidR="00577CA1" w:rsidRPr="00577CA1">
        <w:rPr>
          <w:color w:val="0070C0"/>
        </w:rPr>
        <w:t xml:space="preserve"> </w:t>
      </w:r>
      <w:r w:rsidR="00577CA1" w:rsidRPr="00577CA1">
        <w:rPr>
          <w:rFonts w:hint="eastAsia"/>
          <w:color w:val="0070C0"/>
        </w:rPr>
        <w:t>日付と競技大会名の入力_1</w:t>
      </w:r>
      <w:r w:rsidR="00F64809" w:rsidRPr="00577CA1">
        <w:rPr>
          <w:color w:val="0070C0"/>
        </w:rPr>
        <w:fldChar w:fldCharType="end"/>
      </w:r>
      <w:r w:rsidR="00F64809" w:rsidRPr="00D03215">
        <w:rPr>
          <w:rFonts w:hint="eastAsia"/>
        </w:rPr>
        <w:t>」</w:t>
      </w:r>
      <w:r w:rsidRPr="008F6501">
        <w:rPr>
          <w:rFonts w:hint="eastAsia"/>
        </w:rPr>
        <w:t>の図で示すように日付の後に曜日を自動で表示するようにしました</w:t>
      </w:r>
      <w:r w:rsidR="003B742D" w:rsidRPr="008F6501">
        <w:rPr>
          <w:rFonts w:hint="eastAsia"/>
        </w:rPr>
        <w:t>。</w:t>
      </w:r>
    </w:p>
    <w:p w14:paraId="13CBF91D" w14:textId="026BB475" w:rsidR="00DE0EDA" w:rsidRPr="008F6501" w:rsidRDefault="000B6292" w:rsidP="00C867D9">
      <w:pPr>
        <w:pStyle w:val="4"/>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_Ref421105733 \h</w:instrText>
      </w:r>
      <w:r w:rsidRPr="00577CA1">
        <w:rPr>
          <w:color w:val="0070C0"/>
        </w:rPr>
        <w:instrText xml:space="preserve"> </w:instrText>
      </w:r>
      <w:r w:rsidR="008F6501"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color w:val="0070C0"/>
        </w:rPr>
        <w:t>46</w:t>
      </w:r>
      <w:r w:rsidR="00577CA1" w:rsidRPr="00577CA1">
        <w:rPr>
          <w:rFonts w:hint="eastAsia"/>
          <w:color w:val="0070C0"/>
        </w:rPr>
        <w:t xml:space="preserve"> 「毎回入力データ」シート打数の入力</w:t>
      </w:r>
      <w:r w:rsidRPr="00577CA1">
        <w:rPr>
          <w:color w:val="0070C0"/>
        </w:rPr>
        <w:fldChar w:fldCharType="end"/>
      </w:r>
      <w:r w:rsidRPr="008F6501">
        <w:rPr>
          <w:rFonts w:hint="eastAsia"/>
        </w:rPr>
        <w:t>」図で「毎回入力データ」シートの最終行</w:t>
      </w:r>
      <w:r w:rsidR="00721AFF" w:rsidRPr="008F6501">
        <w:rPr>
          <w:rFonts w:hint="eastAsia"/>
        </w:rPr>
        <w:t>のメンバーにデータ</w:t>
      </w:r>
      <w:r w:rsidRPr="008F6501">
        <w:rPr>
          <w:rFonts w:hint="eastAsia"/>
        </w:rPr>
        <w:t>を入力する場合、＜セルへ転送＞ボタンを押すとシートへデータが入力された</w:t>
      </w:r>
      <w:r w:rsidR="00FB5C7B" w:rsidRPr="008F6501">
        <w:rPr>
          <w:rFonts w:hint="eastAsia"/>
        </w:rPr>
        <w:t>にもかかわらず</w:t>
      </w:r>
      <w:r w:rsidRPr="008F6501">
        <w:rPr>
          <w:rFonts w:hint="eastAsia"/>
        </w:rPr>
        <w:t>ダイアログにデータが表示した状態で</w:t>
      </w:r>
      <w:r w:rsidR="00FB5C7B" w:rsidRPr="008F6501">
        <w:rPr>
          <w:rFonts w:hint="eastAsia"/>
        </w:rPr>
        <w:t>紛らわしいため</w:t>
      </w:r>
      <w:r w:rsidRPr="008F6501">
        <w:rPr>
          <w:rFonts w:hint="eastAsia"/>
        </w:rPr>
        <w:t>最終行にデータが入力され</w:t>
      </w:r>
      <w:r w:rsidR="00FB5C7B" w:rsidRPr="008F6501">
        <w:rPr>
          <w:rFonts w:hint="eastAsia"/>
        </w:rPr>
        <w:t>た場合はダ</w:t>
      </w:r>
      <w:r w:rsidRPr="008F6501">
        <w:rPr>
          <w:rFonts w:hint="eastAsia"/>
        </w:rPr>
        <w:t>イアログが閉じるように変更しました</w:t>
      </w:r>
      <w:r w:rsidR="00DE0EDA" w:rsidRPr="008F6501">
        <w:rPr>
          <w:rFonts w:hint="eastAsia"/>
        </w:rPr>
        <w:t>。</w:t>
      </w:r>
    </w:p>
    <w:p w14:paraId="13207E17" w14:textId="77777777" w:rsidR="003A1F58" w:rsidRPr="008F6501" w:rsidRDefault="00DE0EDA" w:rsidP="00C867D9">
      <w:pPr>
        <w:pStyle w:val="4"/>
      </w:pPr>
      <w:r w:rsidRPr="008F6501">
        <w:rPr>
          <w:rFonts w:hint="eastAsia"/>
        </w:rPr>
        <w:t>本プログラムから「XL_4R_GG_同好会_2015 03 29.xlsx」に移動する場合は「毎回入力データ」シートから＜Z4全試合スコア集計＞</w:t>
      </w:r>
      <w:r w:rsidR="00DE2DE5" w:rsidRPr="008F6501">
        <w:rPr>
          <w:rFonts w:hint="eastAsia"/>
        </w:rPr>
        <w:t>コマンドアイコン</w:t>
      </w:r>
      <w:r w:rsidRPr="008F6501">
        <w:rPr>
          <w:rFonts w:hint="eastAsia"/>
        </w:rPr>
        <w:t>をクリックすると自動的に＜</w:t>
      </w:r>
      <w:r w:rsidRPr="008F6501">
        <w:t>XL_Z4_AR全試合スコア集計2014.xlsx</w:t>
      </w:r>
      <w:r w:rsidRPr="008F6501">
        <w:rPr>
          <w:rFonts w:hint="eastAsia"/>
        </w:rPr>
        <w:t>＞が表示するようにしました</w:t>
      </w:r>
      <w:r w:rsidR="003A1F58" w:rsidRPr="008F6501">
        <w:rPr>
          <w:rFonts w:hint="eastAsia"/>
        </w:rPr>
        <w:t>。</w:t>
      </w:r>
    </w:p>
    <w:p w14:paraId="609206CE" w14:textId="77777777" w:rsidR="006F1CA3" w:rsidRPr="008F6501" w:rsidRDefault="003A1F58" w:rsidP="00C867D9">
      <w:pPr>
        <w:pStyle w:val="4"/>
      </w:pPr>
      <w:r w:rsidRPr="008F6501">
        <w:rPr>
          <w:rFonts w:hint="eastAsia"/>
        </w:rPr>
        <w:t>「メンバー編集」シートで「メンバーシート書き出し」を実行すると「毎回入力データ」シートへ切り替わるバグを修正しました</w:t>
      </w:r>
      <w:r w:rsidR="006F1CA3" w:rsidRPr="008F6501">
        <w:rPr>
          <w:rFonts w:hint="eastAsia"/>
        </w:rPr>
        <w:t>。</w:t>
      </w:r>
    </w:p>
    <w:p w14:paraId="5D1BED7E" w14:textId="77777777" w:rsidR="009E1576" w:rsidRPr="008F6501" w:rsidRDefault="006F1CA3" w:rsidP="00C867D9">
      <w:pPr>
        <w:pStyle w:val="4"/>
      </w:pPr>
      <w:r w:rsidRPr="008F6501">
        <w:rPr>
          <w:rFonts w:hint="eastAsia"/>
        </w:rPr>
        <w:t>「メンバー編集」シート「スタータトホール番号記入」で「表間ステップ数」が機能していなかったため修正しました</w:t>
      </w:r>
      <w:r w:rsidR="009E1576" w:rsidRPr="008F6501">
        <w:rPr>
          <w:rFonts w:hint="eastAsia"/>
        </w:rPr>
        <w:t>。</w:t>
      </w:r>
    </w:p>
    <w:p w14:paraId="1372E0C1" w14:textId="77777777" w:rsidR="00FD3CD5" w:rsidRPr="00D03215" w:rsidRDefault="00FD3CD5" w:rsidP="0021558B">
      <w:pPr>
        <w:pStyle w:val="3"/>
      </w:pPr>
      <w:r w:rsidRPr="00D03215">
        <w:rPr>
          <w:rFonts w:hint="eastAsia"/>
        </w:rPr>
        <w:t>V</w:t>
      </w:r>
      <w:r w:rsidRPr="00D03215">
        <w:t>er</w:t>
      </w:r>
      <w:r w:rsidR="00863AF9">
        <w:rPr>
          <w:rFonts w:hint="eastAsia"/>
        </w:rPr>
        <w:t>13.01</w:t>
      </w:r>
      <w:r w:rsidRPr="00D03215">
        <w:rPr>
          <w:rFonts w:hint="eastAsia"/>
        </w:rPr>
        <w:t>バージョンアップ変更内容。</w:t>
      </w:r>
    </w:p>
    <w:p w14:paraId="392507C2" w14:textId="6C42EE7C" w:rsidR="00290F09" w:rsidRPr="008F6501" w:rsidRDefault="00AB0B91" w:rsidP="00C867D9">
      <w:pPr>
        <w:pStyle w:val="4"/>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_Ref59359828 \h</w:instrText>
      </w:r>
      <w:r w:rsidRPr="00577CA1">
        <w:rPr>
          <w:color w:val="0070C0"/>
        </w:rPr>
        <w:instrText xml:space="preserve"> </w:instrText>
      </w:r>
      <w:r w:rsidR="008F6501" w:rsidRPr="00577CA1">
        <w:rPr>
          <w:color w:val="0070C0"/>
        </w:rPr>
        <w:instrText xml:space="preserve"> \* MERGEFORMAT </w:instrText>
      </w:r>
      <w:r w:rsidRPr="00577CA1">
        <w:rPr>
          <w:color w:val="0070C0"/>
        </w:rPr>
      </w:r>
      <w:r w:rsidRPr="00577CA1">
        <w:rPr>
          <w:color w:val="0070C0"/>
        </w:rPr>
        <w:fldChar w:fldCharType="separate"/>
      </w:r>
      <w:r w:rsidR="00577CA1" w:rsidRPr="00577CA1">
        <w:rPr>
          <w:color w:val="0070C0"/>
        </w:rPr>
        <w:t xml:space="preserve">図 19 </w:t>
      </w:r>
      <w:r w:rsidR="00577CA1" w:rsidRPr="00577CA1">
        <w:rPr>
          <w:rFonts w:hint="eastAsia"/>
          <w:color w:val="0070C0"/>
        </w:rPr>
        <w:t>ユーザー用フォルダ構成</w:t>
      </w:r>
      <w:r w:rsidRPr="00577CA1">
        <w:rPr>
          <w:color w:val="0070C0"/>
        </w:rPr>
        <w:fldChar w:fldCharType="end"/>
      </w:r>
      <w:r w:rsidRPr="008F6501">
        <w:rPr>
          <w:rFonts w:hint="eastAsia"/>
        </w:rPr>
        <w:t>」</w:t>
      </w:r>
      <w:r w:rsidR="00DD5EE4" w:rsidRPr="008F6501">
        <w:rPr>
          <w:rFonts w:hint="eastAsia"/>
        </w:rPr>
        <w:t>図で説明している</w:t>
      </w:r>
      <w:r w:rsidRPr="008F6501">
        <w:rPr>
          <w:rFonts w:hint="eastAsia"/>
        </w:rPr>
        <w:t>⑦、⑩、⑪、⑫、</w:t>
      </w:r>
      <w:r w:rsidR="00DD5EE4" w:rsidRPr="008F6501">
        <w:rPr>
          <w:rFonts w:hint="eastAsia"/>
        </w:rPr>
        <w:t>のファイル名が「</w:t>
      </w:r>
      <w:r w:rsidRPr="008F6501">
        <w:t>XL_4R_GG_</w:t>
      </w:r>
      <w:r w:rsidR="00DD5EE4" w:rsidRPr="008F6501">
        <w:rPr>
          <w:rFonts w:hint="eastAsia"/>
        </w:rPr>
        <w:t>同好会</w:t>
      </w:r>
      <w:r w:rsidRPr="008F6501">
        <w:t>_202</w:t>
      </w:r>
      <w:r w:rsidR="00DD5EE4" w:rsidRPr="008F6501">
        <w:rPr>
          <w:rFonts w:hint="eastAsia"/>
        </w:rPr>
        <w:t>5</w:t>
      </w:r>
      <w:r w:rsidRPr="008F6501">
        <w:t xml:space="preserve"> </w:t>
      </w:r>
      <w:r w:rsidR="00DD5EE4" w:rsidRPr="008F6501">
        <w:rPr>
          <w:rFonts w:hint="eastAsia"/>
        </w:rPr>
        <w:t>01</w:t>
      </w:r>
      <w:r w:rsidRPr="008F6501">
        <w:t xml:space="preserve"> 16</w:t>
      </w:r>
      <w:r w:rsidR="00DD5EE4" w:rsidRPr="008F6501">
        <w:rPr>
          <w:rFonts w:hint="eastAsia"/>
        </w:rPr>
        <w:t>などのように</w:t>
      </w:r>
      <w:r w:rsidR="00FD3CD5" w:rsidRPr="008F6501">
        <w:rPr>
          <w:rFonts w:hint="eastAsia"/>
        </w:rPr>
        <w:t>日付が</w:t>
      </w:r>
      <w:r w:rsidR="00FD3CD5" w:rsidRPr="008F6501">
        <w:t>1～3月の間で</w:t>
      </w:r>
      <w:r w:rsidR="00FD3CD5" w:rsidRPr="008F6501">
        <w:rPr>
          <w:rFonts w:hint="eastAsia"/>
        </w:rPr>
        <w:t>ある場合に、これらの</w:t>
      </w:r>
      <w:r w:rsidR="00FD3CD5" w:rsidRPr="008F6501">
        <w:t>試合したデータを集計後、</w:t>
      </w:r>
      <w:r w:rsidR="00FD3CD5" w:rsidRPr="008F6501">
        <w:rPr>
          <w:rFonts w:hint="eastAsia"/>
        </w:rPr>
        <w:t>リボンの</w:t>
      </w:r>
      <w:r w:rsidR="00FD3CD5" w:rsidRPr="008F6501">
        <w:t>コマンド「Z4全試合スコア集計」を押して「XL_Z4_AR全試合スコア集計yyyy.xlsx」に移動</w:t>
      </w:r>
      <w:r w:rsidR="00FD3CD5" w:rsidRPr="008F6501">
        <w:rPr>
          <w:rFonts w:hint="eastAsia"/>
        </w:rPr>
        <w:t>しようとした</w:t>
      </w:r>
      <w:r w:rsidR="00FD3CD5" w:rsidRPr="008F6501">
        <w:t>場合エラーになるバグ</w:t>
      </w:r>
      <w:r w:rsidR="00DD5EE4" w:rsidRPr="008F6501">
        <w:rPr>
          <w:rFonts w:hint="eastAsia"/>
        </w:rPr>
        <w:t>があり</w:t>
      </w:r>
      <w:r w:rsidR="00FD3CD5" w:rsidRPr="008F6501">
        <w:t>修正</w:t>
      </w:r>
      <w:r w:rsidR="00DD5EE4" w:rsidRPr="008F6501">
        <w:rPr>
          <w:rFonts w:hint="eastAsia"/>
        </w:rPr>
        <w:t>しました</w:t>
      </w:r>
      <w:r w:rsidR="00FD3CD5" w:rsidRPr="008F6501">
        <w:rPr>
          <w:rFonts w:hint="eastAsia"/>
        </w:rPr>
        <w:t>。（</w:t>
      </w:r>
      <w:r w:rsidR="00DD5EE4" w:rsidRPr="008F6501">
        <w:rPr>
          <w:rFonts w:hint="eastAsia"/>
        </w:rPr>
        <w:t>このバグのためユーザーは</w:t>
      </w:r>
      <w:r w:rsidR="00FD3CD5" w:rsidRPr="008F6501">
        <w:rPr>
          <w:rFonts w:hint="eastAsia"/>
        </w:rPr>
        <w:t>ファイル</w:t>
      </w:r>
      <w:r w:rsidR="00DD5EE4" w:rsidRPr="008F6501">
        <w:rPr>
          <w:rFonts w:hint="eastAsia"/>
        </w:rPr>
        <w:t>名</w:t>
      </w:r>
      <w:r w:rsidR="00FD3CD5" w:rsidRPr="008F6501">
        <w:t>「XL_Z4_AR全試合スコア集計yyyy.xlsx」</w:t>
      </w:r>
      <w:r w:rsidR="00FD3CD5" w:rsidRPr="008F6501">
        <w:rPr>
          <w:rFonts w:hint="eastAsia"/>
        </w:rPr>
        <w:t>を直接起動</w:t>
      </w:r>
      <w:r w:rsidR="00DD5EE4" w:rsidRPr="008F6501">
        <w:rPr>
          <w:rFonts w:hint="eastAsia"/>
        </w:rPr>
        <w:t>してしようする</w:t>
      </w:r>
      <w:r w:rsidR="00FD3CD5" w:rsidRPr="008F6501">
        <w:rPr>
          <w:rFonts w:hint="eastAsia"/>
        </w:rPr>
        <w:t>必要があ</w:t>
      </w:r>
      <w:r w:rsidR="00617F55">
        <w:rPr>
          <w:rFonts w:hint="eastAsia"/>
        </w:rPr>
        <w:t>りました</w:t>
      </w:r>
      <w:r w:rsidR="00FD3CD5" w:rsidRPr="008F6501">
        <w:rPr>
          <w:rFonts w:hint="eastAsia"/>
        </w:rPr>
        <w:t>）</w:t>
      </w:r>
    </w:p>
    <w:p w14:paraId="5CA7676E" w14:textId="77777777" w:rsidR="00FD3CD5" w:rsidRPr="008F6501" w:rsidRDefault="00290F09" w:rsidP="00C867D9">
      <w:pPr>
        <w:pStyle w:val="4"/>
      </w:pPr>
      <w:r w:rsidRPr="008F6501">
        <w:rPr>
          <w:rFonts w:hint="eastAsia"/>
        </w:rPr>
        <w:t>「</w:t>
      </w:r>
      <w:r w:rsidRPr="008F6501">
        <w:t>XL_Z4全試合スコア集計プログラム」</w:t>
      </w:r>
      <w:r w:rsidRPr="008F6501">
        <w:rPr>
          <w:rFonts w:hint="eastAsia"/>
        </w:rPr>
        <w:t>の変更はありませんので「全試合</w:t>
      </w:r>
      <w:r w:rsidRPr="008F6501">
        <w:t>Z4スコア</w:t>
      </w:r>
      <w:r w:rsidRPr="008F6501">
        <w:lastRenderedPageBreak/>
        <w:t>集計インストール・アンインストール.xlsm</w:t>
      </w:r>
      <w:r w:rsidRPr="008F6501">
        <w:rPr>
          <w:rFonts w:hint="eastAsia"/>
        </w:rPr>
        <w:t>」でバージョンアップする必要はありません。</w:t>
      </w:r>
    </w:p>
    <w:p w14:paraId="1D37CB84" w14:textId="77777777" w:rsidR="00C12DE1" w:rsidRPr="00D03215" w:rsidRDefault="00C12DE1" w:rsidP="0021558B">
      <w:pPr>
        <w:pStyle w:val="3"/>
      </w:pPr>
      <w:r w:rsidRPr="00D03215">
        <w:rPr>
          <w:rFonts w:hint="eastAsia"/>
        </w:rPr>
        <w:t>V</w:t>
      </w:r>
      <w:r w:rsidRPr="00D03215">
        <w:t>er</w:t>
      </w:r>
      <w:r>
        <w:rPr>
          <w:rFonts w:hint="eastAsia"/>
        </w:rPr>
        <w:t>13.02</w:t>
      </w:r>
      <w:r w:rsidRPr="00D03215">
        <w:rPr>
          <w:rFonts w:hint="eastAsia"/>
        </w:rPr>
        <w:t>バージョンアップ変更内容。</w:t>
      </w:r>
    </w:p>
    <w:p w14:paraId="008757A8" w14:textId="6AF9EBA3" w:rsidR="00B27CB5" w:rsidRDefault="00C12DE1" w:rsidP="00C867D9">
      <w:pPr>
        <w:pStyle w:val="4"/>
      </w:pPr>
      <w:r>
        <w:rPr>
          <w:rFonts w:hint="eastAsia"/>
        </w:rPr>
        <w:t>「毎回入力データ」シートで</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_Ref421105733 \h</w:instrText>
      </w:r>
      <w:r w:rsidRPr="00577CA1">
        <w:rPr>
          <w:color w:val="0070C0"/>
        </w:rPr>
        <w:instrText xml:space="preserve">  \* MERGEFORMAT </w:instrText>
      </w:r>
      <w:r w:rsidRPr="00577CA1">
        <w:rPr>
          <w:color w:val="0070C0"/>
        </w:rPr>
      </w:r>
      <w:r w:rsidRPr="00577CA1">
        <w:rPr>
          <w:color w:val="0070C0"/>
        </w:rPr>
        <w:fldChar w:fldCharType="separate"/>
      </w:r>
      <w:r w:rsidR="00577CA1" w:rsidRPr="00577CA1">
        <w:rPr>
          <w:rFonts w:hint="eastAsia"/>
          <w:color w:val="0070C0"/>
          <w:sz w:val="20"/>
          <w:szCs w:val="20"/>
        </w:rPr>
        <w:t xml:space="preserve">図 </w:t>
      </w:r>
      <w:r w:rsidR="00577CA1" w:rsidRPr="00577CA1">
        <w:rPr>
          <w:color w:val="0070C0"/>
          <w:sz w:val="20"/>
          <w:szCs w:val="20"/>
        </w:rPr>
        <w:t>46</w:t>
      </w:r>
      <w:r w:rsidR="00577CA1" w:rsidRPr="00577CA1">
        <w:rPr>
          <w:rFonts w:hint="eastAsia"/>
          <w:color w:val="0070C0"/>
          <w:sz w:val="20"/>
          <w:szCs w:val="20"/>
        </w:rPr>
        <w:t xml:space="preserve"> 「毎回入力データ」シート打数の入力</w:t>
      </w:r>
      <w:r w:rsidRPr="00577CA1">
        <w:rPr>
          <w:color w:val="0070C0"/>
        </w:rPr>
        <w:fldChar w:fldCharType="end"/>
      </w:r>
      <w:r w:rsidRPr="00D03215">
        <w:rPr>
          <w:rFonts w:hint="eastAsia"/>
        </w:rPr>
        <w:t>」</w:t>
      </w:r>
      <w:r w:rsidR="00456B9C">
        <w:rPr>
          <w:rFonts w:hint="eastAsia"/>
        </w:rPr>
        <w:t>を表示してすぐ、別の行のD列、氏名セルを右クリックすると「データ入力」ダイアログのカーソルが表示しないなどのバグがり修正しました。この時「データ入力」ダイアログのセルをクリックして入力すれば入力には問題ありません</w:t>
      </w:r>
      <w:r w:rsidR="00B27CB5">
        <w:rPr>
          <w:rFonts w:hint="eastAsia"/>
        </w:rPr>
        <w:t>。</w:t>
      </w:r>
    </w:p>
    <w:p w14:paraId="633A6D32" w14:textId="77777777" w:rsidR="00CD2418" w:rsidRDefault="00B27CB5" w:rsidP="00C867D9">
      <w:pPr>
        <w:pStyle w:val="4"/>
      </w:pPr>
      <w:r>
        <w:rPr>
          <w:rFonts w:hint="eastAsia"/>
        </w:rPr>
        <w:t>「</w:t>
      </w:r>
      <w:r w:rsidRPr="00B27CB5">
        <w:rPr>
          <w:rFonts w:hint="eastAsia"/>
        </w:rPr>
        <w:t>データ入力</w:t>
      </w:r>
      <w:r>
        <w:rPr>
          <w:rFonts w:hint="eastAsia"/>
        </w:rPr>
        <w:t>」</w:t>
      </w:r>
      <w:r w:rsidRPr="00B27CB5">
        <w:rPr>
          <w:rFonts w:hint="eastAsia"/>
        </w:rPr>
        <w:t>ダイアログ</w:t>
      </w:r>
      <w:r>
        <w:rPr>
          <w:rFonts w:hint="eastAsia"/>
        </w:rPr>
        <w:t>「</w:t>
      </w:r>
      <w:r w:rsidRPr="00B27CB5">
        <w:rPr>
          <w:rFonts w:hint="eastAsia"/>
        </w:rPr>
        <w:t>打数打切</w:t>
      </w:r>
      <w:r>
        <w:rPr>
          <w:rFonts w:hint="eastAsia"/>
        </w:rPr>
        <w:t>」</w:t>
      </w:r>
      <w:r w:rsidRPr="00B27CB5">
        <w:rPr>
          <w:rFonts w:hint="eastAsia"/>
        </w:rPr>
        <w:t>で</w:t>
      </w:r>
      <w:r w:rsidRPr="00B27CB5">
        <w:t>4打</w:t>
      </w:r>
      <w:r>
        <w:rPr>
          <w:rFonts w:hint="eastAsia"/>
        </w:rPr>
        <w:t>の</w:t>
      </w:r>
      <w:r w:rsidRPr="00B27CB5">
        <w:t>場合の←↑↓のキーで移動に不具合があったのと集計入力データシートL1</w:t>
      </w:r>
      <w:r w:rsidR="007A635B">
        <w:rPr>
          <w:rFonts w:hint="eastAsia"/>
        </w:rPr>
        <w:t>セル</w:t>
      </w:r>
      <w:r w:rsidRPr="00B27CB5">
        <w:t>に記入し</w:t>
      </w:r>
      <w:r w:rsidR="007A635B">
        <w:rPr>
          <w:rFonts w:hint="eastAsia"/>
        </w:rPr>
        <w:t>ない</w:t>
      </w:r>
      <w:r w:rsidRPr="00B27CB5">
        <w:t>不具合修正</w:t>
      </w:r>
      <w:r w:rsidR="007A635B">
        <w:rPr>
          <w:rFonts w:hint="eastAsia"/>
        </w:rPr>
        <w:t>しました</w:t>
      </w:r>
      <w:r w:rsidR="00CD2418">
        <w:rPr>
          <w:rFonts w:hint="eastAsia"/>
        </w:rPr>
        <w:t>。</w:t>
      </w:r>
    </w:p>
    <w:p w14:paraId="537BF49A" w14:textId="77777777" w:rsidR="00456B9C" w:rsidRDefault="00CD2418" w:rsidP="00C867D9">
      <w:pPr>
        <w:pStyle w:val="4"/>
      </w:pPr>
      <w:r>
        <w:rPr>
          <w:rFonts w:hint="eastAsia"/>
        </w:rPr>
        <w:t>コ</w:t>
      </w:r>
      <w:r w:rsidRPr="00CD2418">
        <w:rPr>
          <w:rFonts w:hint="eastAsia"/>
        </w:rPr>
        <w:t>マンド</w:t>
      </w:r>
      <w:r>
        <w:rPr>
          <w:rFonts w:hint="eastAsia"/>
        </w:rPr>
        <w:t>アイコン</w:t>
      </w:r>
      <w:r w:rsidRPr="00CD2418">
        <w:rPr>
          <w:rFonts w:hint="eastAsia"/>
        </w:rPr>
        <w:t>「データ入力」を</w:t>
      </w:r>
      <w:r>
        <w:rPr>
          <w:rFonts w:hint="eastAsia"/>
        </w:rPr>
        <w:t>クリックした</w:t>
      </w:r>
      <w:r w:rsidRPr="00CD2418">
        <w:rPr>
          <w:rFonts w:hint="eastAsia"/>
        </w:rPr>
        <w:t>場合</w:t>
      </w:r>
      <w:r>
        <w:rPr>
          <w:rFonts w:hint="eastAsia"/>
        </w:rPr>
        <w:t>、</w:t>
      </w:r>
      <w:r w:rsidRPr="00CD2418">
        <w:rPr>
          <w:rFonts w:hint="eastAsia"/>
        </w:rPr>
        <w:t>氏名</w:t>
      </w:r>
      <w:r>
        <w:rPr>
          <w:rFonts w:hint="eastAsia"/>
        </w:rPr>
        <w:t>列</w:t>
      </w:r>
      <w:r w:rsidRPr="00CD2418">
        <w:rPr>
          <w:rFonts w:hint="eastAsia"/>
        </w:rPr>
        <w:t>以外のセルを選択していても氏名</w:t>
      </w:r>
      <w:r>
        <w:rPr>
          <w:rFonts w:hint="eastAsia"/>
        </w:rPr>
        <w:t>の</w:t>
      </w:r>
      <w:r w:rsidRPr="00CD2418">
        <w:rPr>
          <w:rFonts w:hint="eastAsia"/>
        </w:rPr>
        <w:t>セルに戻して表示</w:t>
      </w:r>
      <w:r>
        <w:rPr>
          <w:rFonts w:hint="eastAsia"/>
        </w:rPr>
        <w:t>するようにしました</w:t>
      </w:r>
      <w:r w:rsidR="00456B9C">
        <w:rPr>
          <w:rFonts w:hint="eastAsia"/>
        </w:rPr>
        <w:t>。</w:t>
      </w:r>
    </w:p>
    <w:p w14:paraId="55638A4A" w14:textId="441BFBB4" w:rsidR="00F5678D" w:rsidRDefault="00B27CB5" w:rsidP="00C867D9">
      <w:pPr>
        <w:pStyle w:val="4"/>
      </w:pPr>
      <w:r w:rsidRPr="00D03215">
        <w:rPr>
          <w:rFonts w:hint="eastAsia"/>
        </w:rPr>
        <w:t>日付競技大会名</w:t>
      </w:r>
      <w:r>
        <w:rPr>
          <w:rFonts w:hint="eastAsia"/>
        </w:rPr>
        <w:t>入力で</w:t>
      </w:r>
      <w:r w:rsidR="00456B9C" w:rsidRPr="005F63B9">
        <w:rPr>
          <w:rFonts w:hint="eastAsia"/>
          <w:color w:val="0070C0"/>
        </w:rPr>
        <w:t>「</w:t>
      </w:r>
      <w:r w:rsidR="00456B9C" w:rsidRPr="00577CA1">
        <w:rPr>
          <w:color w:val="0070C0"/>
        </w:rPr>
        <w:fldChar w:fldCharType="begin"/>
      </w:r>
      <w:r w:rsidR="00456B9C" w:rsidRPr="00577CA1">
        <w:rPr>
          <w:color w:val="0070C0"/>
        </w:rPr>
        <w:instrText xml:space="preserve"> </w:instrText>
      </w:r>
      <w:r w:rsidR="00456B9C" w:rsidRPr="00577CA1">
        <w:rPr>
          <w:rFonts w:hint="eastAsia"/>
          <w:color w:val="0070C0"/>
        </w:rPr>
        <w:instrText>REF _Ref191931635 \r \h</w:instrText>
      </w:r>
      <w:r w:rsidR="00456B9C" w:rsidRPr="00577CA1">
        <w:rPr>
          <w:color w:val="0070C0"/>
        </w:rPr>
        <w:instrText xml:space="preserve"> </w:instrText>
      </w:r>
      <w:r w:rsidR="00456B9C" w:rsidRPr="00577CA1">
        <w:rPr>
          <w:color w:val="0070C0"/>
        </w:rPr>
      </w:r>
      <w:r w:rsidR="00456B9C" w:rsidRPr="00577CA1">
        <w:rPr>
          <w:color w:val="0070C0"/>
        </w:rPr>
        <w:fldChar w:fldCharType="separate"/>
      </w:r>
      <w:r w:rsidR="00577CA1" w:rsidRPr="00577CA1">
        <w:rPr>
          <w:rFonts w:hint="eastAsia"/>
          <w:color w:val="0070C0"/>
        </w:rPr>
        <w:t>４</w:t>
      </w:r>
      <w:r w:rsidR="00577CA1" w:rsidRPr="00577CA1">
        <w:rPr>
          <w:color w:val="0070C0"/>
        </w:rPr>
        <w:t>(2)14)</w:t>
      </w:r>
      <w:r w:rsidR="00456B9C" w:rsidRPr="00577CA1">
        <w:rPr>
          <w:color w:val="0070C0"/>
        </w:rPr>
        <w:fldChar w:fldCharType="end"/>
      </w:r>
      <w:r w:rsidR="00456B9C" w:rsidRPr="00577CA1">
        <w:rPr>
          <w:color w:val="0070C0"/>
        </w:rPr>
        <w:fldChar w:fldCharType="begin"/>
      </w:r>
      <w:r w:rsidR="00456B9C" w:rsidRPr="00577CA1">
        <w:rPr>
          <w:color w:val="0070C0"/>
        </w:rPr>
        <w:instrText xml:space="preserve"> REF _Ref191931635 \h </w:instrText>
      </w:r>
      <w:r w:rsidR="00456B9C" w:rsidRPr="00577CA1">
        <w:rPr>
          <w:color w:val="0070C0"/>
        </w:rPr>
      </w:r>
      <w:r w:rsidR="00456B9C" w:rsidRPr="00577CA1">
        <w:rPr>
          <w:color w:val="0070C0"/>
        </w:rPr>
        <w:fldChar w:fldCharType="separate"/>
      </w:r>
      <w:r w:rsidR="00577CA1" w:rsidRPr="00577CA1">
        <w:rPr>
          <w:rFonts w:hint="eastAsia"/>
          <w:color w:val="0070C0"/>
        </w:rPr>
        <w:t>次に</w:t>
      </w:r>
      <w:r w:rsidR="00577CA1" w:rsidRPr="00577CA1">
        <w:rPr>
          <w:rFonts w:hint="eastAsia"/>
          <w:b/>
          <w:color w:val="0070C0"/>
        </w:rPr>
        <w:t>③</w:t>
      </w:r>
      <w:r w:rsidR="00577CA1" w:rsidRPr="00577CA1">
        <w:rPr>
          <w:rFonts w:hint="eastAsia"/>
          <w:color w:val="0070C0"/>
        </w:rPr>
        <w:t>の＜OK＞または＜キャンセル＞をクリックして「ファイルを選択」ダイアログを閉じます。</w:t>
      </w:r>
      <w:r w:rsidR="00456B9C" w:rsidRPr="00577CA1">
        <w:rPr>
          <w:color w:val="0070C0"/>
        </w:rPr>
        <w:fldChar w:fldCharType="end"/>
      </w:r>
      <w:r w:rsidR="00456B9C">
        <w:rPr>
          <w:rFonts w:hint="eastAsia"/>
        </w:rPr>
        <w:t>」</w:t>
      </w:r>
      <w:r w:rsidR="00F5678D">
        <w:rPr>
          <w:rFonts w:hint="eastAsia"/>
        </w:rPr>
        <w:t>の部分で＜OK＞を押した場合に機能的には正常ですがエラー表示が出ていたので修正しました</w:t>
      </w:r>
      <w:r w:rsidR="00456B9C">
        <w:rPr>
          <w:rFonts w:hint="eastAsia"/>
        </w:rPr>
        <w:t>。</w:t>
      </w:r>
      <w:r w:rsidR="00F5678D">
        <w:rPr>
          <w:rFonts w:hint="eastAsia"/>
        </w:rPr>
        <w:t>＜キャンセル＞では問題ありません。</w:t>
      </w:r>
    </w:p>
    <w:p w14:paraId="66BD2A9F" w14:textId="60891660" w:rsidR="00F5678D" w:rsidRDefault="00F5678D" w:rsidP="00C867D9">
      <w:pPr>
        <w:pStyle w:val="4"/>
      </w:pP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_Ref446048449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(6)</w:t>
      </w:r>
      <w:r w:rsidRPr="00577CA1">
        <w:rPr>
          <w:color w:val="0070C0"/>
        </w:rPr>
        <w:fldChar w:fldCharType="end"/>
      </w:r>
      <w:r w:rsidRPr="00577CA1">
        <w:rPr>
          <w:color w:val="0070C0"/>
        </w:rPr>
        <w:fldChar w:fldCharType="begin"/>
      </w:r>
      <w:r w:rsidRPr="00577CA1">
        <w:rPr>
          <w:color w:val="0070C0"/>
        </w:rPr>
        <w:instrText xml:space="preserve"> REF _Ref446048449 \h </w:instrText>
      </w:r>
      <w:r w:rsidRPr="00577CA1">
        <w:rPr>
          <w:color w:val="0070C0"/>
        </w:rPr>
      </w:r>
      <w:r w:rsidRPr="00577CA1">
        <w:rPr>
          <w:color w:val="0070C0"/>
        </w:rPr>
        <w:fldChar w:fldCharType="separate"/>
      </w:r>
      <w:r w:rsidR="00577CA1" w:rsidRPr="00577CA1">
        <w:rPr>
          <w:rFonts w:hint="eastAsia"/>
          <w:color w:val="0070C0"/>
        </w:rPr>
        <w:t>ユーザー用の試合集計用フォルダの作り方</w:t>
      </w:r>
      <w:r w:rsidRPr="00577CA1">
        <w:rPr>
          <w:color w:val="0070C0"/>
        </w:rPr>
        <w:fldChar w:fldCharType="end"/>
      </w:r>
      <w:r>
        <w:rPr>
          <w:rFonts w:hint="eastAsia"/>
        </w:rPr>
        <w:t>」～</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_Ref191932064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４</w:t>
      </w:r>
      <w:r w:rsidR="00577CA1" w:rsidRPr="00577CA1">
        <w:rPr>
          <w:color w:val="0070C0"/>
        </w:rPr>
        <w:t>(3)10)</w:t>
      </w:r>
      <w:r w:rsidRPr="00577CA1">
        <w:rPr>
          <w:color w:val="0070C0"/>
        </w:rPr>
        <w:fldChar w:fldCharType="end"/>
      </w:r>
      <w:r>
        <w:rPr>
          <w:rFonts w:hint="eastAsia"/>
        </w:rPr>
        <w:t>」まで、わかりにくい点があるため、すべて見直し変更や修正をしました。</w:t>
      </w:r>
    </w:p>
    <w:p w14:paraId="02190BA1" w14:textId="21BFA35F" w:rsidR="00A66C9C" w:rsidRDefault="00F5678D" w:rsidP="00C867D9">
      <w:pPr>
        <w:pStyle w:val="4"/>
      </w:pPr>
      <w:r>
        <w:rPr>
          <w:rFonts w:hint="eastAsia"/>
        </w:rPr>
        <w:t>今回のバージョンアップではシートの変更はありません。</w:t>
      </w:r>
      <w:r w:rsidR="00A66C9C" w:rsidRPr="005F63B9">
        <w:rPr>
          <w:rFonts w:hint="eastAsia"/>
          <w:color w:val="0070C0"/>
        </w:rPr>
        <w:t>「</w:t>
      </w:r>
      <w:r w:rsidR="00A66C9C" w:rsidRPr="00577CA1">
        <w:rPr>
          <w:color w:val="0070C0"/>
        </w:rPr>
        <w:fldChar w:fldCharType="begin"/>
      </w:r>
      <w:r w:rsidR="00A66C9C" w:rsidRPr="00577CA1">
        <w:rPr>
          <w:color w:val="0070C0"/>
        </w:rPr>
        <w:instrText xml:space="preserve"> </w:instrText>
      </w:r>
      <w:r w:rsidR="00A66C9C" w:rsidRPr="00577CA1">
        <w:rPr>
          <w:rFonts w:hint="eastAsia"/>
          <w:color w:val="0070C0"/>
        </w:rPr>
        <w:instrText>REF _Ref166423447 \r \h</w:instrText>
      </w:r>
      <w:r w:rsidR="00A66C9C" w:rsidRPr="00577CA1">
        <w:rPr>
          <w:color w:val="0070C0"/>
        </w:rPr>
        <w:instrText xml:space="preserve"> </w:instrText>
      </w:r>
      <w:r w:rsidR="00A66C9C" w:rsidRPr="00577CA1">
        <w:rPr>
          <w:color w:val="0070C0"/>
        </w:rPr>
      </w:r>
      <w:r w:rsidR="00A66C9C" w:rsidRPr="00577CA1">
        <w:rPr>
          <w:color w:val="0070C0"/>
        </w:rPr>
        <w:fldChar w:fldCharType="separate"/>
      </w:r>
      <w:r w:rsidR="00577CA1" w:rsidRPr="00577CA1">
        <w:rPr>
          <w:rFonts w:hint="eastAsia"/>
          <w:color w:val="0070C0"/>
        </w:rPr>
        <w:t>３</w:t>
      </w:r>
      <w:r w:rsidR="00577CA1" w:rsidRPr="00577CA1">
        <w:rPr>
          <w:color w:val="0070C0"/>
        </w:rPr>
        <w:t>(2)</w:t>
      </w:r>
      <w:r w:rsidR="00A66C9C" w:rsidRPr="00577CA1">
        <w:rPr>
          <w:color w:val="0070C0"/>
        </w:rPr>
        <w:fldChar w:fldCharType="end"/>
      </w:r>
      <w:r w:rsidR="005D7E31" w:rsidRPr="00577CA1">
        <w:rPr>
          <w:color w:val="0070C0"/>
        </w:rPr>
        <w:fldChar w:fldCharType="begin"/>
      </w:r>
      <w:r w:rsidR="005D7E31" w:rsidRPr="00577CA1">
        <w:rPr>
          <w:color w:val="0070C0"/>
        </w:rPr>
        <w:instrText xml:space="preserve"> REF _Ref166423447 \h </w:instrText>
      </w:r>
      <w:r w:rsidR="005D7E31" w:rsidRPr="00577CA1">
        <w:rPr>
          <w:color w:val="0070C0"/>
        </w:rPr>
      </w:r>
      <w:r w:rsidR="005D7E31" w:rsidRPr="00577CA1">
        <w:rPr>
          <w:color w:val="0070C0"/>
        </w:rPr>
        <w:fldChar w:fldCharType="separate"/>
      </w:r>
      <w:r w:rsidR="00577CA1" w:rsidRPr="00577CA1">
        <w:rPr>
          <w:rFonts w:hint="eastAsia"/>
          <w:color w:val="0070C0"/>
        </w:rPr>
        <w:t>インストール前の注意事項 （重要）</w:t>
      </w:r>
      <w:r w:rsidR="005D7E31" w:rsidRPr="00577CA1">
        <w:rPr>
          <w:color w:val="0070C0"/>
        </w:rPr>
        <w:fldChar w:fldCharType="end"/>
      </w:r>
      <w:r w:rsidR="00A66C9C">
        <w:rPr>
          <w:rFonts w:hint="eastAsia"/>
        </w:rPr>
        <w:t>」と</w:t>
      </w:r>
      <w:r w:rsidR="00A66C9C" w:rsidRPr="005F63B9">
        <w:rPr>
          <w:rFonts w:hint="eastAsia"/>
          <w:color w:val="0070C0"/>
        </w:rPr>
        <w:t>「</w:t>
      </w:r>
      <w:r w:rsidR="00BE0399" w:rsidRPr="00577CA1">
        <w:rPr>
          <w:color w:val="0070C0"/>
        </w:rPr>
        <w:fldChar w:fldCharType="begin"/>
      </w:r>
      <w:r w:rsidR="00BE0399" w:rsidRPr="00577CA1">
        <w:rPr>
          <w:color w:val="0070C0"/>
        </w:rPr>
        <w:instrText xml:space="preserve"> </w:instrText>
      </w:r>
      <w:r w:rsidR="00BE0399" w:rsidRPr="00577CA1">
        <w:rPr>
          <w:rFonts w:hint="eastAsia"/>
          <w:color w:val="0070C0"/>
        </w:rPr>
        <w:instrText>REF _Ref47967143 \r \h</w:instrText>
      </w:r>
      <w:r w:rsidR="00BE0399" w:rsidRPr="00577CA1">
        <w:rPr>
          <w:color w:val="0070C0"/>
        </w:rPr>
        <w:instrText xml:space="preserve"> </w:instrText>
      </w:r>
      <w:r w:rsidR="00BE0399" w:rsidRPr="00577CA1">
        <w:rPr>
          <w:color w:val="0070C0"/>
        </w:rPr>
      </w:r>
      <w:r w:rsidR="00BE0399" w:rsidRPr="00577CA1">
        <w:rPr>
          <w:color w:val="0070C0"/>
        </w:rPr>
        <w:fldChar w:fldCharType="separate"/>
      </w:r>
      <w:r w:rsidR="00577CA1" w:rsidRPr="00577CA1">
        <w:rPr>
          <w:rFonts w:hint="eastAsia"/>
          <w:color w:val="0070C0"/>
        </w:rPr>
        <w:t>３</w:t>
      </w:r>
      <w:r w:rsidR="00577CA1" w:rsidRPr="00577CA1">
        <w:rPr>
          <w:color w:val="0070C0"/>
        </w:rPr>
        <w:t>(3)</w:t>
      </w:r>
      <w:r w:rsidR="00BE0399" w:rsidRPr="00577CA1">
        <w:rPr>
          <w:color w:val="0070C0"/>
        </w:rPr>
        <w:fldChar w:fldCharType="end"/>
      </w:r>
      <w:r w:rsidR="00BE0399" w:rsidRPr="00577CA1">
        <w:rPr>
          <w:color w:val="0070C0"/>
        </w:rPr>
        <w:fldChar w:fldCharType="begin"/>
      </w:r>
      <w:r w:rsidR="00BE0399" w:rsidRPr="00577CA1">
        <w:rPr>
          <w:color w:val="0070C0"/>
        </w:rPr>
        <w:instrText xml:space="preserve"> REF _Ref47967143 \h </w:instrText>
      </w:r>
      <w:r w:rsidR="00BE0399" w:rsidRPr="00577CA1">
        <w:rPr>
          <w:color w:val="0070C0"/>
        </w:rPr>
      </w:r>
      <w:r w:rsidR="00BE0399" w:rsidRPr="00577CA1">
        <w:rPr>
          <w:color w:val="0070C0"/>
        </w:rPr>
        <w:fldChar w:fldCharType="separate"/>
      </w:r>
      <w:r w:rsidR="00577CA1" w:rsidRPr="00577CA1">
        <w:rPr>
          <w:rFonts w:hint="eastAsia"/>
          <w:color w:val="0070C0"/>
        </w:rPr>
        <w:t>インストール</w:t>
      </w:r>
      <w:r w:rsidR="00BE0399" w:rsidRPr="00577CA1">
        <w:rPr>
          <w:color w:val="0070C0"/>
        </w:rPr>
        <w:fldChar w:fldCharType="end"/>
      </w:r>
      <w:r w:rsidR="00BE0399">
        <w:rPr>
          <w:rFonts w:hint="eastAsia"/>
        </w:rPr>
        <w:t>」</w:t>
      </w:r>
      <w:r w:rsidR="00A66C9C">
        <w:rPr>
          <w:rFonts w:hint="eastAsia"/>
        </w:rPr>
        <w:t>により</w:t>
      </w:r>
      <w:r>
        <w:rPr>
          <w:rFonts w:hint="eastAsia"/>
        </w:rPr>
        <w:t>プログラムのバージョンアップ</w:t>
      </w:r>
      <w:r w:rsidR="00A66C9C">
        <w:rPr>
          <w:rFonts w:hint="eastAsia"/>
        </w:rPr>
        <w:t>を</w:t>
      </w:r>
      <w:r>
        <w:rPr>
          <w:rFonts w:hint="eastAsia"/>
        </w:rPr>
        <w:t>してください</w:t>
      </w:r>
      <w:r w:rsidR="00A66C9C">
        <w:rPr>
          <w:rFonts w:hint="eastAsia"/>
        </w:rPr>
        <w:t>。</w:t>
      </w:r>
    </w:p>
    <w:p w14:paraId="15DFC841" w14:textId="77777777" w:rsidR="00617F55" w:rsidRDefault="00A66C9C" w:rsidP="00C867D9">
      <w:pPr>
        <w:pStyle w:val="4"/>
      </w:pPr>
      <w:r>
        <w:rPr>
          <w:rFonts w:hint="eastAsia"/>
        </w:rPr>
        <w:t>「</w:t>
      </w:r>
      <w:r w:rsidRPr="00A66C9C">
        <w:t>XL_Z4全試合スコア集計プログラム.xlsm</w:t>
      </w:r>
      <w:r>
        <w:rPr>
          <w:rFonts w:hint="eastAsia"/>
        </w:rPr>
        <w:t>」については変更していませんのでインストールしなくても現用のままで使えます</w:t>
      </w:r>
      <w:r w:rsidR="00F5678D">
        <w:rPr>
          <w:rFonts w:hint="eastAsia"/>
        </w:rPr>
        <w:t>。</w:t>
      </w:r>
      <w:r>
        <w:rPr>
          <w:rFonts w:hint="eastAsia"/>
        </w:rPr>
        <w:t>同説明書は誤字、抜け字、などを修正しています。</w:t>
      </w:r>
    </w:p>
    <w:p w14:paraId="451211E6" w14:textId="77777777" w:rsidR="00833E99" w:rsidRPr="00D03215" w:rsidRDefault="00833E99" w:rsidP="0021558B">
      <w:pPr>
        <w:pStyle w:val="3"/>
      </w:pPr>
      <w:bookmarkStart w:id="546" w:name="_Ref196670238"/>
      <w:r w:rsidRPr="00D03215">
        <w:rPr>
          <w:rFonts w:hint="eastAsia"/>
        </w:rPr>
        <w:t>V</w:t>
      </w:r>
      <w:r w:rsidRPr="00D03215">
        <w:t>er</w:t>
      </w:r>
      <w:r w:rsidR="00634435">
        <w:rPr>
          <w:rFonts w:hint="eastAsia"/>
        </w:rPr>
        <w:t>13.03</w:t>
      </w:r>
      <w:r w:rsidRPr="00D03215">
        <w:rPr>
          <w:rFonts w:hint="eastAsia"/>
        </w:rPr>
        <w:t>バージョンアップ変更内容。</w:t>
      </w:r>
      <w:bookmarkEnd w:id="546"/>
    </w:p>
    <w:p w14:paraId="61457C72" w14:textId="77777777" w:rsidR="00033B66" w:rsidRDefault="00833E99" w:rsidP="00833E99">
      <w:pPr>
        <w:pStyle w:val="4"/>
      </w:pPr>
      <w:r>
        <w:rPr>
          <w:rFonts w:hint="eastAsia"/>
        </w:rPr>
        <w:t>「毎回入力データ」シートでデータの入力が終わった後、リボンの「データ集計」コマンドを実行することを忘れて「Z4全試合スコア集計」</w:t>
      </w:r>
      <w:r w:rsidR="00F2003D">
        <w:rPr>
          <w:rFonts w:hint="eastAsia"/>
        </w:rPr>
        <w:t>をクリックして起動した</w:t>
      </w:r>
      <w:bookmarkStart w:id="547" w:name="_Hlk196467875"/>
      <w:r w:rsidR="00F2003D">
        <w:rPr>
          <w:rFonts w:hint="eastAsia"/>
        </w:rPr>
        <w:t>「</w:t>
      </w:r>
      <w:r w:rsidR="00F2003D" w:rsidRPr="00F2003D">
        <w:t>XL_Z4_AR全試合スコア集計</w:t>
      </w:r>
      <w:r w:rsidR="00F2003D">
        <w:rPr>
          <w:rFonts w:hint="eastAsia"/>
        </w:rPr>
        <w:t>*</w:t>
      </w:r>
      <w:r w:rsidR="00F2003D" w:rsidRPr="00F2003D">
        <w:t>.xlsx</w:t>
      </w:r>
      <w:r w:rsidR="00F2003D">
        <w:rPr>
          <w:rFonts w:hint="eastAsia"/>
        </w:rPr>
        <w:t>」</w:t>
      </w:r>
      <w:bookmarkEnd w:id="547"/>
      <w:r w:rsidR="00F2003D">
        <w:rPr>
          <w:rFonts w:hint="eastAsia"/>
        </w:rPr>
        <w:t>で「最新競技取り込み」をクリックして計算処理を</w:t>
      </w:r>
      <w:r w:rsidR="00033B66">
        <w:rPr>
          <w:rFonts w:hint="eastAsia"/>
        </w:rPr>
        <w:t>するという</w:t>
      </w:r>
      <w:r w:rsidR="00F2003D">
        <w:rPr>
          <w:rFonts w:hint="eastAsia"/>
        </w:rPr>
        <w:t>操作ミスの事例が</w:t>
      </w:r>
      <w:r w:rsidR="00033B66">
        <w:rPr>
          <w:rFonts w:hint="eastAsia"/>
        </w:rPr>
        <w:t>あり</w:t>
      </w:r>
      <w:r w:rsidR="00DB72FA">
        <w:rPr>
          <w:rFonts w:hint="eastAsia"/>
        </w:rPr>
        <w:t>ました</w:t>
      </w:r>
      <w:r>
        <w:rPr>
          <w:rFonts w:hint="eastAsia"/>
        </w:rPr>
        <w:t>。</w:t>
      </w:r>
      <w:r w:rsidR="00F2003D">
        <w:rPr>
          <w:rFonts w:hint="eastAsia"/>
        </w:rPr>
        <w:t>その場合は「点数順集計表」シートは「データ集計」が</w:t>
      </w:r>
      <w:r w:rsidR="00DB72FA">
        <w:rPr>
          <w:rFonts w:hint="eastAsia"/>
        </w:rPr>
        <w:t>済んでい</w:t>
      </w:r>
      <w:r w:rsidR="00F2003D">
        <w:rPr>
          <w:rFonts w:hint="eastAsia"/>
        </w:rPr>
        <w:t>ない</w:t>
      </w:r>
      <w:r w:rsidR="00DB72FA">
        <w:rPr>
          <w:rFonts w:hint="eastAsia"/>
        </w:rPr>
        <w:t>ため</w:t>
      </w:r>
      <w:r w:rsidR="00F2003D">
        <w:rPr>
          <w:rFonts w:hint="eastAsia"/>
        </w:rPr>
        <w:t>過去のデータが</w:t>
      </w:r>
      <w:r w:rsidR="00DB72FA">
        <w:rPr>
          <w:rFonts w:hint="eastAsia"/>
        </w:rPr>
        <w:t>表示されており、</w:t>
      </w:r>
      <w:r w:rsidR="00F2003D">
        <w:rPr>
          <w:rFonts w:hint="eastAsia"/>
        </w:rPr>
        <w:t>そのデータ</w:t>
      </w:r>
      <w:r w:rsidR="00DB72FA">
        <w:rPr>
          <w:rFonts w:hint="eastAsia"/>
        </w:rPr>
        <w:t>を</w:t>
      </w:r>
      <w:r w:rsidR="00F2003D">
        <w:rPr>
          <w:rFonts w:hint="eastAsia"/>
        </w:rPr>
        <w:t>「</w:t>
      </w:r>
      <w:r w:rsidR="00F2003D" w:rsidRPr="00F2003D">
        <w:t>XL_Z4_AR全試合スコア集計</w:t>
      </w:r>
      <w:r w:rsidR="00F2003D">
        <w:rPr>
          <w:rFonts w:hint="eastAsia"/>
        </w:rPr>
        <w:t>*</w:t>
      </w:r>
      <w:r w:rsidR="00F2003D" w:rsidRPr="00F2003D">
        <w:t>.xlsx</w:t>
      </w:r>
      <w:r w:rsidR="00F2003D">
        <w:rPr>
          <w:rFonts w:hint="eastAsia"/>
        </w:rPr>
        <w:t>」に転送</w:t>
      </w:r>
      <w:r w:rsidR="00DB72FA">
        <w:rPr>
          <w:rFonts w:hint="eastAsia"/>
        </w:rPr>
        <w:t>して正常ではない成績になります</w:t>
      </w:r>
      <w:r w:rsidR="00F2003D">
        <w:rPr>
          <w:rFonts w:hint="eastAsia"/>
        </w:rPr>
        <w:t>。</w:t>
      </w:r>
      <w:r w:rsidR="00DB72FA">
        <w:rPr>
          <w:rFonts w:hint="eastAsia"/>
        </w:rPr>
        <w:t>これを防止するために「毎回入力データ」シートで「日付競技大会名」コマンドを押した時、「毎回入力データ」シート</w:t>
      </w:r>
      <w:r w:rsidR="00443FFD">
        <w:rPr>
          <w:rFonts w:hint="eastAsia"/>
        </w:rPr>
        <w:t>を含めそれより</w:t>
      </w:r>
      <w:r w:rsidR="00DB72FA">
        <w:rPr>
          <w:rFonts w:hint="eastAsia"/>
        </w:rPr>
        <w:t>右方向のすべてのシート</w:t>
      </w:r>
      <w:r w:rsidR="00033B66">
        <w:rPr>
          <w:rFonts w:hint="eastAsia"/>
        </w:rPr>
        <w:t>では、</w:t>
      </w:r>
      <w:r w:rsidR="00DB72FA">
        <w:rPr>
          <w:rFonts w:hint="eastAsia"/>
        </w:rPr>
        <w:t>タイトル行だけ</w:t>
      </w:r>
      <w:r w:rsidR="00033B66">
        <w:rPr>
          <w:rFonts w:hint="eastAsia"/>
        </w:rPr>
        <w:t>を</w:t>
      </w:r>
      <w:r w:rsidR="00DB72FA">
        <w:rPr>
          <w:rFonts w:hint="eastAsia"/>
        </w:rPr>
        <w:t>表示して「データ集計」は未だ済んでいないことが</w:t>
      </w:r>
      <w:r w:rsidR="00033B66">
        <w:rPr>
          <w:rFonts w:hint="eastAsia"/>
        </w:rPr>
        <w:t>、はっきり</w:t>
      </w:r>
      <w:r w:rsidR="00DB72FA">
        <w:rPr>
          <w:rFonts w:hint="eastAsia"/>
        </w:rPr>
        <w:t>判るようにしました。それでも「Z4全試合スコア集計」をクリックして「</w:t>
      </w:r>
      <w:r w:rsidR="00DB72FA" w:rsidRPr="00F2003D">
        <w:t>XL_Z4_AR全試合スコア集計</w:t>
      </w:r>
      <w:r w:rsidR="00DB72FA">
        <w:rPr>
          <w:rFonts w:hint="eastAsia"/>
        </w:rPr>
        <w:t>*</w:t>
      </w:r>
      <w:r w:rsidR="00DB72FA" w:rsidRPr="00F2003D">
        <w:t>.xlsx</w:t>
      </w:r>
      <w:r w:rsidR="00DB72FA">
        <w:rPr>
          <w:rFonts w:hint="eastAsia"/>
        </w:rPr>
        <w:t>」を実行した場合は</w:t>
      </w:r>
      <w:r w:rsidR="00033B66">
        <w:rPr>
          <w:rFonts w:hint="eastAsia"/>
        </w:rPr>
        <w:t>「最新競技取り込み」をクリックしたときにメッセージを表示して計算処理をしないという形にしました。</w:t>
      </w:r>
    </w:p>
    <w:p w14:paraId="41C3FDBA" w14:textId="77777777" w:rsidR="00F10E3D" w:rsidRDefault="00033B66" w:rsidP="00833E99">
      <w:pPr>
        <w:pStyle w:val="4"/>
      </w:pPr>
      <w:r>
        <w:rPr>
          <w:rFonts w:hint="eastAsia"/>
        </w:rPr>
        <w:t>前項の変更に絡めて「毎回入力データ」シートで「氏名の取込」を実行した場合は</w:t>
      </w:r>
      <w:r w:rsidR="0088211C">
        <w:rPr>
          <w:rFonts w:hint="eastAsia"/>
        </w:rPr>
        <w:t>「データ入力」ダイアログが自動で開き、すぐにデータ入力ができるようにしまし</w:t>
      </w:r>
      <w:r w:rsidR="0088211C">
        <w:rPr>
          <w:rFonts w:hint="eastAsia"/>
        </w:rPr>
        <w:lastRenderedPageBreak/>
        <w:t>た</w:t>
      </w:r>
      <w:r>
        <w:rPr>
          <w:rFonts w:hint="eastAsia"/>
        </w:rPr>
        <w:t>。</w:t>
      </w:r>
      <w:r w:rsidR="0088211C">
        <w:rPr>
          <w:rFonts w:hint="eastAsia"/>
        </w:rPr>
        <w:t>（これまでは氏名のセルを右クリックするか、または「データ入力」コマンドアイコンを押す必要がありました）</w:t>
      </w:r>
    </w:p>
    <w:p w14:paraId="16E99A05" w14:textId="6C7402E7" w:rsidR="00456B9C" w:rsidRDefault="00F10E3D" w:rsidP="000E74B2">
      <w:pPr>
        <w:pStyle w:val="4"/>
        <w:widowControl/>
        <w:topLinePunct w:val="0"/>
      </w:pPr>
      <w:r>
        <w:rPr>
          <w:rFonts w:hint="eastAsia"/>
        </w:rPr>
        <w:t>今回のバージョンアップではシートの変更はありません。</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_Ref166423447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(2)</w:t>
      </w:r>
      <w:r w:rsidRPr="00577CA1">
        <w:rPr>
          <w:color w:val="0070C0"/>
        </w:rPr>
        <w:fldChar w:fldCharType="end"/>
      </w:r>
      <w:r w:rsidRPr="00577CA1">
        <w:rPr>
          <w:color w:val="0070C0"/>
        </w:rPr>
        <w:fldChar w:fldCharType="begin"/>
      </w:r>
      <w:r w:rsidRPr="00577CA1">
        <w:rPr>
          <w:color w:val="0070C0"/>
        </w:rPr>
        <w:instrText xml:space="preserve"> REF _Ref166423447 \h </w:instrText>
      </w:r>
      <w:r w:rsidRPr="00577CA1">
        <w:rPr>
          <w:color w:val="0070C0"/>
        </w:rPr>
      </w:r>
      <w:r w:rsidRPr="00577CA1">
        <w:rPr>
          <w:color w:val="0070C0"/>
        </w:rPr>
        <w:fldChar w:fldCharType="separate"/>
      </w:r>
      <w:r w:rsidR="00577CA1" w:rsidRPr="00577CA1">
        <w:rPr>
          <w:rFonts w:hint="eastAsia"/>
          <w:color w:val="0070C0"/>
        </w:rPr>
        <w:t>インストール前の注意事項 （重要）</w:t>
      </w:r>
      <w:r w:rsidRPr="00577CA1">
        <w:rPr>
          <w:color w:val="0070C0"/>
        </w:rPr>
        <w:fldChar w:fldCharType="end"/>
      </w:r>
      <w:r>
        <w:rPr>
          <w:rFonts w:hint="eastAsia"/>
        </w:rPr>
        <w:t>」と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_Ref47967143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(3)</w:t>
      </w:r>
      <w:r w:rsidRPr="00577CA1">
        <w:rPr>
          <w:color w:val="0070C0"/>
        </w:rPr>
        <w:fldChar w:fldCharType="end"/>
      </w:r>
      <w:r w:rsidRPr="00577CA1">
        <w:rPr>
          <w:color w:val="0070C0"/>
        </w:rPr>
        <w:fldChar w:fldCharType="begin"/>
      </w:r>
      <w:r w:rsidRPr="00577CA1">
        <w:rPr>
          <w:color w:val="0070C0"/>
        </w:rPr>
        <w:instrText xml:space="preserve"> REF _Ref47967143 \h </w:instrText>
      </w:r>
      <w:r w:rsidRPr="00577CA1">
        <w:rPr>
          <w:color w:val="0070C0"/>
        </w:rPr>
      </w:r>
      <w:r w:rsidRPr="00577CA1">
        <w:rPr>
          <w:color w:val="0070C0"/>
        </w:rPr>
        <w:fldChar w:fldCharType="separate"/>
      </w:r>
      <w:r w:rsidR="00577CA1" w:rsidRPr="00577CA1">
        <w:rPr>
          <w:rFonts w:hint="eastAsia"/>
          <w:color w:val="0070C0"/>
        </w:rPr>
        <w:t>インストール</w:t>
      </w:r>
      <w:r w:rsidRPr="00577CA1">
        <w:rPr>
          <w:color w:val="0070C0"/>
        </w:rPr>
        <w:fldChar w:fldCharType="end"/>
      </w:r>
      <w:r>
        <w:rPr>
          <w:rFonts w:hint="eastAsia"/>
        </w:rPr>
        <w:t>」によりプログラムのバージョンアップをしてください。</w:t>
      </w:r>
    </w:p>
    <w:p w14:paraId="1AC6764E" w14:textId="77777777" w:rsidR="00634435" w:rsidRPr="00D03215" w:rsidRDefault="00634435" w:rsidP="0021558B">
      <w:pPr>
        <w:pStyle w:val="3"/>
      </w:pPr>
      <w:r w:rsidRPr="00D03215">
        <w:rPr>
          <w:rFonts w:hint="eastAsia"/>
        </w:rPr>
        <w:t>V</w:t>
      </w:r>
      <w:r w:rsidRPr="00D03215">
        <w:t>er</w:t>
      </w:r>
      <w:r>
        <w:rPr>
          <w:rFonts w:hint="eastAsia"/>
        </w:rPr>
        <w:t>13.04</w:t>
      </w:r>
      <w:r w:rsidRPr="00D03215">
        <w:rPr>
          <w:rFonts w:hint="eastAsia"/>
        </w:rPr>
        <w:t>バージョンアップ変更内容。</w:t>
      </w:r>
    </w:p>
    <w:p w14:paraId="4AB54290" w14:textId="4D129966" w:rsidR="00587DA7" w:rsidRDefault="00587DA7" w:rsidP="00587DA7">
      <w:pPr>
        <w:pStyle w:val="4"/>
      </w:pPr>
      <w:r>
        <w:t>Ver13.03では「グラウンドゴルフインストール・アンインストール.xlsm」を実行した場合にインストールができない問題が起きました。同ファイルの署名を設定し戻すのを忘れたためデバッグしたパソコンでは同じ署名で動作しますが、他のパソコンではインストールできない問題が起きて申し訳ありません。</w:t>
      </w:r>
      <w:r>
        <w:br/>
        <w:t>「C:\Users\ユーザー名\AppData\Roaming\Microsoft\AddIns\」内に「XL_4R_グラウンドゴルフPg.xlam」を直接コピーすれば</w:t>
      </w:r>
      <w:r>
        <w:rPr>
          <w:rFonts w:hint="eastAsia"/>
        </w:rPr>
        <w:t>インストールは</w:t>
      </w:r>
      <w:r>
        <w:t>できるのですが、無理な方があったと思います。</w:t>
      </w:r>
      <w:r>
        <w:br/>
      </w:r>
      <w:r w:rsidR="00C770A5">
        <w:t>Ver13.03をインストールできなかった方の場合は上記</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_Ref196670238 \w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９</w:t>
      </w:r>
      <w:r w:rsidR="00577CA1" w:rsidRPr="00577CA1">
        <w:rPr>
          <w:color w:val="0070C0"/>
        </w:rPr>
        <w:t>(1)10)</w:t>
      </w:r>
      <w:r w:rsidRPr="00577CA1">
        <w:rPr>
          <w:color w:val="0070C0"/>
        </w:rPr>
        <w:fldChar w:fldCharType="end"/>
      </w:r>
      <w:r w:rsidRPr="00577CA1">
        <w:rPr>
          <w:color w:val="0070C0"/>
        </w:rPr>
        <w:fldChar w:fldCharType="begin"/>
      </w:r>
      <w:r w:rsidRPr="00577CA1">
        <w:rPr>
          <w:color w:val="0070C0"/>
        </w:rPr>
        <w:instrText xml:space="preserve"> REF _Ref196670238 \h </w:instrText>
      </w:r>
      <w:r w:rsidRPr="00577CA1">
        <w:rPr>
          <w:color w:val="0070C0"/>
        </w:rPr>
      </w:r>
      <w:r w:rsidRPr="00577CA1">
        <w:rPr>
          <w:color w:val="0070C0"/>
        </w:rPr>
        <w:fldChar w:fldCharType="separate"/>
      </w:r>
      <w:r w:rsidR="00577CA1" w:rsidRPr="00577CA1">
        <w:rPr>
          <w:rFonts w:hint="eastAsia"/>
          <w:color w:val="0070C0"/>
        </w:rPr>
        <w:t>V</w:t>
      </w:r>
      <w:r w:rsidR="00577CA1" w:rsidRPr="00577CA1">
        <w:rPr>
          <w:color w:val="0070C0"/>
        </w:rPr>
        <w:t>er</w:t>
      </w:r>
      <w:r w:rsidR="00577CA1" w:rsidRPr="00577CA1">
        <w:rPr>
          <w:rFonts w:hint="eastAsia"/>
          <w:color w:val="0070C0"/>
        </w:rPr>
        <w:t>13.03バージョンアップ変更内容。</w:t>
      </w:r>
      <w:r w:rsidRPr="00577CA1">
        <w:rPr>
          <w:color w:val="0070C0"/>
        </w:rPr>
        <w:fldChar w:fldCharType="end"/>
      </w:r>
      <w:r>
        <w:rPr>
          <w:rFonts w:hint="eastAsia"/>
        </w:rPr>
        <w:t>」</w:t>
      </w:r>
      <w:r w:rsidR="00C770A5">
        <w:rPr>
          <w:rFonts w:hint="eastAsia"/>
        </w:rPr>
        <w:t>の説明</w:t>
      </w:r>
      <w:r>
        <w:rPr>
          <w:rFonts w:hint="eastAsia"/>
        </w:rPr>
        <w:t>もご覧ください。</w:t>
      </w:r>
      <w:r w:rsidR="00C770A5">
        <w:br/>
      </w:r>
      <w:r w:rsidR="00C770A5">
        <w:rPr>
          <w:rFonts w:hint="eastAsia"/>
        </w:rPr>
        <w:t>プログラムを運用する場合に</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_Ref191910001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 xml:space="preserve">図 </w:t>
      </w:r>
      <w:r w:rsidR="00577CA1" w:rsidRPr="00577CA1">
        <w:rPr>
          <w:noProof/>
          <w:color w:val="0070C0"/>
        </w:rPr>
        <w:t>21</w:t>
      </w:r>
      <w:r w:rsidR="00577CA1" w:rsidRPr="00577CA1">
        <w:rPr>
          <w:color w:val="0070C0"/>
        </w:rPr>
        <w:t xml:space="preserve"> </w:t>
      </w:r>
      <w:r w:rsidR="00577CA1" w:rsidRPr="00577CA1">
        <w:rPr>
          <w:rFonts w:hint="eastAsia"/>
          <w:color w:val="0070C0"/>
        </w:rPr>
        <w:t>日付と競技大会名の入力_1</w:t>
      </w:r>
      <w:r w:rsidRPr="00577CA1">
        <w:rPr>
          <w:color w:val="0070C0"/>
        </w:rPr>
        <w:fldChar w:fldCharType="end"/>
      </w:r>
      <w:r w:rsidRPr="00D03215">
        <w:rPr>
          <w:rFonts w:hint="eastAsia"/>
        </w:rPr>
        <w:t>」</w:t>
      </w:r>
      <w:r>
        <w:rPr>
          <w:rFonts w:hint="eastAsia"/>
        </w:rPr>
        <w:t>の図を実行した場合に過去と違って氏名の行がクリアしますが「氏名の取込」</w:t>
      </w:r>
      <w:r w:rsidR="00C770A5">
        <w:rPr>
          <w:rFonts w:hint="eastAsia"/>
        </w:rPr>
        <w:t>をした場合に「毎回入力データ」シートだけに氏名を取り込み「データ集計」をした場合に他のシートにも氏名の取り込みと集計がされます。「データ集計」を「</w:t>
      </w:r>
      <w:r w:rsidR="00C770A5" w:rsidRPr="00C770A5">
        <w:t>XL_Z4全試合スコア集計プログラム</w:t>
      </w:r>
      <w:r w:rsidR="00C770A5">
        <w:rPr>
          <w:rFonts w:hint="eastAsia"/>
        </w:rPr>
        <w:t>」で「データ集計」は未だ済んでいないことをメッセージで表示するためです。</w:t>
      </w:r>
    </w:p>
    <w:p w14:paraId="26C758F1" w14:textId="77777777" w:rsidR="00634435" w:rsidRDefault="00634435" w:rsidP="00634435">
      <w:pPr>
        <w:pStyle w:val="4"/>
        <w:widowControl/>
        <w:topLinePunct w:val="0"/>
      </w:pPr>
      <w:r>
        <w:rPr>
          <w:rFonts w:hint="eastAsia"/>
        </w:rPr>
        <w:t>本プログラムでは修正はないのですが、「</w:t>
      </w:r>
      <w:r w:rsidRPr="00F2003D">
        <w:t>XL_Z4_AR全試合スコア集計</w:t>
      </w:r>
      <w:r>
        <w:rPr>
          <w:rFonts w:hint="eastAsia"/>
        </w:rPr>
        <w:t>*</w:t>
      </w:r>
      <w:r w:rsidRPr="00F2003D">
        <w:t>.xlsx</w:t>
      </w:r>
      <w:r>
        <w:rPr>
          <w:rFonts w:hint="eastAsia"/>
        </w:rPr>
        <w:t>」プログラムの修正のためにバージョン番号をアップしました。</w:t>
      </w:r>
    </w:p>
    <w:p w14:paraId="48ABEC18" w14:textId="77777777" w:rsidR="00634435" w:rsidRDefault="00634435" w:rsidP="00634435">
      <w:pPr>
        <w:pStyle w:val="4"/>
        <w:widowControl/>
        <w:topLinePunct w:val="0"/>
      </w:pPr>
      <w:r>
        <w:rPr>
          <w:rFonts w:hint="eastAsia"/>
        </w:rPr>
        <w:t>Ver13.03</w:t>
      </w:r>
      <w:r w:rsidR="00804562">
        <w:rPr>
          <w:rFonts w:hint="eastAsia"/>
        </w:rPr>
        <w:t>の</w:t>
      </w:r>
      <w:r>
        <w:rPr>
          <w:rFonts w:hint="eastAsia"/>
        </w:rPr>
        <w:t>本説明書表紙の日付が4月</w:t>
      </w:r>
      <w:r w:rsidR="00804562">
        <w:rPr>
          <w:rFonts w:hint="eastAsia"/>
        </w:rPr>
        <w:t>にするべき</w:t>
      </w:r>
      <w:r w:rsidR="00583819">
        <w:rPr>
          <w:rFonts w:hint="eastAsia"/>
        </w:rPr>
        <w:t>ところ</w:t>
      </w:r>
      <w:r>
        <w:rPr>
          <w:rFonts w:hint="eastAsia"/>
        </w:rPr>
        <w:t>5月に間違っていました。</w:t>
      </w:r>
    </w:p>
    <w:p w14:paraId="068D26B2" w14:textId="2DC8C0AF" w:rsidR="00634435" w:rsidRPr="00634435" w:rsidRDefault="00634435" w:rsidP="00590C29">
      <w:pPr>
        <w:pStyle w:val="4"/>
      </w:pPr>
      <w:r>
        <w:rPr>
          <w:rFonts w:hint="eastAsia"/>
        </w:rPr>
        <w:t>今回のバージョンアップではシートの変更はありません。</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_Ref166423447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(2)</w:t>
      </w:r>
      <w:r w:rsidRPr="00577CA1">
        <w:rPr>
          <w:color w:val="0070C0"/>
        </w:rPr>
        <w:fldChar w:fldCharType="end"/>
      </w:r>
      <w:r w:rsidRPr="00577CA1">
        <w:rPr>
          <w:color w:val="0070C0"/>
        </w:rPr>
        <w:fldChar w:fldCharType="begin"/>
      </w:r>
      <w:r w:rsidRPr="00577CA1">
        <w:rPr>
          <w:color w:val="0070C0"/>
        </w:rPr>
        <w:instrText xml:space="preserve"> REF _Ref166423447 \h </w:instrText>
      </w:r>
      <w:r w:rsidRPr="00577CA1">
        <w:rPr>
          <w:color w:val="0070C0"/>
        </w:rPr>
      </w:r>
      <w:r w:rsidRPr="00577CA1">
        <w:rPr>
          <w:color w:val="0070C0"/>
        </w:rPr>
        <w:fldChar w:fldCharType="separate"/>
      </w:r>
      <w:r w:rsidR="00577CA1" w:rsidRPr="00577CA1">
        <w:rPr>
          <w:rFonts w:hint="eastAsia"/>
          <w:color w:val="0070C0"/>
        </w:rPr>
        <w:t>インストール前の注意事項 （重要）</w:t>
      </w:r>
      <w:r w:rsidRPr="00577CA1">
        <w:rPr>
          <w:color w:val="0070C0"/>
        </w:rPr>
        <w:fldChar w:fldCharType="end"/>
      </w:r>
      <w:r>
        <w:rPr>
          <w:rFonts w:hint="eastAsia"/>
        </w:rPr>
        <w:t>」と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_Ref47967143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(3)</w:t>
      </w:r>
      <w:r w:rsidRPr="00577CA1">
        <w:rPr>
          <w:color w:val="0070C0"/>
        </w:rPr>
        <w:fldChar w:fldCharType="end"/>
      </w:r>
      <w:r w:rsidRPr="00577CA1">
        <w:rPr>
          <w:color w:val="0070C0"/>
        </w:rPr>
        <w:fldChar w:fldCharType="begin"/>
      </w:r>
      <w:r w:rsidRPr="00577CA1">
        <w:rPr>
          <w:color w:val="0070C0"/>
        </w:rPr>
        <w:instrText xml:space="preserve"> REF _Ref47967143 \h </w:instrText>
      </w:r>
      <w:r w:rsidRPr="00577CA1">
        <w:rPr>
          <w:color w:val="0070C0"/>
        </w:rPr>
      </w:r>
      <w:r w:rsidRPr="00577CA1">
        <w:rPr>
          <w:color w:val="0070C0"/>
        </w:rPr>
        <w:fldChar w:fldCharType="separate"/>
      </w:r>
      <w:r w:rsidR="00577CA1" w:rsidRPr="00577CA1">
        <w:rPr>
          <w:rFonts w:hint="eastAsia"/>
          <w:color w:val="0070C0"/>
        </w:rPr>
        <w:t>インストール</w:t>
      </w:r>
      <w:r w:rsidRPr="00577CA1">
        <w:rPr>
          <w:color w:val="0070C0"/>
        </w:rPr>
        <w:fldChar w:fldCharType="end"/>
      </w:r>
      <w:r>
        <w:rPr>
          <w:rFonts w:hint="eastAsia"/>
        </w:rPr>
        <w:t>」によりプログラムのバージョンアップをしてください。</w:t>
      </w:r>
    </w:p>
    <w:p w14:paraId="70122333" w14:textId="77777777" w:rsidR="00634435" w:rsidRDefault="001744F7" w:rsidP="0021558B">
      <w:pPr>
        <w:pStyle w:val="3"/>
      </w:pPr>
      <w:bookmarkStart w:id="548" w:name="_Hlk218844375"/>
      <w:r w:rsidRPr="00D03215">
        <w:rPr>
          <w:rFonts w:hint="eastAsia"/>
        </w:rPr>
        <w:t>V</w:t>
      </w:r>
      <w:r w:rsidRPr="00D03215">
        <w:t>er</w:t>
      </w:r>
      <w:r>
        <w:rPr>
          <w:rFonts w:hint="eastAsia"/>
        </w:rPr>
        <w:t>14.00</w:t>
      </w:r>
      <w:r w:rsidRPr="00D03215">
        <w:rPr>
          <w:rFonts w:hint="eastAsia"/>
        </w:rPr>
        <w:t>バージョンアップ変更内容</w:t>
      </w:r>
    </w:p>
    <w:p w14:paraId="02DD3FA3" w14:textId="77777777" w:rsidR="00EB49A0" w:rsidRDefault="001744F7" w:rsidP="001744F7">
      <w:pPr>
        <w:pStyle w:val="4"/>
      </w:pPr>
      <w:r w:rsidRPr="00D03215">
        <w:rPr>
          <w:rFonts w:hint="eastAsia"/>
        </w:rPr>
        <w:t>「</w:t>
      </w:r>
      <w:r w:rsidRPr="00D03215">
        <w:t>C:\Users\</w:t>
      </w:r>
      <w:r w:rsidRPr="00D03215">
        <w:rPr>
          <w:rFonts w:hint="eastAsia"/>
        </w:rPr>
        <w:t>ユーザー名\</w:t>
      </w:r>
      <w:r w:rsidRPr="00D03215">
        <w:t>OneDrive</w:t>
      </w:r>
      <w:r w:rsidRPr="00D03215">
        <w:rPr>
          <w:rFonts w:hint="eastAsia"/>
        </w:rPr>
        <w:t>」フォルダに配布の「</w:t>
      </w:r>
      <w:r w:rsidR="00EB49A0" w:rsidRPr="00EB49A0">
        <w:t>XL_4R_Gゴルフ</w:t>
      </w:r>
      <w:r w:rsidR="00EB49A0">
        <w:rPr>
          <w:rFonts w:hint="eastAsia"/>
        </w:rPr>
        <w:t>*</w:t>
      </w:r>
      <w:r w:rsidRPr="00D03215">
        <w:rPr>
          <w:rFonts w:hint="eastAsia"/>
        </w:rPr>
        <w:t>」</w:t>
      </w:r>
      <w:r w:rsidR="00EB49A0">
        <w:rPr>
          <w:rFonts w:hint="eastAsia"/>
        </w:rPr>
        <w:t>（*：バージョン番号）</w:t>
      </w:r>
      <w:r w:rsidRPr="00D03215">
        <w:rPr>
          <w:rFonts w:hint="eastAsia"/>
        </w:rPr>
        <w:t>を保存</w:t>
      </w:r>
      <w:r w:rsidR="00EB49A0">
        <w:rPr>
          <w:rFonts w:hint="eastAsia"/>
        </w:rPr>
        <w:t>し</w:t>
      </w:r>
      <w:r w:rsidR="00DB02FA">
        <w:rPr>
          <w:rFonts w:hint="eastAsia"/>
        </w:rPr>
        <w:t>「</w:t>
      </w:r>
      <w:r w:rsidR="00DB02FA" w:rsidRPr="00DB02FA">
        <w:rPr>
          <w:rFonts w:hint="eastAsia"/>
        </w:rPr>
        <w:t>グラウンドゴルフインストール・アンインストール</w:t>
      </w:r>
      <w:r w:rsidR="00DB02FA" w:rsidRPr="00DB02FA">
        <w:t>.xlsm</w:t>
      </w:r>
      <w:r w:rsidR="00DB02FA">
        <w:rPr>
          <w:rFonts w:hint="eastAsia"/>
        </w:rPr>
        <w:t>」を実行した場合、</w:t>
      </w:r>
      <w:r w:rsidR="00DB02FA" w:rsidRPr="00D03215">
        <w:t>OneDrive</w:t>
      </w:r>
      <w:r w:rsidR="00DB02FA">
        <w:rPr>
          <w:rFonts w:hint="eastAsia"/>
        </w:rPr>
        <w:t>の「https://～～」の</w:t>
      </w:r>
      <w:r w:rsidRPr="00D03215">
        <w:rPr>
          <w:rFonts w:hint="eastAsia"/>
        </w:rPr>
        <w:t>クラウドを参照してインストールができない事態があり</w:t>
      </w:r>
      <w:r w:rsidR="00EB49A0">
        <w:rPr>
          <w:rFonts w:hint="eastAsia"/>
        </w:rPr>
        <w:t>、「</w:t>
      </w:r>
      <w:r w:rsidR="00EB49A0" w:rsidRPr="00EB49A0">
        <w:rPr>
          <w:rFonts w:hint="eastAsia"/>
        </w:rPr>
        <w:t>グラウンドゴルフインストール・アンインストール</w:t>
      </w:r>
      <w:r w:rsidR="00EB49A0" w:rsidRPr="00EB49A0">
        <w:t>.xlsm</w:t>
      </w:r>
      <w:r w:rsidR="00EB49A0">
        <w:rPr>
          <w:rFonts w:hint="eastAsia"/>
        </w:rPr>
        <w:t>」を</w:t>
      </w:r>
      <w:r>
        <w:rPr>
          <w:rFonts w:hint="eastAsia"/>
        </w:rPr>
        <w:t>修正し</w:t>
      </w:r>
      <w:r w:rsidR="00DB02FA">
        <w:rPr>
          <w:rFonts w:hint="eastAsia"/>
        </w:rPr>
        <w:t>、</w:t>
      </w:r>
      <w:r>
        <w:rPr>
          <w:rFonts w:hint="eastAsia"/>
        </w:rPr>
        <w:t>インストール</w:t>
      </w:r>
      <w:r w:rsidR="00DB02FA">
        <w:rPr>
          <w:rFonts w:hint="eastAsia"/>
        </w:rPr>
        <w:t>を</w:t>
      </w:r>
      <w:r>
        <w:rPr>
          <w:rFonts w:hint="eastAsia"/>
        </w:rPr>
        <w:t>可能にしました。</w:t>
      </w:r>
      <w:r w:rsidR="00DB02FA">
        <w:rPr>
          <w:rFonts w:hint="eastAsia"/>
        </w:rPr>
        <w:t>アドインプログラムの</w:t>
      </w:r>
      <w:r w:rsidR="00EB49A0">
        <w:rPr>
          <w:rFonts w:hint="eastAsia"/>
        </w:rPr>
        <w:t>「</w:t>
      </w:r>
      <w:r w:rsidR="00EB49A0" w:rsidRPr="00EB49A0">
        <w:t>XL_4R_グラウンドゴルフPg.xlam</w:t>
      </w:r>
      <w:r w:rsidR="00EB49A0">
        <w:rPr>
          <w:rFonts w:hint="eastAsia"/>
        </w:rPr>
        <w:t>」はバージョン番号を変更しただけでプログラム</w:t>
      </w:r>
      <w:r w:rsidR="00DB02FA">
        <w:rPr>
          <w:rFonts w:hint="eastAsia"/>
        </w:rPr>
        <w:t>の内容</w:t>
      </w:r>
      <w:r w:rsidR="00EB49A0">
        <w:rPr>
          <w:rFonts w:hint="eastAsia"/>
        </w:rPr>
        <w:t>自体には変更ありません。</w:t>
      </w:r>
    </w:p>
    <w:bookmarkEnd w:id="548"/>
    <w:p w14:paraId="7CDEF719" w14:textId="39C5C9D6" w:rsidR="003D3BF4" w:rsidRDefault="003D3BF4" w:rsidP="001744F7">
      <w:pPr>
        <w:pStyle w:val="4"/>
      </w:pPr>
      <w:r>
        <w:rPr>
          <w:rFonts w:hint="eastAsia"/>
        </w:rPr>
        <w:t>今回のバージョンアップではシートの変更はありません。</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_Ref166423447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(2)</w:t>
      </w:r>
      <w:r w:rsidRPr="00577CA1">
        <w:rPr>
          <w:color w:val="0070C0"/>
        </w:rPr>
        <w:fldChar w:fldCharType="end"/>
      </w:r>
      <w:r w:rsidRPr="00577CA1">
        <w:rPr>
          <w:color w:val="0070C0"/>
        </w:rPr>
        <w:fldChar w:fldCharType="begin"/>
      </w:r>
      <w:r w:rsidRPr="00577CA1">
        <w:rPr>
          <w:color w:val="0070C0"/>
        </w:rPr>
        <w:instrText xml:space="preserve"> REF _Ref166423447 \h </w:instrText>
      </w:r>
      <w:r w:rsidRPr="00577CA1">
        <w:rPr>
          <w:color w:val="0070C0"/>
        </w:rPr>
      </w:r>
      <w:r w:rsidRPr="00577CA1">
        <w:rPr>
          <w:color w:val="0070C0"/>
        </w:rPr>
        <w:fldChar w:fldCharType="separate"/>
      </w:r>
      <w:r w:rsidR="00577CA1" w:rsidRPr="00577CA1">
        <w:rPr>
          <w:rFonts w:hint="eastAsia"/>
          <w:color w:val="0070C0"/>
        </w:rPr>
        <w:t>インストール前の注意事項 （重要）</w:t>
      </w:r>
      <w:r w:rsidRPr="00577CA1">
        <w:rPr>
          <w:color w:val="0070C0"/>
        </w:rPr>
        <w:fldChar w:fldCharType="end"/>
      </w:r>
      <w:r>
        <w:rPr>
          <w:rFonts w:hint="eastAsia"/>
        </w:rPr>
        <w:t>」と</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_Ref47967143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(3)</w:t>
      </w:r>
      <w:r w:rsidRPr="00577CA1">
        <w:rPr>
          <w:color w:val="0070C0"/>
        </w:rPr>
        <w:fldChar w:fldCharType="end"/>
      </w:r>
      <w:r w:rsidRPr="00577CA1">
        <w:rPr>
          <w:color w:val="0070C0"/>
        </w:rPr>
        <w:fldChar w:fldCharType="begin"/>
      </w:r>
      <w:r w:rsidRPr="00577CA1">
        <w:rPr>
          <w:color w:val="0070C0"/>
        </w:rPr>
        <w:instrText xml:space="preserve"> REF _Ref47967143 \h </w:instrText>
      </w:r>
      <w:r w:rsidRPr="00577CA1">
        <w:rPr>
          <w:color w:val="0070C0"/>
        </w:rPr>
      </w:r>
      <w:r w:rsidRPr="00577CA1">
        <w:rPr>
          <w:color w:val="0070C0"/>
        </w:rPr>
        <w:fldChar w:fldCharType="separate"/>
      </w:r>
      <w:r w:rsidR="00577CA1" w:rsidRPr="00577CA1">
        <w:rPr>
          <w:rFonts w:hint="eastAsia"/>
          <w:color w:val="0070C0"/>
        </w:rPr>
        <w:t>インストール</w:t>
      </w:r>
      <w:r w:rsidRPr="00577CA1">
        <w:rPr>
          <w:color w:val="0070C0"/>
        </w:rPr>
        <w:fldChar w:fldCharType="end"/>
      </w:r>
      <w:r>
        <w:rPr>
          <w:rFonts w:hint="eastAsia"/>
        </w:rPr>
        <w:t>」によりプログラムのバージョンアップをしてください</w:t>
      </w:r>
      <w:r w:rsidR="00DB02FA">
        <w:rPr>
          <w:rFonts w:hint="eastAsia"/>
        </w:rPr>
        <w:t>。</w:t>
      </w:r>
    </w:p>
    <w:p w14:paraId="10BA84B4" w14:textId="77777777" w:rsidR="0006013D" w:rsidRDefault="0006013D" w:rsidP="0021558B">
      <w:pPr>
        <w:pStyle w:val="3"/>
      </w:pPr>
      <w:r w:rsidRPr="00D03215">
        <w:rPr>
          <w:rFonts w:hint="eastAsia"/>
        </w:rPr>
        <w:lastRenderedPageBreak/>
        <w:t>V</w:t>
      </w:r>
      <w:r w:rsidRPr="00D03215">
        <w:t>er</w:t>
      </w:r>
      <w:r>
        <w:rPr>
          <w:rFonts w:hint="eastAsia"/>
        </w:rPr>
        <w:t>14.01</w:t>
      </w:r>
      <w:r w:rsidRPr="00D03215">
        <w:rPr>
          <w:rFonts w:hint="eastAsia"/>
        </w:rPr>
        <w:t>バージョンアップ変更内容</w:t>
      </w:r>
    </w:p>
    <w:p w14:paraId="5E81B94B" w14:textId="77777777" w:rsidR="0040063D" w:rsidRPr="0040063D" w:rsidRDefault="0006013D" w:rsidP="0006013D">
      <w:pPr>
        <w:pStyle w:val="4"/>
      </w:pPr>
      <w:r>
        <w:rPr>
          <w:rFonts w:hint="eastAsia"/>
        </w:rPr>
        <w:t>「毎回入力データ」シートから＜データ集計＞を実行した場合に「点数順集計表」シートより右のシートにおいてタイトル行が２重に表示する（ゴースト）が生じ</w:t>
      </w:r>
      <w:r w:rsidR="001F4E55">
        <w:rPr>
          <w:rFonts w:hint="eastAsia"/>
        </w:rPr>
        <w:t>るという事態が</w:t>
      </w:r>
      <w:r w:rsidR="007535A4">
        <w:rPr>
          <w:rFonts w:hint="eastAsia"/>
        </w:rPr>
        <w:t>近頃</w:t>
      </w:r>
      <w:r w:rsidR="001F4E55">
        <w:rPr>
          <w:rFonts w:hint="eastAsia"/>
        </w:rPr>
        <w:t>発生しました</w:t>
      </w:r>
      <w:r>
        <w:rPr>
          <w:rFonts w:hint="eastAsia"/>
        </w:rPr>
        <w:t>。</w:t>
      </w:r>
      <w:r w:rsidR="001F4E55">
        <w:rPr>
          <w:rFonts w:hint="eastAsia"/>
        </w:rPr>
        <w:t>AIによると『</w:t>
      </w:r>
      <w:r w:rsidR="001F4E55" w:rsidRPr="001F4E55">
        <w:t>Excel VBAの実行後にウィンドウ枠固定部分の表示が重複する現象は、Excelの描画の問題やウィンドウの再描画処理の遅延が原因で発生することが多い</w:t>
      </w:r>
      <w:r w:rsidR="001F4E55">
        <w:rPr>
          <w:rFonts w:hint="eastAsia"/>
        </w:rPr>
        <w:t>』ということでExcelの描画オブジェクトのバグということでした。</w:t>
      </w:r>
      <w:r w:rsidR="00722310">
        <w:br/>
      </w:r>
      <w:r w:rsidR="001F4E55">
        <w:rPr>
          <w:rFonts w:hint="eastAsia"/>
        </w:rPr>
        <w:t>マウスのローラを前側または後方のわずかに廻してスクロールするとすぐに</w:t>
      </w:r>
      <w:r w:rsidR="00722310">
        <w:rPr>
          <w:rFonts w:hint="eastAsia"/>
        </w:rPr>
        <w:t>直ります</w:t>
      </w:r>
      <w:r w:rsidR="001F4E55">
        <w:rPr>
          <w:rFonts w:hint="eastAsia"/>
        </w:rPr>
        <w:t>。</w:t>
      </w:r>
      <w:r w:rsidR="00722310">
        <w:rPr>
          <w:rFonts w:hint="eastAsia"/>
        </w:rPr>
        <w:t>または、Excelを先に起動しておいて＜開く＞－＜参照＞－ファイル名を選択して取り込むとこの現象は発生しません。</w:t>
      </w:r>
      <w:r w:rsidR="00722310">
        <w:br/>
      </w:r>
      <w:r w:rsidR="00722310">
        <w:rPr>
          <w:rFonts w:hint="eastAsia"/>
        </w:rPr>
        <w:t>しかし何とも感じが良くないのでこのバージョンでVBAを改良してこの問題を修正しました。</w:t>
      </w:r>
      <w:r w:rsidR="00583819" w:rsidRPr="00E824C4">
        <w:rPr>
          <w:rFonts w:hint="eastAsia"/>
          <w:u w:val="single"/>
        </w:rPr>
        <w:t>同梱の「</w:t>
      </w:r>
      <w:r w:rsidR="00583819" w:rsidRPr="00E824C4">
        <w:rPr>
          <w:u w:val="single"/>
        </w:rPr>
        <w:t>XL_Z4全試合スコア集計プログラム</w:t>
      </w:r>
      <w:r w:rsidR="00583819" w:rsidRPr="00E824C4">
        <w:rPr>
          <w:rFonts w:hint="eastAsia"/>
          <w:u w:val="single"/>
        </w:rPr>
        <w:t>」の変更はありませんので</w:t>
      </w:r>
      <w:r w:rsidR="00A4598D" w:rsidRPr="00E824C4">
        <w:rPr>
          <w:rFonts w:hint="eastAsia"/>
          <w:u w:val="single"/>
        </w:rPr>
        <w:t>再インストールの必要はなく</w:t>
      </w:r>
      <w:r w:rsidR="00583819" w:rsidRPr="00E824C4">
        <w:rPr>
          <w:rFonts w:hint="eastAsia"/>
          <w:u w:val="single"/>
        </w:rPr>
        <w:t>旧バージョンのまま使用できます</w:t>
      </w:r>
      <w:r w:rsidR="0040063D">
        <w:rPr>
          <w:rFonts w:hint="eastAsia"/>
          <w:u w:val="single"/>
        </w:rPr>
        <w:t>。</w:t>
      </w:r>
    </w:p>
    <w:p w14:paraId="31AE4C29" w14:textId="77777777" w:rsidR="009C46C3" w:rsidRDefault="0040063D" w:rsidP="0006013D">
      <w:pPr>
        <w:pStyle w:val="4"/>
      </w:pPr>
      <w:r>
        <w:rPr>
          <w:rFonts w:hint="eastAsia"/>
        </w:rPr>
        <w:t>「</w:t>
      </w:r>
      <w:r w:rsidRPr="009C46C3">
        <w:rPr>
          <w:rFonts w:hint="eastAsia"/>
        </w:rPr>
        <w:t>毎回入力データ</w:t>
      </w:r>
      <w:r>
        <w:rPr>
          <w:rFonts w:hint="eastAsia"/>
        </w:rPr>
        <w:t>」シートで「データ集計」を実行した場合に「点数順集計表」シートに切り替わったときリボンが「点数順集計表」切り替わらないバグの修正をしました。</w:t>
      </w:r>
    </w:p>
    <w:p w14:paraId="06AC998A" w14:textId="77777777" w:rsidR="009C46C3" w:rsidRDefault="009C46C3" w:rsidP="0006013D">
      <w:pPr>
        <w:pStyle w:val="4"/>
      </w:pPr>
      <w:r>
        <w:rPr>
          <w:rFonts w:hint="eastAsia"/>
        </w:rPr>
        <w:t>「</w:t>
      </w:r>
      <w:r w:rsidRPr="009C46C3">
        <w:rPr>
          <w:rFonts w:hint="eastAsia"/>
        </w:rPr>
        <w:t>毎回入力データ</w:t>
      </w:r>
      <w:r>
        <w:rPr>
          <w:rFonts w:hint="eastAsia"/>
        </w:rPr>
        <w:t>」</w:t>
      </w:r>
      <w:r w:rsidRPr="009C46C3">
        <w:rPr>
          <w:rFonts w:hint="eastAsia"/>
        </w:rPr>
        <w:t>シートでデータが未入力の場合</w:t>
      </w:r>
      <w:r>
        <w:rPr>
          <w:rFonts w:hint="eastAsia"/>
        </w:rPr>
        <w:t>に「日付競技大会名入力」コマンドを実行すると</w:t>
      </w:r>
      <w:r w:rsidRPr="009C46C3">
        <w:rPr>
          <w:rFonts w:hint="eastAsia"/>
        </w:rPr>
        <w:t>タイトルが消去するバグ修正と</w:t>
      </w:r>
      <w:r>
        <w:rPr>
          <w:rFonts w:hint="eastAsia"/>
        </w:rPr>
        <w:t>同シートの</w:t>
      </w:r>
      <w:r w:rsidRPr="009C46C3">
        <w:rPr>
          <w:rFonts w:hint="eastAsia"/>
        </w:rPr>
        <w:t>タイトル行に中枠線を入れ</w:t>
      </w:r>
      <w:r>
        <w:rPr>
          <w:rFonts w:hint="eastAsia"/>
        </w:rPr>
        <w:t>て</w:t>
      </w:r>
      <w:r w:rsidRPr="009C46C3">
        <w:rPr>
          <w:rFonts w:hint="eastAsia"/>
        </w:rPr>
        <w:t>見栄えを</w:t>
      </w:r>
      <w:r>
        <w:rPr>
          <w:rFonts w:hint="eastAsia"/>
        </w:rPr>
        <w:t>よくした</w:t>
      </w:r>
      <w:r w:rsidRPr="009C46C3">
        <w:rPr>
          <w:rFonts w:hint="eastAsia"/>
        </w:rPr>
        <w:t>。</w:t>
      </w:r>
    </w:p>
    <w:p w14:paraId="268AF20A" w14:textId="40F525D4" w:rsidR="00F05B1B" w:rsidRDefault="009C46C3" w:rsidP="0006013D">
      <w:pPr>
        <w:pStyle w:val="4"/>
      </w:pPr>
      <w:r>
        <w:rPr>
          <w:rFonts w:hint="eastAsia"/>
        </w:rPr>
        <w:t>「メンバー編集」シートで「スコアカードへ転記コマンド」を実行し、＜データ転記＞後にスコアカードへ転記ダイアログで＜</w:t>
      </w:r>
      <w:r w:rsidRPr="009C46C3">
        <w:t>保存</w:t>
      </w:r>
      <w:r>
        <w:rPr>
          <w:rFonts w:hint="eastAsia"/>
        </w:rPr>
        <w:t>＞を押して終了後、「</w:t>
      </w:r>
      <w:r w:rsidR="00F77C8E" w:rsidRPr="00F77C8E">
        <w:rPr>
          <w:rFonts w:hint="eastAsia"/>
        </w:rPr>
        <w:t>大会スコアカード</w:t>
      </w:r>
      <w:r w:rsidR="00F77C8E" w:rsidRPr="00F77C8E">
        <w:t>.xlsm</w:t>
      </w:r>
      <w:r>
        <w:rPr>
          <w:rFonts w:hint="eastAsia"/>
        </w:rPr>
        <w:t>」</w:t>
      </w:r>
      <w:r w:rsidR="00F77C8E">
        <w:rPr>
          <w:rFonts w:hint="eastAsia"/>
        </w:rPr>
        <w:t>に保存して完全に終了した場合で</w:t>
      </w:r>
      <w:r w:rsidR="00F77C8E" w:rsidRPr="005F63B9">
        <w:rPr>
          <w:rFonts w:hint="eastAsia"/>
          <w:color w:val="0070C0"/>
        </w:rPr>
        <w:t>「</w:t>
      </w:r>
      <w:r w:rsidR="00F77C8E" w:rsidRPr="00577CA1">
        <w:rPr>
          <w:color w:val="0070C0"/>
        </w:rPr>
        <w:fldChar w:fldCharType="begin"/>
      </w:r>
      <w:r w:rsidR="00F77C8E" w:rsidRPr="00577CA1">
        <w:rPr>
          <w:color w:val="0070C0"/>
        </w:rPr>
        <w:instrText xml:space="preserve"> </w:instrText>
      </w:r>
      <w:r w:rsidR="00F77C8E" w:rsidRPr="00577CA1">
        <w:rPr>
          <w:rFonts w:hint="eastAsia"/>
          <w:color w:val="0070C0"/>
        </w:rPr>
        <w:instrText>REF _Ref219292546 \r \h</w:instrText>
      </w:r>
      <w:r w:rsidR="00F77C8E" w:rsidRPr="00577CA1">
        <w:rPr>
          <w:color w:val="0070C0"/>
        </w:rPr>
        <w:instrText xml:space="preserve"> </w:instrText>
      </w:r>
      <w:r w:rsidR="00F77C8E" w:rsidRPr="00577CA1">
        <w:rPr>
          <w:color w:val="0070C0"/>
        </w:rPr>
      </w:r>
      <w:r w:rsidR="00F77C8E" w:rsidRPr="00577CA1">
        <w:rPr>
          <w:color w:val="0070C0"/>
        </w:rPr>
        <w:fldChar w:fldCharType="separate"/>
      </w:r>
      <w:r w:rsidR="00577CA1" w:rsidRPr="00577CA1">
        <w:rPr>
          <w:rFonts w:hint="eastAsia"/>
          <w:color w:val="0070C0"/>
        </w:rPr>
        <w:t>４</w:t>
      </w:r>
      <w:r w:rsidR="00577CA1" w:rsidRPr="00577CA1">
        <w:rPr>
          <w:color w:val="0070C0"/>
        </w:rPr>
        <w:t>(2)6)</w:t>
      </w:r>
      <w:r w:rsidR="00F77C8E" w:rsidRPr="00577CA1">
        <w:rPr>
          <w:color w:val="0070C0"/>
        </w:rPr>
        <w:fldChar w:fldCharType="end"/>
      </w:r>
      <w:r w:rsidR="00F77C8E">
        <w:rPr>
          <w:rFonts w:hint="eastAsia"/>
        </w:rPr>
        <w:t>」または</w:t>
      </w:r>
      <w:r w:rsidR="00F77C8E" w:rsidRPr="005F63B9">
        <w:rPr>
          <w:rFonts w:hint="eastAsia"/>
          <w:color w:val="0070C0"/>
        </w:rPr>
        <w:t>「</w:t>
      </w:r>
      <w:r w:rsidR="00F77C8E" w:rsidRPr="00577CA1">
        <w:rPr>
          <w:color w:val="0070C0"/>
        </w:rPr>
        <w:fldChar w:fldCharType="begin"/>
      </w:r>
      <w:r w:rsidR="00F77C8E" w:rsidRPr="00577CA1">
        <w:rPr>
          <w:color w:val="0070C0"/>
        </w:rPr>
        <w:instrText xml:space="preserve"> </w:instrText>
      </w:r>
      <w:r w:rsidR="00F77C8E" w:rsidRPr="00577CA1">
        <w:rPr>
          <w:rFonts w:hint="eastAsia"/>
          <w:color w:val="0070C0"/>
        </w:rPr>
        <w:instrText>REF _Ref219292935 \r \h</w:instrText>
      </w:r>
      <w:r w:rsidR="00F77C8E" w:rsidRPr="00577CA1">
        <w:rPr>
          <w:color w:val="0070C0"/>
        </w:rPr>
        <w:instrText xml:space="preserve"> </w:instrText>
      </w:r>
      <w:r w:rsidR="00F77C8E" w:rsidRPr="00577CA1">
        <w:rPr>
          <w:color w:val="0070C0"/>
        </w:rPr>
      </w:r>
      <w:r w:rsidR="00F77C8E" w:rsidRPr="00577CA1">
        <w:rPr>
          <w:color w:val="0070C0"/>
        </w:rPr>
        <w:fldChar w:fldCharType="separate"/>
      </w:r>
      <w:r w:rsidR="00577CA1" w:rsidRPr="00577CA1">
        <w:rPr>
          <w:rFonts w:hint="eastAsia"/>
          <w:color w:val="0070C0"/>
        </w:rPr>
        <w:t>４</w:t>
      </w:r>
      <w:r w:rsidR="00577CA1" w:rsidRPr="00577CA1">
        <w:rPr>
          <w:color w:val="0070C0"/>
        </w:rPr>
        <w:t>(2)10)</w:t>
      </w:r>
      <w:r w:rsidR="00F77C8E" w:rsidRPr="00577CA1">
        <w:rPr>
          <w:color w:val="0070C0"/>
        </w:rPr>
        <w:fldChar w:fldCharType="end"/>
      </w:r>
      <w:r w:rsidR="00F77C8E">
        <w:rPr>
          <w:rFonts w:hint="eastAsia"/>
        </w:rPr>
        <w:t>」項で作った</w:t>
      </w:r>
      <w:r w:rsidR="00DD07EC">
        <w:rPr>
          <w:rFonts w:hint="eastAsia"/>
        </w:rPr>
        <w:t>「</w:t>
      </w:r>
      <w:r w:rsidR="00F77C8E" w:rsidRPr="00145504">
        <w:t>XL_4R_GG_同好会_2020 04 07.xlsx</w:t>
      </w:r>
      <w:r w:rsidR="00F77C8E" w:rsidRPr="00D03215">
        <w:rPr>
          <w:rFonts w:hint="eastAsia"/>
        </w:rPr>
        <w:t>」ファイル</w:t>
      </w:r>
      <w:r w:rsidR="00CD626B">
        <w:rPr>
          <w:rFonts w:hint="eastAsia"/>
        </w:rPr>
        <w:t>を閉じてない状態（</w:t>
      </w:r>
      <w:r w:rsidR="00F77C8E">
        <w:rPr>
          <w:rFonts w:hint="eastAsia"/>
        </w:rPr>
        <w:t>「メンバー編集」シートなどが編集の状態</w:t>
      </w:r>
      <w:r w:rsidR="00CD626B">
        <w:rPr>
          <w:rFonts w:hint="eastAsia"/>
        </w:rPr>
        <w:t>）</w:t>
      </w:r>
      <w:r w:rsidR="00F77C8E">
        <w:rPr>
          <w:rFonts w:hint="eastAsia"/>
        </w:rPr>
        <w:t>で</w:t>
      </w:r>
      <w:r w:rsidR="00CD626B">
        <w:rPr>
          <w:rFonts w:hint="eastAsia"/>
        </w:rPr>
        <w:t>エクスプローラ</w:t>
      </w:r>
      <w:r w:rsidR="00124FCF">
        <w:rPr>
          <w:rFonts w:hint="eastAsia"/>
        </w:rPr>
        <w:t>ー</w:t>
      </w:r>
      <w:r w:rsidR="00CD626B">
        <w:rPr>
          <w:rFonts w:hint="eastAsia"/>
        </w:rPr>
        <w:t>を開き</w:t>
      </w:r>
      <w:r w:rsidR="00F77C8E">
        <w:rPr>
          <w:rFonts w:hint="eastAsia"/>
        </w:rPr>
        <w:t>同フォルダ内にできた「</w:t>
      </w:r>
      <w:r w:rsidR="00F77C8E" w:rsidRPr="00F77C8E">
        <w:rPr>
          <w:rFonts w:hint="eastAsia"/>
        </w:rPr>
        <w:t>イベント用スコアカード</w:t>
      </w:r>
      <w:r w:rsidR="00F77C8E">
        <w:rPr>
          <w:rFonts w:hint="eastAsia"/>
        </w:rPr>
        <w:t>」フォルダを削除しようとしても</w:t>
      </w:r>
      <w:r w:rsidRPr="009C46C3">
        <w:t>パスが削除できない</w:t>
      </w:r>
      <w:r w:rsidR="00F77C8E">
        <w:rPr>
          <w:rFonts w:hint="eastAsia"/>
        </w:rPr>
        <w:t>バグがあり修正しました</w:t>
      </w:r>
      <w:r w:rsidR="00583819">
        <w:rPr>
          <w:rFonts w:hint="eastAsia"/>
        </w:rPr>
        <w:t>。</w:t>
      </w:r>
      <w:r w:rsidR="00124FCF">
        <w:rPr>
          <w:rFonts w:hint="eastAsia"/>
        </w:rPr>
        <w:t>（</w:t>
      </w:r>
      <w:r w:rsidR="00124FCF" w:rsidRPr="005F63B9">
        <w:rPr>
          <w:rFonts w:hint="eastAsia"/>
          <w:color w:val="0070C0"/>
        </w:rPr>
        <w:t>「</w:t>
      </w:r>
      <w:r w:rsidR="00124FCF" w:rsidRPr="00577CA1">
        <w:rPr>
          <w:color w:val="0070C0"/>
        </w:rPr>
        <w:fldChar w:fldCharType="begin"/>
      </w:r>
      <w:r w:rsidR="00124FCF" w:rsidRPr="00577CA1">
        <w:rPr>
          <w:color w:val="0070C0"/>
        </w:rPr>
        <w:instrText xml:space="preserve"> </w:instrText>
      </w:r>
      <w:r w:rsidR="00124FCF" w:rsidRPr="00577CA1">
        <w:rPr>
          <w:rFonts w:hint="eastAsia"/>
          <w:color w:val="0070C0"/>
        </w:rPr>
        <w:instrText>REF _Ref219386234 \r \h</w:instrText>
      </w:r>
      <w:r w:rsidR="00124FCF" w:rsidRPr="00577CA1">
        <w:rPr>
          <w:color w:val="0070C0"/>
        </w:rPr>
        <w:instrText xml:space="preserve"> </w:instrText>
      </w:r>
      <w:r w:rsidR="00124FCF" w:rsidRPr="00577CA1">
        <w:rPr>
          <w:color w:val="0070C0"/>
        </w:rPr>
      </w:r>
      <w:r w:rsidR="00124FCF" w:rsidRPr="00577CA1">
        <w:rPr>
          <w:color w:val="0070C0"/>
        </w:rPr>
        <w:fldChar w:fldCharType="separate"/>
      </w:r>
      <w:r w:rsidR="00577CA1" w:rsidRPr="00577CA1">
        <w:rPr>
          <w:rFonts w:hint="eastAsia"/>
          <w:color w:val="0070C0"/>
        </w:rPr>
        <w:t>４</w:t>
      </w:r>
      <w:r w:rsidR="00577CA1" w:rsidRPr="00577CA1">
        <w:rPr>
          <w:color w:val="0070C0"/>
        </w:rPr>
        <w:t>(15)13)</w:t>
      </w:r>
      <w:r w:rsidR="00124FCF" w:rsidRPr="00577CA1">
        <w:rPr>
          <w:color w:val="0070C0"/>
        </w:rPr>
        <w:fldChar w:fldCharType="end"/>
      </w:r>
      <w:r w:rsidR="00124FCF">
        <w:rPr>
          <w:rFonts w:hint="eastAsia"/>
        </w:rPr>
        <w:t>」項の実行ができないバグ）</w:t>
      </w:r>
    </w:p>
    <w:p w14:paraId="3B74383C" w14:textId="19E63088" w:rsidR="008F5747" w:rsidRDefault="00F05B1B" w:rsidP="0006013D">
      <w:pPr>
        <w:pStyle w:val="4"/>
      </w:pPr>
      <w:r>
        <w:rPr>
          <w:rFonts w:hint="eastAsia"/>
        </w:rPr>
        <w:t>添付ファイルのフォルダに</w:t>
      </w:r>
      <w:r w:rsidR="0017745B">
        <w:rPr>
          <w:rFonts w:hint="eastAsia"/>
        </w:rPr>
        <w:t>、</w:t>
      </w:r>
      <w:r>
        <w:rPr>
          <w:rFonts w:hint="eastAsia"/>
        </w:rPr>
        <w:t>説明書</w:t>
      </w:r>
      <w:r w:rsidRPr="005F63B9">
        <w:rPr>
          <w:rFonts w:hint="eastAsia"/>
          <w:color w:val="0070C0"/>
        </w:rPr>
        <w:t>「</w:t>
      </w:r>
      <w:r w:rsidRPr="00577CA1">
        <w:rPr>
          <w:color w:val="0070C0"/>
        </w:rPr>
        <w:fldChar w:fldCharType="begin"/>
      </w:r>
      <w:r w:rsidRPr="00577CA1">
        <w:rPr>
          <w:color w:val="0070C0"/>
        </w:rPr>
        <w:instrText xml:space="preserve"> </w:instrText>
      </w:r>
      <w:r w:rsidRPr="00577CA1">
        <w:rPr>
          <w:rFonts w:hint="eastAsia"/>
          <w:color w:val="0070C0"/>
        </w:rPr>
        <w:instrText>REF _Ref219387039 \r \h</w:instrText>
      </w:r>
      <w:r w:rsidRPr="00577CA1">
        <w:rPr>
          <w:color w:val="0070C0"/>
        </w:rPr>
        <w:instrText xml:space="preserve"> </w:instrText>
      </w:r>
      <w:r w:rsidRPr="00577CA1">
        <w:rPr>
          <w:color w:val="0070C0"/>
        </w:rPr>
      </w:r>
      <w:r w:rsidRPr="00577CA1">
        <w:rPr>
          <w:color w:val="0070C0"/>
        </w:rPr>
        <w:fldChar w:fldCharType="separate"/>
      </w:r>
      <w:r w:rsidR="00577CA1" w:rsidRPr="00577CA1">
        <w:rPr>
          <w:rFonts w:hint="eastAsia"/>
          <w:color w:val="0070C0"/>
        </w:rPr>
        <w:t>３</w:t>
      </w:r>
      <w:r w:rsidR="00577CA1" w:rsidRPr="00577CA1">
        <w:rPr>
          <w:color w:val="0070C0"/>
        </w:rPr>
        <w:t>(1)7)</w:t>
      </w:r>
      <w:r w:rsidRPr="00577CA1">
        <w:rPr>
          <w:color w:val="0070C0"/>
        </w:rPr>
        <w:fldChar w:fldCharType="end"/>
      </w:r>
      <w:r>
        <w:rPr>
          <w:rFonts w:hint="eastAsia"/>
        </w:rPr>
        <w:t>」</w:t>
      </w:r>
      <w:r w:rsidRPr="005F63B9">
        <w:rPr>
          <w:rFonts w:hint="eastAsia"/>
          <w:color w:val="0070C0"/>
        </w:rPr>
        <w:t>「</w:t>
      </w:r>
      <w:r w:rsidR="0017745B" w:rsidRPr="00577CA1">
        <w:rPr>
          <w:color w:val="0070C0"/>
        </w:rPr>
        <w:fldChar w:fldCharType="begin"/>
      </w:r>
      <w:r w:rsidR="0017745B" w:rsidRPr="00577CA1">
        <w:rPr>
          <w:color w:val="0070C0"/>
        </w:rPr>
        <w:instrText xml:space="preserve"> </w:instrText>
      </w:r>
      <w:r w:rsidR="0017745B" w:rsidRPr="00577CA1">
        <w:rPr>
          <w:rFonts w:hint="eastAsia"/>
          <w:color w:val="0070C0"/>
        </w:rPr>
        <w:instrText>REF _Ref219387173 \r \h</w:instrText>
      </w:r>
      <w:r w:rsidR="0017745B" w:rsidRPr="00577CA1">
        <w:rPr>
          <w:color w:val="0070C0"/>
        </w:rPr>
        <w:instrText xml:space="preserve"> </w:instrText>
      </w:r>
      <w:r w:rsidR="0017745B" w:rsidRPr="00577CA1">
        <w:rPr>
          <w:color w:val="0070C0"/>
        </w:rPr>
      </w:r>
      <w:r w:rsidR="0017745B" w:rsidRPr="00577CA1">
        <w:rPr>
          <w:color w:val="0070C0"/>
        </w:rPr>
        <w:fldChar w:fldCharType="separate"/>
      </w:r>
      <w:r w:rsidR="00577CA1" w:rsidRPr="00577CA1">
        <w:rPr>
          <w:rFonts w:hint="eastAsia"/>
          <w:color w:val="0070C0"/>
        </w:rPr>
        <w:t>３</w:t>
      </w:r>
      <w:r w:rsidR="00577CA1" w:rsidRPr="00577CA1">
        <w:rPr>
          <w:color w:val="0070C0"/>
        </w:rPr>
        <w:t>(1)14)</w:t>
      </w:r>
      <w:r w:rsidR="0017745B" w:rsidRPr="00577CA1">
        <w:rPr>
          <w:color w:val="0070C0"/>
        </w:rPr>
        <w:fldChar w:fldCharType="end"/>
      </w:r>
      <w:r>
        <w:rPr>
          <w:rFonts w:hint="eastAsia"/>
        </w:rPr>
        <w:t>」</w:t>
      </w:r>
      <w:r w:rsidR="0017745B">
        <w:rPr>
          <w:rFonts w:hint="eastAsia"/>
        </w:rPr>
        <w:t>「</w:t>
      </w:r>
      <w:r w:rsidR="0017745B" w:rsidRPr="0017745B">
        <w:t>XL_Z4全試合スコア集計PG</w:t>
      </w:r>
      <w:r w:rsidR="0017745B">
        <w:rPr>
          <w:rFonts w:hint="eastAsia"/>
        </w:rPr>
        <w:t>フォルダに</w:t>
      </w:r>
      <w:r w:rsidR="0017745B" w:rsidRPr="0017745B">
        <w:t>XL_Z4全試合スコア集計説明書V700.docx</w:t>
      </w:r>
      <w:r w:rsidR="0017745B">
        <w:rPr>
          <w:rFonts w:hint="eastAsia"/>
        </w:rPr>
        <w:t>」を追加しました</w:t>
      </w:r>
      <w:r>
        <w:rPr>
          <w:rFonts w:hint="eastAsia"/>
        </w:rPr>
        <w:t>。</w:t>
      </w:r>
      <w:r w:rsidR="0017745B">
        <w:rPr>
          <w:rFonts w:hint="eastAsia"/>
        </w:rPr>
        <w:t>このためVectorから本プログラムのダウンロードに少し時間がかかります</w:t>
      </w:r>
      <w:r w:rsidR="008F5747">
        <w:rPr>
          <w:rFonts w:hint="eastAsia"/>
        </w:rPr>
        <w:t>。</w:t>
      </w:r>
    </w:p>
    <w:p w14:paraId="749E1E06" w14:textId="77777777" w:rsidR="00556264" w:rsidRDefault="00733266" w:rsidP="0006013D">
      <w:pPr>
        <w:pStyle w:val="4"/>
      </w:pPr>
      <w:r>
        <w:rPr>
          <w:rFonts w:hint="eastAsia"/>
        </w:rPr>
        <w:t>「</w:t>
      </w:r>
      <w:r w:rsidR="008F5747">
        <w:rPr>
          <w:rFonts w:hint="eastAsia"/>
        </w:rPr>
        <w:t>\</w:t>
      </w:r>
      <w:r w:rsidR="008F5747" w:rsidRPr="008F5747">
        <w:t>XL_4R_Gゴルフ14.01</w:t>
      </w:r>
      <w:r w:rsidR="008F5747">
        <w:rPr>
          <w:rFonts w:hint="eastAsia"/>
        </w:rPr>
        <w:t>\</w:t>
      </w:r>
      <w:r w:rsidR="008F5747" w:rsidRPr="008F5747">
        <w:rPr>
          <w:rFonts w:hint="eastAsia"/>
        </w:rPr>
        <w:t>スコアカード手書き用紙</w:t>
      </w:r>
      <w:r>
        <w:rPr>
          <w:rFonts w:hint="eastAsia"/>
        </w:rPr>
        <w:t>」</w:t>
      </w:r>
      <w:r w:rsidR="008F5747">
        <w:rPr>
          <w:rFonts w:hint="eastAsia"/>
        </w:rPr>
        <w:t>フォルダの中にオリジナルのスコアカードを各種追加しました。本プログラム用</w:t>
      </w:r>
      <w:r>
        <w:rPr>
          <w:rFonts w:hint="eastAsia"/>
        </w:rPr>
        <w:t>に作られておりスコアを入力し易いように作ってあります</w:t>
      </w:r>
      <w:r w:rsidR="0017745B">
        <w:rPr>
          <w:rFonts w:hint="eastAsia"/>
        </w:rPr>
        <w:t>。</w:t>
      </w:r>
      <w:r>
        <w:rPr>
          <w:rFonts w:hint="eastAsia"/>
        </w:rPr>
        <w:t>（これまでは作者ホームページでダウンロード出来ていたものです）</w:t>
      </w:r>
    </w:p>
    <w:p w14:paraId="70F2D047" w14:textId="77777777" w:rsidR="00B70952" w:rsidRDefault="00556264" w:rsidP="0006013D">
      <w:pPr>
        <w:pStyle w:val="4"/>
      </w:pPr>
      <w:r>
        <w:rPr>
          <w:rFonts w:hint="eastAsia"/>
        </w:rPr>
        <w:t>本説明書で</w:t>
      </w:r>
      <w:r w:rsidR="00F05B1B">
        <w:rPr>
          <w:rFonts w:hint="eastAsia"/>
        </w:rPr>
        <w:t>分かりにくい</w:t>
      </w:r>
      <w:r>
        <w:rPr>
          <w:rFonts w:hint="eastAsia"/>
        </w:rPr>
        <w:t>部分</w:t>
      </w:r>
      <w:r w:rsidR="00F05B1B">
        <w:rPr>
          <w:rFonts w:hint="eastAsia"/>
        </w:rPr>
        <w:t>の説明の補足、図の入れ替えなど、</w:t>
      </w:r>
      <w:r>
        <w:rPr>
          <w:rFonts w:hint="eastAsia"/>
        </w:rPr>
        <w:t>大きく修正</w:t>
      </w:r>
      <w:r w:rsidR="00F05B1B">
        <w:rPr>
          <w:rFonts w:hint="eastAsia"/>
        </w:rPr>
        <w:t>しました</w:t>
      </w:r>
      <w:r w:rsidR="00B70952">
        <w:rPr>
          <w:rFonts w:hint="eastAsia"/>
        </w:rPr>
        <w:t>。</w:t>
      </w:r>
    </w:p>
    <w:p w14:paraId="2E2D16A0" w14:textId="77777777" w:rsidR="0006013D" w:rsidRDefault="00B70952" w:rsidP="0006013D">
      <w:pPr>
        <w:pStyle w:val="4"/>
      </w:pPr>
      <w:r>
        <w:rPr>
          <w:rFonts w:hint="eastAsia"/>
        </w:rPr>
        <w:t>「</w:t>
      </w:r>
      <w:r w:rsidRPr="00B70952">
        <w:t>Readme.txt</w:t>
      </w:r>
      <w:r>
        <w:rPr>
          <w:rFonts w:hint="eastAsia"/>
        </w:rPr>
        <w:t xml:space="preserve">」に記載のように </w:t>
      </w:r>
      <w:r w:rsidRPr="00B70952">
        <w:t xml:space="preserve">E-Mail: </w:t>
      </w:r>
      <w:r>
        <w:rPr>
          <w:rFonts w:hint="eastAsia"/>
        </w:rPr>
        <w:t>アドレスを変更しました</w:t>
      </w:r>
      <w:r w:rsidR="00556264">
        <w:rPr>
          <w:rFonts w:hint="eastAsia"/>
        </w:rPr>
        <w:t>。</w:t>
      </w:r>
    </w:p>
    <w:p w14:paraId="12C9C215" w14:textId="77777777" w:rsidR="003D3BF4" w:rsidRDefault="003D3BF4" w:rsidP="001744F7"/>
    <w:p w14:paraId="61275DD1" w14:textId="77777777" w:rsidR="00B70952" w:rsidRPr="003D3BF4" w:rsidRDefault="00B70952" w:rsidP="001744F7"/>
    <w:p w14:paraId="3E4711FD" w14:textId="77777777" w:rsidR="00EC3C48" w:rsidRPr="00D03215" w:rsidRDefault="00EC3C48" w:rsidP="00E34E8B">
      <w:pPr>
        <w:pStyle w:val="1"/>
      </w:pPr>
      <w:bookmarkStart w:id="549" w:name="_Ref484509254"/>
      <w:bookmarkStart w:id="550" w:name="_Ref484509266"/>
      <w:bookmarkStart w:id="551" w:name="_Toc56535431"/>
      <w:bookmarkStart w:id="552" w:name="_Toc220058881"/>
      <w:r w:rsidRPr="00D03215">
        <w:rPr>
          <w:rFonts w:hint="eastAsia"/>
        </w:rPr>
        <w:lastRenderedPageBreak/>
        <w:t>拡張子の説明</w:t>
      </w:r>
      <w:bookmarkEnd w:id="543"/>
      <w:bookmarkEnd w:id="544"/>
      <w:bookmarkEnd w:id="545"/>
      <w:bookmarkEnd w:id="549"/>
      <w:bookmarkEnd w:id="550"/>
      <w:bookmarkEnd w:id="551"/>
      <w:bookmarkEnd w:id="552"/>
    </w:p>
    <w:p w14:paraId="4789E270" w14:textId="77777777" w:rsidR="0097451C" w:rsidRPr="00D03215" w:rsidRDefault="0097451C" w:rsidP="00C928CA">
      <w:pPr>
        <w:pStyle w:val="2"/>
      </w:pPr>
      <w:bookmarkStart w:id="553" w:name="拡張子"/>
      <w:bookmarkStart w:id="554" w:name="_Toc168625508"/>
      <w:bookmarkStart w:id="555" w:name="_Toc143160249"/>
      <w:bookmarkStart w:id="556" w:name="_Toc328308556"/>
      <w:bookmarkStart w:id="557" w:name="_Ref421360841"/>
      <w:bookmarkStart w:id="558" w:name="_Ref421360847"/>
      <w:bookmarkStart w:id="559" w:name="_Ref483052395"/>
      <w:bookmarkStart w:id="560" w:name="_Ref483052427"/>
      <w:bookmarkStart w:id="561" w:name="_Toc53778999"/>
      <w:bookmarkStart w:id="562" w:name="_Toc56535432"/>
      <w:bookmarkStart w:id="563" w:name="_Toc220058882"/>
      <w:r w:rsidRPr="00D03215">
        <w:rPr>
          <w:rFonts w:hint="eastAsia"/>
        </w:rPr>
        <w:t>拡張子</w:t>
      </w:r>
      <w:bookmarkEnd w:id="553"/>
      <w:r w:rsidRPr="00D03215">
        <w:rPr>
          <w:rFonts w:hint="eastAsia"/>
        </w:rPr>
        <w:t>について</w:t>
      </w:r>
      <w:bookmarkEnd w:id="554"/>
      <w:bookmarkEnd w:id="555"/>
      <w:bookmarkEnd w:id="556"/>
      <w:bookmarkEnd w:id="557"/>
      <w:bookmarkEnd w:id="558"/>
      <w:bookmarkEnd w:id="559"/>
      <w:bookmarkEnd w:id="560"/>
      <w:bookmarkEnd w:id="561"/>
      <w:bookmarkEnd w:id="562"/>
      <w:bookmarkEnd w:id="563"/>
    </w:p>
    <w:p w14:paraId="0FC0C020" w14:textId="77777777" w:rsidR="00F813BE" w:rsidRPr="00D03215" w:rsidRDefault="00F813BE" w:rsidP="0021558B">
      <w:pPr>
        <w:pStyle w:val="3"/>
      </w:pPr>
      <w:r w:rsidRPr="00D03215">
        <w:t>ファイル名の例</w:t>
      </w:r>
    </w:p>
    <w:p w14:paraId="70975281" w14:textId="77777777" w:rsidR="0097451C" w:rsidRPr="00D03215" w:rsidRDefault="00F813BE" w:rsidP="0021558B">
      <w:pPr>
        <w:pStyle w:val="3"/>
        <w:numPr>
          <w:ilvl w:val="0"/>
          <w:numId w:val="0"/>
        </w:numPr>
        <w:ind w:left="709"/>
      </w:pPr>
      <w:r w:rsidRPr="00D03215">
        <w:rPr>
          <w:rFonts w:hint="eastAsia"/>
        </w:rPr>
        <w:t>「XL_4R同好会yyyy mm dd.xlsx」（この場合「xlsx」が拡張子です）</w:t>
      </w:r>
      <w:r w:rsidRPr="00D03215">
        <w:br/>
      </w:r>
      <w:r w:rsidRPr="00D03215">
        <w:rPr>
          <w:rFonts w:hint="eastAsia"/>
        </w:rPr>
        <w:t>ファイル名の最後に表示する「．」から右側に表示した文字列で、ファイルの種類または形式を識別する目的ですExcel2000～2003では「xls」、Excel2007以降のバージョンの場合は「</w:t>
      </w:r>
      <w:r w:rsidRPr="00D03215">
        <w:t>xlsx</w:t>
      </w:r>
      <w:r w:rsidRPr="00D03215">
        <w:rPr>
          <w:rFonts w:hint="eastAsia"/>
        </w:rPr>
        <w:t>」となります。</w:t>
      </w:r>
      <w:r w:rsidRPr="00D03215">
        <w:br/>
      </w:r>
      <w:r w:rsidRPr="00D03215">
        <w:rPr>
          <w:rFonts w:hint="eastAsia"/>
        </w:rPr>
        <w:t>Word2000～2003の場合は「doc」Word2007以降では「docx」となります。</w:t>
      </w:r>
      <w:r w:rsidR="009E66C3" w:rsidRPr="00D03215">
        <w:br/>
      </w:r>
      <w:r w:rsidRPr="00D03215">
        <w:rPr>
          <w:rFonts w:hint="eastAsia"/>
        </w:rPr>
        <w:t>Excel2007以降で、「GG_同好会メンバー2014年度.xlsm」のようにマクロを含む場合は「</w:t>
      </w:r>
      <w:r w:rsidRPr="00D03215">
        <w:t>xlsm</w:t>
      </w:r>
      <w:r w:rsidRPr="00D03215">
        <w:rPr>
          <w:rFonts w:hint="eastAsia"/>
        </w:rPr>
        <w:t>」となります。</w:t>
      </w:r>
    </w:p>
    <w:p w14:paraId="7845189E" w14:textId="77777777" w:rsidR="0097451C" w:rsidRPr="00D03215" w:rsidRDefault="0097451C" w:rsidP="00C928CA">
      <w:pPr>
        <w:pStyle w:val="2"/>
      </w:pPr>
      <w:bookmarkStart w:id="564" w:name="_Toc53779002"/>
      <w:bookmarkStart w:id="565" w:name="_Toc56535435"/>
      <w:bookmarkStart w:id="566" w:name="_Toc220058883"/>
      <w:r w:rsidRPr="00D03215">
        <w:rPr>
          <w:rFonts w:hint="eastAsia"/>
        </w:rPr>
        <w:t>Windows10の拡張子の表示方法：</w:t>
      </w:r>
      <w:bookmarkEnd w:id="564"/>
      <w:bookmarkEnd w:id="565"/>
      <w:bookmarkEnd w:id="566"/>
    </w:p>
    <w:p w14:paraId="0DCE6C0C" w14:textId="77777777" w:rsidR="0050234E" w:rsidRPr="00D03215" w:rsidRDefault="0050234E" w:rsidP="0021558B">
      <w:pPr>
        <w:pStyle w:val="3"/>
      </w:pPr>
      <w:r w:rsidRPr="00D03215">
        <w:rPr>
          <w:rFonts w:hint="eastAsia"/>
        </w:rPr>
        <w:t>エクスプローラーを開きトップの＜表示＞タブを選択します。</w:t>
      </w:r>
    </w:p>
    <w:p w14:paraId="4313CB92" w14:textId="77777777" w:rsidR="0097451C" w:rsidRPr="00D03215" w:rsidRDefault="0050234E" w:rsidP="0021558B">
      <w:pPr>
        <w:pStyle w:val="3"/>
      </w:pPr>
      <w:r w:rsidRPr="00D03215">
        <w:rPr>
          <w:rFonts w:hint="eastAsia"/>
        </w:rPr>
        <w:t>＜オプション＞を選択します</w:t>
      </w:r>
      <w:r w:rsidR="0097451C" w:rsidRPr="00D03215">
        <w:rPr>
          <w:rFonts w:hint="eastAsia"/>
        </w:rPr>
        <w:t>。</w:t>
      </w:r>
    </w:p>
    <w:p w14:paraId="69757741" w14:textId="77777777" w:rsidR="0050234E" w:rsidRPr="00D03215" w:rsidRDefault="0050234E" w:rsidP="0021558B">
      <w:pPr>
        <w:pStyle w:val="3"/>
      </w:pPr>
      <w:r w:rsidRPr="00D03215">
        <w:rPr>
          <w:rFonts w:hint="eastAsia"/>
        </w:rPr>
        <w:t>「フォルダーオプション」が表示するのでトップの＜表示＞をクリックします。</w:t>
      </w:r>
    </w:p>
    <w:p w14:paraId="5A6CE2EF" w14:textId="77777777" w:rsidR="0050234E" w:rsidRPr="00D03215" w:rsidRDefault="0050234E" w:rsidP="0021558B">
      <w:pPr>
        <w:pStyle w:val="3"/>
      </w:pPr>
      <w:r w:rsidRPr="00D03215">
        <w:rPr>
          <w:rFonts w:hint="eastAsia"/>
        </w:rPr>
        <w:t>「詳細設定」ボックスから「登録されている拡張子は表示しない」のチェックを外して、「OK」をクリックします。</w:t>
      </w:r>
    </w:p>
    <w:p w14:paraId="1E4AE15D" w14:textId="77777777" w:rsidR="00452D7A" w:rsidRPr="00D03215" w:rsidRDefault="00452D7A" w:rsidP="00C928CA">
      <w:pPr>
        <w:pStyle w:val="2"/>
      </w:pPr>
      <w:bookmarkStart w:id="567" w:name="_Toc220058884"/>
      <w:r w:rsidRPr="00D03215">
        <w:rPr>
          <w:rFonts w:hint="eastAsia"/>
        </w:rPr>
        <w:t>Windows11の拡張子の表示方法：</w:t>
      </w:r>
      <w:bookmarkEnd w:id="567"/>
    </w:p>
    <w:p w14:paraId="39B46DE6" w14:textId="77777777" w:rsidR="001B19DD" w:rsidRPr="00D03215" w:rsidRDefault="001B19DD" w:rsidP="0021558B">
      <w:pPr>
        <w:pStyle w:val="3"/>
      </w:pPr>
      <w:r w:rsidRPr="00D03215">
        <w:rPr>
          <w:rFonts w:hint="eastAsia"/>
        </w:rPr>
        <w:t>エクスプローラーを開きトップの「…」をクリックして＜オプション＞を選択します。</w:t>
      </w:r>
    </w:p>
    <w:p w14:paraId="59E8E479" w14:textId="77777777" w:rsidR="001B19DD" w:rsidRPr="00D03215" w:rsidRDefault="001B19DD" w:rsidP="0021558B">
      <w:pPr>
        <w:pStyle w:val="3"/>
      </w:pPr>
      <w:r w:rsidRPr="00D03215">
        <w:rPr>
          <w:rFonts w:hint="eastAsia"/>
        </w:rPr>
        <w:t>「フォルダーオプション」が表示するのでトップの＜表示＞をクリックします。</w:t>
      </w:r>
    </w:p>
    <w:p w14:paraId="5691E094" w14:textId="77777777" w:rsidR="00452D7A" w:rsidRPr="007E3A0F" w:rsidRDefault="001B19DD" w:rsidP="0021558B">
      <w:pPr>
        <w:pStyle w:val="3"/>
      </w:pPr>
      <w:r w:rsidRPr="00D03215">
        <w:rPr>
          <w:rFonts w:hint="eastAsia"/>
        </w:rPr>
        <w:t>「詳細設定」ボックスから「登録されている拡張子は表示しない」のチェックを外して、「OK」をクリックします。</w:t>
      </w:r>
    </w:p>
    <w:sectPr w:rsidR="00452D7A" w:rsidRPr="007E3A0F" w:rsidSect="00456B69">
      <w:pgSz w:w="11906" w:h="16838"/>
      <w:pgMar w:top="1701" w:right="1134" w:bottom="1418" w:left="1701" w:header="851" w:footer="680" w:gutter="0"/>
      <w:pgNumType w:fmt="numberInDash"/>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C28A89" w14:textId="77777777" w:rsidR="006D302E" w:rsidRPr="00D03215" w:rsidRDefault="006D302E" w:rsidP="00AC71EA">
      <w:r w:rsidRPr="00D03215">
        <w:separator/>
      </w:r>
    </w:p>
    <w:p w14:paraId="7D49A40D" w14:textId="77777777" w:rsidR="006D302E" w:rsidRPr="00D03215" w:rsidRDefault="006D302E" w:rsidP="00AC71EA"/>
    <w:p w14:paraId="0D277159" w14:textId="77777777" w:rsidR="006D302E" w:rsidRPr="00D03215" w:rsidRDefault="006D302E" w:rsidP="00AC71EA"/>
  </w:endnote>
  <w:endnote w:type="continuationSeparator" w:id="0">
    <w:p w14:paraId="15193552" w14:textId="77777777" w:rsidR="006D302E" w:rsidRPr="00D03215" w:rsidRDefault="006D302E" w:rsidP="00AC71EA">
      <w:r w:rsidRPr="00D03215">
        <w:continuationSeparator/>
      </w:r>
    </w:p>
    <w:p w14:paraId="031F35BA" w14:textId="77777777" w:rsidR="006D302E" w:rsidRPr="00D03215" w:rsidRDefault="006D302E" w:rsidP="00AC71EA"/>
    <w:p w14:paraId="5F5CD71E" w14:textId="77777777" w:rsidR="006D302E" w:rsidRPr="00D03215" w:rsidRDefault="006D302E" w:rsidP="00AC71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Ｐ明朝">
    <w:panose1 w:val="02020600040205080304"/>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4099992"/>
      <w:docPartObj>
        <w:docPartGallery w:val="Page Numbers (Bottom of Page)"/>
        <w:docPartUnique/>
      </w:docPartObj>
    </w:sdtPr>
    <w:sdtContent>
      <w:p w14:paraId="448C693B" w14:textId="77777777" w:rsidR="0033563C" w:rsidRPr="00D03215" w:rsidRDefault="0033563C">
        <w:pPr>
          <w:pStyle w:val="a3"/>
          <w:jc w:val="center"/>
        </w:pPr>
        <w:r w:rsidRPr="00D03215">
          <w:fldChar w:fldCharType="begin"/>
        </w:r>
        <w:r w:rsidRPr="00D03215">
          <w:instrText>PAGE   \* MERGEFORMAT</w:instrText>
        </w:r>
        <w:r w:rsidRPr="00D03215">
          <w:fldChar w:fldCharType="separate"/>
        </w:r>
        <w:r w:rsidRPr="00D03215">
          <w:t>2</w:t>
        </w:r>
        <w:r w:rsidRPr="00D03215">
          <w:fldChar w:fldCharType="end"/>
        </w:r>
      </w:p>
    </w:sdtContent>
  </w:sdt>
  <w:p w14:paraId="59ADCC61" w14:textId="77777777" w:rsidR="0033563C" w:rsidRPr="00D03215" w:rsidRDefault="0033563C" w:rsidP="00AC71E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EDE44" w14:textId="77777777" w:rsidR="0033563C" w:rsidRPr="00D03215" w:rsidRDefault="0033563C" w:rsidP="00AC71EA">
    <w:pPr>
      <w:pStyle w:val="a3"/>
    </w:pPr>
  </w:p>
  <w:p w14:paraId="1651C048" w14:textId="77777777" w:rsidR="0033563C" w:rsidRPr="00D03215" w:rsidRDefault="00000000" w:rsidP="00AC71EA">
    <w:pPr>
      <w:pStyle w:val="a3"/>
    </w:pPr>
    <w:sdt>
      <w:sdtPr>
        <w:id w:val="1483047162"/>
        <w:docPartObj>
          <w:docPartGallery w:val="Page Numbers (Bottom of Page)"/>
          <w:docPartUnique/>
        </w:docPartObj>
      </w:sdtPr>
      <w:sdtContent>
        <w:r w:rsidR="0033563C" w:rsidRPr="00D03215">
          <w:fldChar w:fldCharType="begin"/>
        </w:r>
        <w:r w:rsidR="0033563C" w:rsidRPr="00D03215">
          <w:instrText>PAGE   \* MERGEFORMAT</w:instrText>
        </w:r>
        <w:r w:rsidR="0033563C" w:rsidRPr="00D03215">
          <w:fldChar w:fldCharType="separate"/>
        </w:r>
        <w:r w:rsidR="0033563C" w:rsidRPr="00D03215">
          <w:t xml:space="preserve"> </w:t>
        </w:r>
        <w:r w:rsidR="0033563C" w:rsidRPr="00D03215">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6322439"/>
      <w:docPartObj>
        <w:docPartGallery w:val="Page Numbers (Bottom of Page)"/>
        <w:docPartUnique/>
      </w:docPartObj>
    </w:sdtPr>
    <w:sdtContent>
      <w:p w14:paraId="0FC985EC" w14:textId="77777777" w:rsidR="0033563C" w:rsidRPr="00D03215" w:rsidRDefault="0033563C">
        <w:pPr>
          <w:pStyle w:val="a3"/>
          <w:jc w:val="center"/>
        </w:pPr>
        <w:r w:rsidRPr="00D03215">
          <w:fldChar w:fldCharType="begin"/>
        </w:r>
        <w:r w:rsidRPr="00D03215">
          <w:instrText>PAGE   \* MERGEFORMAT</w:instrText>
        </w:r>
        <w:r w:rsidRPr="00D03215">
          <w:fldChar w:fldCharType="separate"/>
        </w:r>
        <w:r w:rsidRPr="00D03215">
          <w:t>2</w:t>
        </w:r>
        <w:r w:rsidRPr="00D03215">
          <w:fldChar w:fldCharType="end"/>
        </w:r>
      </w:p>
    </w:sdtContent>
  </w:sdt>
  <w:p w14:paraId="41237AC9" w14:textId="77777777" w:rsidR="0033563C" w:rsidRPr="00D03215" w:rsidRDefault="0033563C" w:rsidP="00AC71EA"/>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03369" w14:textId="77777777" w:rsidR="0033563C" w:rsidRPr="00D03215" w:rsidRDefault="0033563C" w:rsidP="00AC71EA">
    <w:pPr>
      <w:pStyle w:val="a3"/>
    </w:pPr>
  </w:p>
  <w:p w14:paraId="74E11929" w14:textId="77777777" w:rsidR="0033563C" w:rsidRPr="00D03215" w:rsidRDefault="00000000" w:rsidP="00AC71EA">
    <w:pPr>
      <w:pStyle w:val="a3"/>
    </w:pPr>
    <w:sdt>
      <w:sdtPr>
        <w:id w:val="-1352879542"/>
        <w:docPartObj>
          <w:docPartGallery w:val="Page Numbers (Bottom of Page)"/>
          <w:docPartUnique/>
        </w:docPartObj>
      </w:sdtPr>
      <w:sdtContent>
        <w:r w:rsidR="0033563C" w:rsidRPr="00D03215">
          <w:fldChar w:fldCharType="begin"/>
        </w:r>
        <w:r w:rsidR="0033563C" w:rsidRPr="00D03215">
          <w:instrText>PAGE   \* MERGEFORMAT</w:instrText>
        </w:r>
        <w:r w:rsidR="0033563C" w:rsidRPr="00D03215">
          <w:fldChar w:fldCharType="separate"/>
        </w:r>
        <w:r w:rsidR="0033563C" w:rsidRPr="00D03215">
          <w:t xml:space="preserve"> </w:t>
        </w:r>
        <w:r w:rsidR="0033563C" w:rsidRPr="00D03215">
          <w:fldChar w:fldCharType="end"/>
        </w:r>
      </w:sdtContent>
    </w:sdt>
  </w:p>
  <w:p w14:paraId="7A8F27D0" w14:textId="77777777" w:rsidR="0033563C" w:rsidRPr="00D03215" w:rsidRDefault="0033563C" w:rsidP="00AC71E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109CA6" w14:textId="77777777" w:rsidR="006D302E" w:rsidRPr="00D03215" w:rsidRDefault="006D302E" w:rsidP="00AC71EA">
      <w:r w:rsidRPr="00D03215">
        <w:separator/>
      </w:r>
    </w:p>
    <w:p w14:paraId="73565163" w14:textId="77777777" w:rsidR="006D302E" w:rsidRPr="00D03215" w:rsidRDefault="006D302E" w:rsidP="00AC71EA"/>
    <w:p w14:paraId="517D2EF0" w14:textId="77777777" w:rsidR="006D302E" w:rsidRPr="00D03215" w:rsidRDefault="006D302E" w:rsidP="00AC71EA"/>
  </w:footnote>
  <w:footnote w:type="continuationSeparator" w:id="0">
    <w:p w14:paraId="71993A06" w14:textId="77777777" w:rsidR="006D302E" w:rsidRPr="00D03215" w:rsidRDefault="006D302E" w:rsidP="00AC71EA">
      <w:r w:rsidRPr="00D03215">
        <w:continuationSeparator/>
      </w:r>
    </w:p>
    <w:p w14:paraId="1E53F696" w14:textId="77777777" w:rsidR="006D302E" w:rsidRPr="00D03215" w:rsidRDefault="006D302E" w:rsidP="00AC71EA"/>
    <w:p w14:paraId="16279C74" w14:textId="77777777" w:rsidR="006D302E" w:rsidRPr="00D03215" w:rsidRDefault="006D302E" w:rsidP="00AC71E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63B3A"/>
    <w:multiLevelType w:val="hybridMultilevel"/>
    <w:tmpl w:val="2FEA84C2"/>
    <w:lvl w:ilvl="0" w:tplc="A4386D94">
      <w:start w:val="1"/>
      <w:numFmt w:val="decimal"/>
      <w:pStyle w:val="5"/>
      <w:lvlText w:val="%1."/>
      <w:lvlJc w:val="left"/>
      <w:pPr>
        <w:ind w:left="2100" w:hanging="420"/>
      </w:p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1" w15:restartNumberingAfterBreak="0">
    <w:nsid w:val="0A9F3472"/>
    <w:multiLevelType w:val="multilevel"/>
    <w:tmpl w:val="1B7E26BA"/>
    <w:lvl w:ilvl="0">
      <w:start w:val="1"/>
      <w:numFmt w:val="decimalFullWidth"/>
      <w:lvlText w:val="%1"/>
      <w:lvlJc w:val="left"/>
      <w:pPr>
        <w:ind w:left="425" w:hanging="425"/>
      </w:pPr>
      <w:rPr>
        <w:rFonts w:hint="eastAsia"/>
      </w:rPr>
    </w:lvl>
    <w:lvl w:ilvl="1">
      <w:start w:val="1"/>
      <w:numFmt w:val="aiueoFullWidth"/>
      <w:lvlText w:val="(%2)"/>
      <w:lvlJc w:val="left"/>
      <w:pPr>
        <w:ind w:left="851" w:hanging="426"/>
      </w:pPr>
      <w:rPr>
        <w:rFonts w:hint="eastAsia"/>
      </w:rPr>
    </w:lvl>
    <w:lvl w:ilvl="2">
      <w:start w:val="1"/>
      <w:numFmt w:val="decimal"/>
      <w:lvlText w:val="(%3)"/>
      <w:lvlJc w:val="left"/>
      <w:pPr>
        <w:ind w:left="1276" w:hanging="425"/>
      </w:pPr>
      <w:rPr>
        <w:rFonts w:hint="eastAsia"/>
      </w:rPr>
    </w:lvl>
    <w:lvl w:ilvl="3">
      <w:start w:val="1"/>
      <w:numFmt w:val="irohaFullWidth"/>
      <w:lvlText w:val="(%4)"/>
      <w:lvlJc w:val="left"/>
      <w:pPr>
        <w:ind w:left="1701" w:hanging="425"/>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2" w15:restartNumberingAfterBreak="0">
    <w:nsid w:val="170E2CA3"/>
    <w:multiLevelType w:val="multilevel"/>
    <w:tmpl w:val="3F565596"/>
    <w:lvl w:ilvl="0">
      <w:start w:val="1"/>
      <w:numFmt w:val="decimalFullWidth"/>
      <w:suff w:val="space"/>
      <w:lvlText w:val="%1"/>
      <w:lvlJc w:val="left"/>
      <w:pPr>
        <w:ind w:left="425" w:hanging="425"/>
      </w:pPr>
      <w:rPr>
        <w:rFonts w:hint="eastAsia"/>
        <w:lang w:val="en-US"/>
      </w:rPr>
    </w:lvl>
    <w:lvl w:ilvl="1">
      <w:start w:val="1"/>
      <w:numFmt w:val="decimal"/>
      <w:suff w:val="space"/>
      <w:lvlText w:val="(%2)"/>
      <w:lvlJc w:val="left"/>
      <w:pPr>
        <w:ind w:left="737"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3)"/>
      <w:lvlJc w:val="left"/>
      <w:pPr>
        <w:ind w:left="992" w:hanging="312"/>
      </w:pPr>
      <w:rPr>
        <w:rFonts w:hint="eastAsia"/>
        <w:b w:val="0"/>
      </w:rPr>
    </w:lvl>
    <w:lvl w:ilvl="3">
      <w:start w:val="1"/>
      <w:numFmt w:val="decimalEnclosedCircle"/>
      <w:lvlText w:val="%4"/>
      <w:lvlJc w:val="left"/>
      <w:pPr>
        <w:ind w:left="1247" w:hanging="283"/>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3" w15:restartNumberingAfterBreak="0">
    <w:nsid w:val="17AC61E8"/>
    <w:multiLevelType w:val="hybridMultilevel"/>
    <w:tmpl w:val="A394DCE0"/>
    <w:lvl w:ilvl="0" w:tplc="04090011">
      <w:start w:val="1"/>
      <w:numFmt w:val="decimalEnclosedCircle"/>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3CF659C5"/>
    <w:multiLevelType w:val="multilevel"/>
    <w:tmpl w:val="3C36609E"/>
    <w:lvl w:ilvl="0">
      <w:start w:val="1"/>
      <w:numFmt w:val="decimalFullWidth"/>
      <w:pStyle w:val="1"/>
      <w:suff w:val="space"/>
      <w:lvlText w:val="%1"/>
      <w:lvlJc w:val="left"/>
      <w:pPr>
        <w:ind w:left="425" w:hanging="425"/>
      </w:pPr>
      <w:rPr>
        <w:rFonts w:hint="eastAsia"/>
        <w:lang w:val="en-US"/>
      </w:rPr>
    </w:lvl>
    <w:lvl w:ilvl="1">
      <w:start w:val="1"/>
      <w:numFmt w:val="decimal"/>
      <w:pStyle w:val="2"/>
      <w:suff w:val="space"/>
      <w:lvlText w:val="(%2)"/>
      <w:lvlJc w:val="left"/>
      <w:pPr>
        <w:ind w:left="737" w:hanging="397"/>
      </w:pPr>
      <w:rPr>
        <w:rFonts w:hint="eastAsia"/>
        <w:b/>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3"/>
      <w:suff w:val="space"/>
      <w:lvlText w:val="%3)"/>
      <w:lvlJc w:val="left"/>
      <w:pPr>
        <w:ind w:left="738" w:hanging="312"/>
      </w:pPr>
      <w:rPr>
        <w:rFonts w:hint="eastAsia"/>
        <w:b w:val="0"/>
      </w:rPr>
    </w:lvl>
    <w:lvl w:ilvl="3">
      <w:start w:val="1"/>
      <w:numFmt w:val="lowerLetter"/>
      <w:pStyle w:val="4"/>
      <w:suff w:val="space"/>
      <w:lvlText w:val="%4."/>
      <w:lvlJc w:val="left"/>
      <w:pPr>
        <w:ind w:left="1247" w:hanging="283"/>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right"/>
      <w:pPr>
        <w:ind w:left="3827" w:hanging="425"/>
      </w:pPr>
      <w:rPr>
        <w:rFonts w:hint="eastAsia"/>
      </w:rPr>
    </w:lvl>
  </w:abstractNum>
  <w:abstractNum w:abstractNumId="5" w15:restartNumberingAfterBreak="0">
    <w:nsid w:val="437F1639"/>
    <w:multiLevelType w:val="hybridMultilevel"/>
    <w:tmpl w:val="46ACBF7C"/>
    <w:lvl w:ilvl="0" w:tplc="100C031E">
      <w:numFmt w:val="bullet"/>
      <w:lvlText w:val="※"/>
      <w:lvlJc w:val="left"/>
      <w:pPr>
        <w:ind w:left="219" w:hanging="360"/>
      </w:pPr>
      <w:rPr>
        <w:rFonts w:ascii="ＭＳ 明朝" w:eastAsia="ＭＳ 明朝" w:hAnsi="ＭＳ 明朝" w:cstheme="minorBidi" w:hint="eastAsia"/>
        <w:b/>
        <w:bCs w:val="0"/>
        <w:color w:val="FF0000"/>
        <w:sz w:val="24"/>
      </w:rPr>
    </w:lvl>
    <w:lvl w:ilvl="1" w:tplc="8F7C0D54">
      <w:numFmt w:val="bullet"/>
      <w:lvlText w:val="◆"/>
      <w:lvlJc w:val="left"/>
      <w:pPr>
        <w:ind w:left="639" w:hanging="360"/>
      </w:pPr>
      <w:rPr>
        <w:rFonts w:ascii="ＭＳ 明朝" w:eastAsia="ＭＳ 明朝" w:hAnsi="ＭＳ 明朝" w:cstheme="minorBidi" w:hint="eastAsia"/>
      </w:rPr>
    </w:lvl>
    <w:lvl w:ilvl="2" w:tplc="0409000D" w:tentative="1">
      <w:start w:val="1"/>
      <w:numFmt w:val="bullet"/>
      <w:lvlText w:val=""/>
      <w:lvlJc w:val="left"/>
      <w:pPr>
        <w:ind w:left="1119" w:hanging="420"/>
      </w:pPr>
      <w:rPr>
        <w:rFonts w:ascii="Wingdings" w:hAnsi="Wingdings" w:hint="default"/>
      </w:rPr>
    </w:lvl>
    <w:lvl w:ilvl="3" w:tplc="04090001" w:tentative="1">
      <w:start w:val="1"/>
      <w:numFmt w:val="bullet"/>
      <w:lvlText w:val=""/>
      <w:lvlJc w:val="left"/>
      <w:pPr>
        <w:ind w:left="1539" w:hanging="420"/>
      </w:pPr>
      <w:rPr>
        <w:rFonts w:ascii="Wingdings" w:hAnsi="Wingdings" w:hint="default"/>
      </w:rPr>
    </w:lvl>
    <w:lvl w:ilvl="4" w:tplc="0409000B" w:tentative="1">
      <w:start w:val="1"/>
      <w:numFmt w:val="bullet"/>
      <w:lvlText w:val=""/>
      <w:lvlJc w:val="left"/>
      <w:pPr>
        <w:ind w:left="1959" w:hanging="420"/>
      </w:pPr>
      <w:rPr>
        <w:rFonts w:ascii="Wingdings" w:hAnsi="Wingdings" w:hint="default"/>
      </w:rPr>
    </w:lvl>
    <w:lvl w:ilvl="5" w:tplc="0409000D" w:tentative="1">
      <w:start w:val="1"/>
      <w:numFmt w:val="bullet"/>
      <w:lvlText w:val=""/>
      <w:lvlJc w:val="left"/>
      <w:pPr>
        <w:ind w:left="2379" w:hanging="420"/>
      </w:pPr>
      <w:rPr>
        <w:rFonts w:ascii="Wingdings" w:hAnsi="Wingdings" w:hint="default"/>
      </w:rPr>
    </w:lvl>
    <w:lvl w:ilvl="6" w:tplc="04090001" w:tentative="1">
      <w:start w:val="1"/>
      <w:numFmt w:val="bullet"/>
      <w:lvlText w:val=""/>
      <w:lvlJc w:val="left"/>
      <w:pPr>
        <w:ind w:left="2799" w:hanging="420"/>
      </w:pPr>
      <w:rPr>
        <w:rFonts w:ascii="Wingdings" w:hAnsi="Wingdings" w:hint="default"/>
      </w:rPr>
    </w:lvl>
    <w:lvl w:ilvl="7" w:tplc="0409000B" w:tentative="1">
      <w:start w:val="1"/>
      <w:numFmt w:val="bullet"/>
      <w:lvlText w:val=""/>
      <w:lvlJc w:val="left"/>
      <w:pPr>
        <w:ind w:left="3219" w:hanging="420"/>
      </w:pPr>
      <w:rPr>
        <w:rFonts w:ascii="Wingdings" w:hAnsi="Wingdings" w:hint="default"/>
      </w:rPr>
    </w:lvl>
    <w:lvl w:ilvl="8" w:tplc="0409000D" w:tentative="1">
      <w:start w:val="1"/>
      <w:numFmt w:val="bullet"/>
      <w:lvlText w:val=""/>
      <w:lvlJc w:val="left"/>
      <w:pPr>
        <w:ind w:left="3639" w:hanging="420"/>
      </w:pPr>
      <w:rPr>
        <w:rFonts w:ascii="Wingdings" w:hAnsi="Wingdings" w:hint="default"/>
      </w:rPr>
    </w:lvl>
  </w:abstractNum>
  <w:abstractNum w:abstractNumId="6" w15:restartNumberingAfterBreak="0">
    <w:nsid w:val="46475849"/>
    <w:multiLevelType w:val="hybridMultilevel"/>
    <w:tmpl w:val="D688B2D6"/>
    <w:lvl w:ilvl="0" w:tplc="4B544B3E">
      <w:start w:val="2"/>
      <w:numFmt w:val="bullet"/>
      <w:lvlText w:val="※"/>
      <w:lvlJc w:val="left"/>
      <w:pPr>
        <w:ind w:left="927" w:hanging="360"/>
      </w:pPr>
      <w:rPr>
        <w:rFonts w:ascii="ＭＳ 明朝" w:eastAsia="ＭＳ 明朝" w:hAnsi="ＭＳ 明朝" w:cstheme="minorBidi" w:hint="eastAsia"/>
      </w:rPr>
    </w:lvl>
    <w:lvl w:ilvl="1" w:tplc="0409000B">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7" w15:restartNumberingAfterBreak="0">
    <w:nsid w:val="4FBF2684"/>
    <w:multiLevelType w:val="multilevel"/>
    <w:tmpl w:val="74B027A4"/>
    <w:styleLink w:val="Excel"/>
    <w:lvl w:ilvl="0">
      <w:start w:val="1"/>
      <w:numFmt w:val="decimal"/>
      <w:lvlText w:val="%1."/>
      <w:lvlJc w:val="left"/>
      <w:pPr>
        <w:tabs>
          <w:tab w:val="num" w:pos="420"/>
        </w:tabs>
        <w:ind w:left="420" w:hanging="420"/>
      </w:pPr>
      <w:rPr>
        <w:rFonts w:ascii="Century" w:eastAsia="ＭＳ 明朝" w:hAnsi="Century"/>
        <w:kern w:val="2"/>
        <w:sz w:val="24"/>
      </w:rPr>
    </w:lvl>
    <w:lvl w:ilvl="1">
      <w:start w:val="1"/>
      <w:numFmt w:val="aiueoFullWidth"/>
      <w:lvlText w:val="(%2)"/>
      <w:lvlJc w:val="left"/>
      <w:pPr>
        <w:tabs>
          <w:tab w:val="num" w:pos="840"/>
        </w:tabs>
        <w:ind w:left="840" w:hanging="420"/>
      </w:pPr>
      <w:rPr>
        <w:rFonts w:eastAsia="ＭＳ 明朝"/>
        <w:sz w:val="21"/>
      </w:rPr>
    </w:lvl>
    <w:lvl w:ilvl="2">
      <w:start w:val="1"/>
      <w:numFmt w:val="decimalEnclosedCircle"/>
      <w:lvlText w:val="%3"/>
      <w:lvlJc w:val="left"/>
      <w:pPr>
        <w:tabs>
          <w:tab w:val="num" w:pos="1260"/>
        </w:tabs>
        <w:ind w:left="1260" w:hanging="420"/>
      </w:pPr>
      <w:rPr>
        <w:rFonts w:eastAsia="ＭＳ 明朝"/>
        <w:sz w:val="21"/>
      </w:rPr>
    </w:lvl>
    <w:lvl w:ilvl="3">
      <w:start w:val="1"/>
      <w:numFmt w:val="lowerLetter"/>
      <w:lvlText w:val="%4."/>
      <w:lvlJc w:val="left"/>
      <w:pPr>
        <w:tabs>
          <w:tab w:val="num" w:pos="1680"/>
        </w:tabs>
        <w:ind w:left="1680" w:hanging="420"/>
      </w:pPr>
      <w:rPr>
        <w:rFonts w:eastAsia="ＭＳ 明朝" w:hint="eastAsia"/>
        <w:sz w:val="21"/>
      </w:r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642815AD"/>
    <w:multiLevelType w:val="hybridMultilevel"/>
    <w:tmpl w:val="49B8A87A"/>
    <w:lvl w:ilvl="0" w:tplc="E8E893FA">
      <w:numFmt w:val="bullet"/>
      <w:lvlText w:val="※"/>
      <w:lvlJc w:val="left"/>
      <w:pPr>
        <w:ind w:left="360" w:hanging="360"/>
      </w:pPr>
      <w:rPr>
        <w:rFonts w:ascii="ＭＳ 明朝" w:eastAsia="ＭＳ 明朝" w:hAnsi="ＭＳ 明朝" w:cstheme="minorBidi" w:hint="eastAsia"/>
        <w:b/>
        <w:color w:val="FF0000"/>
        <w:lang w:val="en-US"/>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6E9B7BAC"/>
    <w:multiLevelType w:val="hybridMultilevel"/>
    <w:tmpl w:val="E9FAE226"/>
    <w:lvl w:ilvl="0" w:tplc="7B32BCDC">
      <w:numFmt w:val="bullet"/>
      <w:lvlText w:val="◆"/>
      <w:lvlJc w:val="left"/>
      <w:pPr>
        <w:ind w:left="927" w:hanging="360"/>
      </w:pPr>
      <w:rPr>
        <w:rFonts w:ascii="ＭＳ 明朝" w:eastAsia="ＭＳ 明朝" w:hAnsi="ＭＳ 明朝" w:cstheme="minorBidi" w:hint="eastAsia"/>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10" w15:restartNumberingAfterBreak="0">
    <w:nsid w:val="7577356E"/>
    <w:multiLevelType w:val="hybridMultilevel"/>
    <w:tmpl w:val="840C2698"/>
    <w:lvl w:ilvl="0" w:tplc="C2129CE0">
      <w:numFmt w:val="bullet"/>
      <w:lvlText w:val="◆"/>
      <w:lvlJc w:val="left"/>
      <w:pPr>
        <w:ind w:left="1210" w:hanging="360"/>
      </w:pPr>
      <w:rPr>
        <w:rFonts w:ascii="ＭＳ 明朝" w:eastAsia="ＭＳ 明朝" w:hAnsi="ＭＳ 明朝" w:cstheme="minorBidi" w:hint="eastAsia"/>
      </w:rPr>
    </w:lvl>
    <w:lvl w:ilvl="1" w:tplc="1716F434">
      <w:numFmt w:val="bullet"/>
      <w:lvlText w:val="※"/>
      <w:lvlJc w:val="left"/>
      <w:pPr>
        <w:ind w:left="1630" w:hanging="360"/>
      </w:pPr>
      <w:rPr>
        <w:rFonts w:ascii="ＭＳ 明朝" w:eastAsia="ＭＳ 明朝" w:hAnsi="ＭＳ 明朝" w:cstheme="minorBidi" w:hint="eastAsia"/>
        <w:b/>
        <w:color w:val="FF0000"/>
      </w:rPr>
    </w:lvl>
    <w:lvl w:ilvl="2" w:tplc="0409000D" w:tentative="1">
      <w:start w:val="1"/>
      <w:numFmt w:val="bullet"/>
      <w:lvlText w:val=""/>
      <w:lvlJc w:val="left"/>
      <w:pPr>
        <w:ind w:left="2110" w:hanging="420"/>
      </w:pPr>
      <w:rPr>
        <w:rFonts w:ascii="Wingdings" w:hAnsi="Wingdings" w:hint="default"/>
      </w:rPr>
    </w:lvl>
    <w:lvl w:ilvl="3" w:tplc="04090001">
      <w:start w:val="1"/>
      <w:numFmt w:val="bullet"/>
      <w:lvlText w:val=""/>
      <w:lvlJc w:val="left"/>
      <w:pPr>
        <w:ind w:left="2530" w:hanging="420"/>
      </w:pPr>
      <w:rPr>
        <w:rFonts w:ascii="Wingdings" w:hAnsi="Wingdings" w:hint="default"/>
      </w:rPr>
    </w:lvl>
    <w:lvl w:ilvl="4" w:tplc="0409000B" w:tentative="1">
      <w:start w:val="1"/>
      <w:numFmt w:val="bullet"/>
      <w:lvlText w:val=""/>
      <w:lvlJc w:val="left"/>
      <w:pPr>
        <w:ind w:left="2950" w:hanging="420"/>
      </w:pPr>
      <w:rPr>
        <w:rFonts w:ascii="Wingdings" w:hAnsi="Wingdings" w:hint="default"/>
      </w:rPr>
    </w:lvl>
    <w:lvl w:ilvl="5" w:tplc="0409000D"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B" w:tentative="1">
      <w:start w:val="1"/>
      <w:numFmt w:val="bullet"/>
      <w:lvlText w:val=""/>
      <w:lvlJc w:val="left"/>
      <w:pPr>
        <w:ind w:left="4210" w:hanging="420"/>
      </w:pPr>
      <w:rPr>
        <w:rFonts w:ascii="Wingdings" w:hAnsi="Wingdings" w:hint="default"/>
      </w:rPr>
    </w:lvl>
    <w:lvl w:ilvl="8" w:tplc="0409000D" w:tentative="1">
      <w:start w:val="1"/>
      <w:numFmt w:val="bullet"/>
      <w:lvlText w:val=""/>
      <w:lvlJc w:val="left"/>
      <w:pPr>
        <w:ind w:left="4630" w:hanging="420"/>
      </w:pPr>
      <w:rPr>
        <w:rFonts w:ascii="Wingdings" w:hAnsi="Wingdings" w:hint="default"/>
      </w:rPr>
    </w:lvl>
  </w:abstractNum>
  <w:num w:numId="1" w16cid:durableId="1272780161">
    <w:abstractNumId w:val="7"/>
  </w:num>
  <w:num w:numId="2" w16cid:durableId="232129876">
    <w:abstractNumId w:val="10"/>
  </w:num>
  <w:num w:numId="3" w16cid:durableId="623924812">
    <w:abstractNumId w:val="6"/>
  </w:num>
  <w:num w:numId="4" w16cid:durableId="1103306263">
    <w:abstractNumId w:val="9"/>
  </w:num>
  <w:num w:numId="5" w16cid:durableId="1689873054">
    <w:abstractNumId w:val="4"/>
  </w:num>
  <w:num w:numId="6" w16cid:durableId="1832988064">
    <w:abstractNumId w:val="8"/>
  </w:num>
  <w:num w:numId="7" w16cid:durableId="1606308248">
    <w:abstractNumId w:val="5"/>
  </w:num>
  <w:num w:numId="8" w16cid:durableId="11163037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300968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555209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081901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3813037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937125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43616754">
    <w:abstractNumId w:val="0"/>
  </w:num>
  <w:num w:numId="15" w16cid:durableId="205534123">
    <w:abstractNumId w:val="3"/>
  </w:num>
  <w:num w:numId="16" w16cid:durableId="735512604">
    <w:abstractNumId w:val="2"/>
  </w:num>
  <w:num w:numId="17" w16cid:durableId="13911554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516516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799947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19702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301373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714741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877187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0654749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339093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398000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917786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2701635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09304715">
    <w:abstractNumId w:val="1"/>
  </w:num>
  <w:num w:numId="30" w16cid:durableId="15327202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332534207">
    <w:abstractNumId w:val="4"/>
  </w:num>
  <w:num w:numId="32" w16cid:durableId="925726811">
    <w:abstractNumId w:val="4"/>
    <w:lvlOverride w:ilvl="0">
      <w:startOverride w:val="3"/>
    </w:lvlOverride>
    <w:lvlOverride w:ilvl="1">
      <w:startOverride w:val="8"/>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90033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1502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5"/>
  <w:bordersDoNotSurroundHeader/>
  <w:bordersDoNotSurroundFooter/>
  <w:activeWritingStyle w:appName="MSWord" w:lang="en-US" w:vendorID="64" w:dllVersion="6" w:nlCheck="1" w:checkStyle="0"/>
  <w:activeWritingStyle w:appName="MSWord" w:lang="ja-JP" w:vendorID="64" w:dllVersion="6" w:nlCheck="1" w:checkStyle="1"/>
  <w:activeWritingStyle w:appName="MSWord" w:lang="ja-JP" w:vendorID="64" w:dllVersion="0" w:nlCheck="1" w:checkStyle="1"/>
  <w:activeWritingStyle w:appName="MSWord" w:lang="en-US" w:vendorID="64" w:dllVersion="4096" w:nlCheck="1" w:checkStyle="0"/>
  <w:proofState w:grammar="dirty"/>
  <w:attachedTemplate r:id="rId1"/>
  <w:documentProtection w:edit="readOnly" w:enforcement="1"/>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780D"/>
    <w:rsid w:val="00000237"/>
    <w:rsid w:val="000004B9"/>
    <w:rsid w:val="00000614"/>
    <w:rsid w:val="00000E06"/>
    <w:rsid w:val="00000F42"/>
    <w:rsid w:val="0000100E"/>
    <w:rsid w:val="00001252"/>
    <w:rsid w:val="0000160A"/>
    <w:rsid w:val="00001728"/>
    <w:rsid w:val="000018EF"/>
    <w:rsid w:val="00001AB1"/>
    <w:rsid w:val="00001CFF"/>
    <w:rsid w:val="00001DC1"/>
    <w:rsid w:val="00002262"/>
    <w:rsid w:val="000022F3"/>
    <w:rsid w:val="00002817"/>
    <w:rsid w:val="00002EC3"/>
    <w:rsid w:val="0000348F"/>
    <w:rsid w:val="00003697"/>
    <w:rsid w:val="00004DB6"/>
    <w:rsid w:val="00005B5C"/>
    <w:rsid w:val="00005BDF"/>
    <w:rsid w:val="00005FAE"/>
    <w:rsid w:val="00005FD9"/>
    <w:rsid w:val="0000645A"/>
    <w:rsid w:val="00006A2A"/>
    <w:rsid w:val="00006C1B"/>
    <w:rsid w:val="00006EE9"/>
    <w:rsid w:val="000070BA"/>
    <w:rsid w:val="00007502"/>
    <w:rsid w:val="00007D4A"/>
    <w:rsid w:val="00007D62"/>
    <w:rsid w:val="00010142"/>
    <w:rsid w:val="000101CC"/>
    <w:rsid w:val="000102BD"/>
    <w:rsid w:val="000106E6"/>
    <w:rsid w:val="00010715"/>
    <w:rsid w:val="0001071D"/>
    <w:rsid w:val="00010B05"/>
    <w:rsid w:val="00010B0A"/>
    <w:rsid w:val="00010F49"/>
    <w:rsid w:val="00010FA1"/>
    <w:rsid w:val="000112A1"/>
    <w:rsid w:val="00011A1D"/>
    <w:rsid w:val="0001238A"/>
    <w:rsid w:val="00012574"/>
    <w:rsid w:val="00012C39"/>
    <w:rsid w:val="00012D5D"/>
    <w:rsid w:val="00012FA8"/>
    <w:rsid w:val="000133E4"/>
    <w:rsid w:val="000133FA"/>
    <w:rsid w:val="000138EA"/>
    <w:rsid w:val="00013D66"/>
    <w:rsid w:val="000144D9"/>
    <w:rsid w:val="00014AFF"/>
    <w:rsid w:val="00014F87"/>
    <w:rsid w:val="00015166"/>
    <w:rsid w:val="0001527A"/>
    <w:rsid w:val="00015572"/>
    <w:rsid w:val="00015946"/>
    <w:rsid w:val="00015DC0"/>
    <w:rsid w:val="0001646B"/>
    <w:rsid w:val="00016F62"/>
    <w:rsid w:val="000173B1"/>
    <w:rsid w:val="0001741E"/>
    <w:rsid w:val="0001793F"/>
    <w:rsid w:val="00017A62"/>
    <w:rsid w:val="00017B5A"/>
    <w:rsid w:val="00020BB3"/>
    <w:rsid w:val="00020D6E"/>
    <w:rsid w:val="00021269"/>
    <w:rsid w:val="0002145A"/>
    <w:rsid w:val="00022175"/>
    <w:rsid w:val="00022E7C"/>
    <w:rsid w:val="00022F79"/>
    <w:rsid w:val="000233E7"/>
    <w:rsid w:val="000235CE"/>
    <w:rsid w:val="000236B3"/>
    <w:rsid w:val="00023D28"/>
    <w:rsid w:val="000244D2"/>
    <w:rsid w:val="000248F0"/>
    <w:rsid w:val="00024F68"/>
    <w:rsid w:val="00025407"/>
    <w:rsid w:val="000257D9"/>
    <w:rsid w:val="0002637C"/>
    <w:rsid w:val="00026A18"/>
    <w:rsid w:val="00026C02"/>
    <w:rsid w:val="00026C53"/>
    <w:rsid w:val="00026F34"/>
    <w:rsid w:val="00026F96"/>
    <w:rsid w:val="0002742A"/>
    <w:rsid w:val="0002745B"/>
    <w:rsid w:val="00027C27"/>
    <w:rsid w:val="00027DFA"/>
    <w:rsid w:val="00030307"/>
    <w:rsid w:val="00030538"/>
    <w:rsid w:val="00030704"/>
    <w:rsid w:val="00030841"/>
    <w:rsid w:val="00030871"/>
    <w:rsid w:val="00030889"/>
    <w:rsid w:val="00030955"/>
    <w:rsid w:val="00030DC7"/>
    <w:rsid w:val="00030F39"/>
    <w:rsid w:val="000313B9"/>
    <w:rsid w:val="00031411"/>
    <w:rsid w:val="0003143D"/>
    <w:rsid w:val="000314C5"/>
    <w:rsid w:val="00031692"/>
    <w:rsid w:val="00031811"/>
    <w:rsid w:val="00031F3A"/>
    <w:rsid w:val="00032A4A"/>
    <w:rsid w:val="00032DAD"/>
    <w:rsid w:val="00032E94"/>
    <w:rsid w:val="000334EE"/>
    <w:rsid w:val="00033B66"/>
    <w:rsid w:val="00033F0F"/>
    <w:rsid w:val="000349BA"/>
    <w:rsid w:val="00034DA3"/>
    <w:rsid w:val="00034F1E"/>
    <w:rsid w:val="00036031"/>
    <w:rsid w:val="000364BE"/>
    <w:rsid w:val="00036C62"/>
    <w:rsid w:val="00036E8D"/>
    <w:rsid w:val="00037135"/>
    <w:rsid w:val="0003720E"/>
    <w:rsid w:val="0003751F"/>
    <w:rsid w:val="000378DD"/>
    <w:rsid w:val="00037B96"/>
    <w:rsid w:val="00037B98"/>
    <w:rsid w:val="00037CC9"/>
    <w:rsid w:val="00037E6B"/>
    <w:rsid w:val="000405BD"/>
    <w:rsid w:val="000406D4"/>
    <w:rsid w:val="00040E17"/>
    <w:rsid w:val="000414BE"/>
    <w:rsid w:val="00041E62"/>
    <w:rsid w:val="00042454"/>
    <w:rsid w:val="000424F4"/>
    <w:rsid w:val="0004276D"/>
    <w:rsid w:val="000428A1"/>
    <w:rsid w:val="00042C74"/>
    <w:rsid w:val="00042DA2"/>
    <w:rsid w:val="0004317F"/>
    <w:rsid w:val="00044D96"/>
    <w:rsid w:val="00044D9C"/>
    <w:rsid w:val="000450D0"/>
    <w:rsid w:val="00045420"/>
    <w:rsid w:val="00045996"/>
    <w:rsid w:val="00045CF7"/>
    <w:rsid w:val="00046141"/>
    <w:rsid w:val="00046CE3"/>
    <w:rsid w:val="00046DF1"/>
    <w:rsid w:val="000472EA"/>
    <w:rsid w:val="0004737F"/>
    <w:rsid w:val="0004757E"/>
    <w:rsid w:val="00047937"/>
    <w:rsid w:val="00050B1A"/>
    <w:rsid w:val="00050BD8"/>
    <w:rsid w:val="00050F65"/>
    <w:rsid w:val="00051307"/>
    <w:rsid w:val="00051DC8"/>
    <w:rsid w:val="00051E37"/>
    <w:rsid w:val="00052453"/>
    <w:rsid w:val="00052CD1"/>
    <w:rsid w:val="00052D9D"/>
    <w:rsid w:val="00052EAD"/>
    <w:rsid w:val="000531AD"/>
    <w:rsid w:val="000533E7"/>
    <w:rsid w:val="000536C8"/>
    <w:rsid w:val="00053740"/>
    <w:rsid w:val="00053EDD"/>
    <w:rsid w:val="00054582"/>
    <w:rsid w:val="000547A3"/>
    <w:rsid w:val="0005495D"/>
    <w:rsid w:val="00054CC0"/>
    <w:rsid w:val="00054E3C"/>
    <w:rsid w:val="00055AEE"/>
    <w:rsid w:val="00055B42"/>
    <w:rsid w:val="00056097"/>
    <w:rsid w:val="000567A0"/>
    <w:rsid w:val="00056C09"/>
    <w:rsid w:val="00056DE9"/>
    <w:rsid w:val="00057F25"/>
    <w:rsid w:val="0006013D"/>
    <w:rsid w:val="0006047E"/>
    <w:rsid w:val="00060573"/>
    <w:rsid w:val="000605C0"/>
    <w:rsid w:val="00061086"/>
    <w:rsid w:val="00061094"/>
    <w:rsid w:val="0006149C"/>
    <w:rsid w:val="0006165F"/>
    <w:rsid w:val="00061CE5"/>
    <w:rsid w:val="0006244A"/>
    <w:rsid w:val="00062979"/>
    <w:rsid w:val="0006342B"/>
    <w:rsid w:val="00063501"/>
    <w:rsid w:val="0006388E"/>
    <w:rsid w:val="00063AA0"/>
    <w:rsid w:val="00063E77"/>
    <w:rsid w:val="00063E7E"/>
    <w:rsid w:val="000645D8"/>
    <w:rsid w:val="00064629"/>
    <w:rsid w:val="00064674"/>
    <w:rsid w:val="000647B0"/>
    <w:rsid w:val="00064C64"/>
    <w:rsid w:val="00064E39"/>
    <w:rsid w:val="000652A6"/>
    <w:rsid w:val="00065FBA"/>
    <w:rsid w:val="000666A3"/>
    <w:rsid w:val="0006671E"/>
    <w:rsid w:val="00067031"/>
    <w:rsid w:val="0006711A"/>
    <w:rsid w:val="00067183"/>
    <w:rsid w:val="0006723F"/>
    <w:rsid w:val="00067308"/>
    <w:rsid w:val="000673B0"/>
    <w:rsid w:val="000674E6"/>
    <w:rsid w:val="00067701"/>
    <w:rsid w:val="00067784"/>
    <w:rsid w:val="00067B3D"/>
    <w:rsid w:val="00067C9E"/>
    <w:rsid w:val="0007056C"/>
    <w:rsid w:val="00070DA7"/>
    <w:rsid w:val="00070EAD"/>
    <w:rsid w:val="00071790"/>
    <w:rsid w:val="000719C1"/>
    <w:rsid w:val="000719CC"/>
    <w:rsid w:val="00071C4B"/>
    <w:rsid w:val="00071C8A"/>
    <w:rsid w:val="00071D3E"/>
    <w:rsid w:val="00071FF1"/>
    <w:rsid w:val="0007214D"/>
    <w:rsid w:val="0007281F"/>
    <w:rsid w:val="00072D4E"/>
    <w:rsid w:val="00073C0C"/>
    <w:rsid w:val="00073E30"/>
    <w:rsid w:val="00074096"/>
    <w:rsid w:val="000741A5"/>
    <w:rsid w:val="000744E7"/>
    <w:rsid w:val="00074676"/>
    <w:rsid w:val="00074714"/>
    <w:rsid w:val="000749E7"/>
    <w:rsid w:val="00074AC4"/>
    <w:rsid w:val="00074F84"/>
    <w:rsid w:val="000750BE"/>
    <w:rsid w:val="000750D2"/>
    <w:rsid w:val="000757FD"/>
    <w:rsid w:val="00075890"/>
    <w:rsid w:val="00076355"/>
    <w:rsid w:val="00076A6E"/>
    <w:rsid w:val="00076D0A"/>
    <w:rsid w:val="00077708"/>
    <w:rsid w:val="0007781C"/>
    <w:rsid w:val="00077962"/>
    <w:rsid w:val="00077987"/>
    <w:rsid w:val="00077A1F"/>
    <w:rsid w:val="00077D81"/>
    <w:rsid w:val="000803B5"/>
    <w:rsid w:val="00080968"/>
    <w:rsid w:val="00081BAF"/>
    <w:rsid w:val="00081DB1"/>
    <w:rsid w:val="0008201B"/>
    <w:rsid w:val="000825DE"/>
    <w:rsid w:val="00082AC6"/>
    <w:rsid w:val="00082BF8"/>
    <w:rsid w:val="00082EE6"/>
    <w:rsid w:val="00083107"/>
    <w:rsid w:val="000839BB"/>
    <w:rsid w:val="00083A0E"/>
    <w:rsid w:val="00083AC5"/>
    <w:rsid w:val="00083C66"/>
    <w:rsid w:val="00084511"/>
    <w:rsid w:val="000845FC"/>
    <w:rsid w:val="00084780"/>
    <w:rsid w:val="0008495D"/>
    <w:rsid w:val="00084BC7"/>
    <w:rsid w:val="00084CE6"/>
    <w:rsid w:val="00085959"/>
    <w:rsid w:val="00085FF1"/>
    <w:rsid w:val="0008618C"/>
    <w:rsid w:val="00086235"/>
    <w:rsid w:val="0008650C"/>
    <w:rsid w:val="000865D5"/>
    <w:rsid w:val="0008675B"/>
    <w:rsid w:val="000868A9"/>
    <w:rsid w:val="000869B5"/>
    <w:rsid w:val="00086C92"/>
    <w:rsid w:val="00087658"/>
    <w:rsid w:val="00087B43"/>
    <w:rsid w:val="00087C33"/>
    <w:rsid w:val="00090207"/>
    <w:rsid w:val="000902F5"/>
    <w:rsid w:val="00090406"/>
    <w:rsid w:val="00090B7E"/>
    <w:rsid w:val="00091000"/>
    <w:rsid w:val="0009163C"/>
    <w:rsid w:val="00091BB4"/>
    <w:rsid w:val="00091D45"/>
    <w:rsid w:val="000927CA"/>
    <w:rsid w:val="0009288E"/>
    <w:rsid w:val="00092B12"/>
    <w:rsid w:val="00093065"/>
    <w:rsid w:val="000932B8"/>
    <w:rsid w:val="000939DB"/>
    <w:rsid w:val="000940C0"/>
    <w:rsid w:val="0009413D"/>
    <w:rsid w:val="000941BC"/>
    <w:rsid w:val="00094247"/>
    <w:rsid w:val="0009430A"/>
    <w:rsid w:val="000944C4"/>
    <w:rsid w:val="000945B1"/>
    <w:rsid w:val="000946E9"/>
    <w:rsid w:val="000948F2"/>
    <w:rsid w:val="000949F2"/>
    <w:rsid w:val="00094BE2"/>
    <w:rsid w:val="00094E5A"/>
    <w:rsid w:val="000950F6"/>
    <w:rsid w:val="00095179"/>
    <w:rsid w:val="00095501"/>
    <w:rsid w:val="00095A19"/>
    <w:rsid w:val="00096047"/>
    <w:rsid w:val="000961DB"/>
    <w:rsid w:val="0009665E"/>
    <w:rsid w:val="00096B71"/>
    <w:rsid w:val="000975FE"/>
    <w:rsid w:val="000978E0"/>
    <w:rsid w:val="00097BBB"/>
    <w:rsid w:val="000A0195"/>
    <w:rsid w:val="000A19AF"/>
    <w:rsid w:val="000A19B2"/>
    <w:rsid w:val="000A22BD"/>
    <w:rsid w:val="000A2374"/>
    <w:rsid w:val="000A2621"/>
    <w:rsid w:val="000A3101"/>
    <w:rsid w:val="000A34DA"/>
    <w:rsid w:val="000A351A"/>
    <w:rsid w:val="000A3F09"/>
    <w:rsid w:val="000A5708"/>
    <w:rsid w:val="000A597A"/>
    <w:rsid w:val="000A5CF8"/>
    <w:rsid w:val="000A63D5"/>
    <w:rsid w:val="000A66FD"/>
    <w:rsid w:val="000A6A6F"/>
    <w:rsid w:val="000A6A77"/>
    <w:rsid w:val="000A6A9C"/>
    <w:rsid w:val="000A6B66"/>
    <w:rsid w:val="000A75B6"/>
    <w:rsid w:val="000A77BC"/>
    <w:rsid w:val="000A785F"/>
    <w:rsid w:val="000A788A"/>
    <w:rsid w:val="000A7C2F"/>
    <w:rsid w:val="000A7D3F"/>
    <w:rsid w:val="000A7E5C"/>
    <w:rsid w:val="000B063A"/>
    <w:rsid w:val="000B08BB"/>
    <w:rsid w:val="000B0A35"/>
    <w:rsid w:val="000B0B4D"/>
    <w:rsid w:val="000B0C0A"/>
    <w:rsid w:val="000B1D93"/>
    <w:rsid w:val="000B2631"/>
    <w:rsid w:val="000B26A0"/>
    <w:rsid w:val="000B2A70"/>
    <w:rsid w:val="000B31D7"/>
    <w:rsid w:val="000B3808"/>
    <w:rsid w:val="000B3C55"/>
    <w:rsid w:val="000B4790"/>
    <w:rsid w:val="000B4D34"/>
    <w:rsid w:val="000B4E59"/>
    <w:rsid w:val="000B51E0"/>
    <w:rsid w:val="000B535B"/>
    <w:rsid w:val="000B54F2"/>
    <w:rsid w:val="000B5A6D"/>
    <w:rsid w:val="000B5ABE"/>
    <w:rsid w:val="000B5CAE"/>
    <w:rsid w:val="000B5FD8"/>
    <w:rsid w:val="000B6292"/>
    <w:rsid w:val="000B630C"/>
    <w:rsid w:val="000B6353"/>
    <w:rsid w:val="000B679E"/>
    <w:rsid w:val="000B6CA7"/>
    <w:rsid w:val="000B718D"/>
    <w:rsid w:val="000B721E"/>
    <w:rsid w:val="000B7424"/>
    <w:rsid w:val="000B76DD"/>
    <w:rsid w:val="000B78DB"/>
    <w:rsid w:val="000B7C75"/>
    <w:rsid w:val="000C0401"/>
    <w:rsid w:val="000C076E"/>
    <w:rsid w:val="000C0D4D"/>
    <w:rsid w:val="000C1088"/>
    <w:rsid w:val="000C1297"/>
    <w:rsid w:val="000C1609"/>
    <w:rsid w:val="000C17AC"/>
    <w:rsid w:val="000C23BF"/>
    <w:rsid w:val="000C2BAF"/>
    <w:rsid w:val="000C30EB"/>
    <w:rsid w:val="000C3576"/>
    <w:rsid w:val="000C36B0"/>
    <w:rsid w:val="000C3B37"/>
    <w:rsid w:val="000C3FE4"/>
    <w:rsid w:val="000C4297"/>
    <w:rsid w:val="000C4302"/>
    <w:rsid w:val="000C45FD"/>
    <w:rsid w:val="000C51CD"/>
    <w:rsid w:val="000C54B9"/>
    <w:rsid w:val="000C5599"/>
    <w:rsid w:val="000C5EF7"/>
    <w:rsid w:val="000C67F7"/>
    <w:rsid w:val="000C6A6A"/>
    <w:rsid w:val="000C6F88"/>
    <w:rsid w:val="000C739A"/>
    <w:rsid w:val="000C75CC"/>
    <w:rsid w:val="000C79A1"/>
    <w:rsid w:val="000D0017"/>
    <w:rsid w:val="000D0022"/>
    <w:rsid w:val="000D0125"/>
    <w:rsid w:val="000D088B"/>
    <w:rsid w:val="000D0935"/>
    <w:rsid w:val="000D0C41"/>
    <w:rsid w:val="000D1AEE"/>
    <w:rsid w:val="000D2724"/>
    <w:rsid w:val="000D2EE3"/>
    <w:rsid w:val="000D2F0B"/>
    <w:rsid w:val="000D3189"/>
    <w:rsid w:val="000D3254"/>
    <w:rsid w:val="000D32C9"/>
    <w:rsid w:val="000D371B"/>
    <w:rsid w:val="000D3783"/>
    <w:rsid w:val="000D3CF0"/>
    <w:rsid w:val="000D3D8F"/>
    <w:rsid w:val="000D3EB2"/>
    <w:rsid w:val="000D4664"/>
    <w:rsid w:val="000D4B17"/>
    <w:rsid w:val="000D4C9A"/>
    <w:rsid w:val="000D4DDD"/>
    <w:rsid w:val="000D4F8D"/>
    <w:rsid w:val="000D52A6"/>
    <w:rsid w:val="000D52AA"/>
    <w:rsid w:val="000D5644"/>
    <w:rsid w:val="000D5D17"/>
    <w:rsid w:val="000D6B05"/>
    <w:rsid w:val="000D76E4"/>
    <w:rsid w:val="000D7800"/>
    <w:rsid w:val="000D78F3"/>
    <w:rsid w:val="000D7B58"/>
    <w:rsid w:val="000E0030"/>
    <w:rsid w:val="000E07C5"/>
    <w:rsid w:val="000E0819"/>
    <w:rsid w:val="000E1272"/>
    <w:rsid w:val="000E1647"/>
    <w:rsid w:val="000E1DCB"/>
    <w:rsid w:val="000E1F15"/>
    <w:rsid w:val="000E23AE"/>
    <w:rsid w:val="000E2489"/>
    <w:rsid w:val="000E28F0"/>
    <w:rsid w:val="000E292E"/>
    <w:rsid w:val="000E2A45"/>
    <w:rsid w:val="000E342A"/>
    <w:rsid w:val="000E3D93"/>
    <w:rsid w:val="000E4650"/>
    <w:rsid w:val="000E4C42"/>
    <w:rsid w:val="000E5342"/>
    <w:rsid w:val="000E6303"/>
    <w:rsid w:val="000E633B"/>
    <w:rsid w:val="000E6515"/>
    <w:rsid w:val="000E6C04"/>
    <w:rsid w:val="000E6E4B"/>
    <w:rsid w:val="000E6E6E"/>
    <w:rsid w:val="000E767E"/>
    <w:rsid w:val="000E7902"/>
    <w:rsid w:val="000E79D6"/>
    <w:rsid w:val="000E7BA1"/>
    <w:rsid w:val="000E7C0B"/>
    <w:rsid w:val="000E7FC7"/>
    <w:rsid w:val="000F05D7"/>
    <w:rsid w:val="000F081B"/>
    <w:rsid w:val="000F0CDF"/>
    <w:rsid w:val="000F0D00"/>
    <w:rsid w:val="000F0D28"/>
    <w:rsid w:val="000F0D4A"/>
    <w:rsid w:val="000F0EC1"/>
    <w:rsid w:val="000F0FE3"/>
    <w:rsid w:val="000F1834"/>
    <w:rsid w:val="000F1A14"/>
    <w:rsid w:val="000F1B73"/>
    <w:rsid w:val="000F1D2D"/>
    <w:rsid w:val="000F2A6A"/>
    <w:rsid w:val="000F3147"/>
    <w:rsid w:val="000F33B4"/>
    <w:rsid w:val="000F4204"/>
    <w:rsid w:val="000F42B5"/>
    <w:rsid w:val="000F4581"/>
    <w:rsid w:val="000F4BD8"/>
    <w:rsid w:val="000F4CFE"/>
    <w:rsid w:val="000F4FE0"/>
    <w:rsid w:val="000F5729"/>
    <w:rsid w:val="000F5B80"/>
    <w:rsid w:val="000F64C4"/>
    <w:rsid w:val="000F678E"/>
    <w:rsid w:val="000F7548"/>
    <w:rsid w:val="000F77CA"/>
    <w:rsid w:val="000F79A9"/>
    <w:rsid w:val="000F7B03"/>
    <w:rsid w:val="0010019D"/>
    <w:rsid w:val="00100312"/>
    <w:rsid w:val="0010035B"/>
    <w:rsid w:val="001006B8"/>
    <w:rsid w:val="00100700"/>
    <w:rsid w:val="00100F7A"/>
    <w:rsid w:val="00100FC3"/>
    <w:rsid w:val="00101A88"/>
    <w:rsid w:val="00101C75"/>
    <w:rsid w:val="00102394"/>
    <w:rsid w:val="001025D8"/>
    <w:rsid w:val="00102EE8"/>
    <w:rsid w:val="0010302B"/>
    <w:rsid w:val="001036B6"/>
    <w:rsid w:val="00103DC0"/>
    <w:rsid w:val="00103E4F"/>
    <w:rsid w:val="0010414F"/>
    <w:rsid w:val="00104C40"/>
    <w:rsid w:val="001054B1"/>
    <w:rsid w:val="0010567F"/>
    <w:rsid w:val="001057B1"/>
    <w:rsid w:val="00106A5A"/>
    <w:rsid w:val="00106A7D"/>
    <w:rsid w:val="00106AD2"/>
    <w:rsid w:val="00106CD9"/>
    <w:rsid w:val="00106EB8"/>
    <w:rsid w:val="0010732E"/>
    <w:rsid w:val="001073F9"/>
    <w:rsid w:val="00107642"/>
    <w:rsid w:val="00107B35"/>
    <w:rsid w:val="00107B58"/>
    <w:rsid w:val="00107FFD"/>
    <w:rsid w:val="00110202"/>
    <w:rsid w:val="00110874"/>
    <w:rsid w:val="00111224"/>
    <w:rsid w:val="00111250"/>
    <w:rsid w:val="00111459"/>
    <w:rsid w:val="001116A4"/>
    <w:rsid w:val="00111862"/>
    <w:rsid w:val="00111C2E"/>
    <w:rsid w:val="00111D59"/>
    <w:rsid w:val="00112296"/>
    <w:rsid w:val="00112A4A"/>
    <w:rsid w:val="00112AB1"/>
    <w:rsid w:val="00112B8A"/>
    <w:rsid w:val="00112D0F"/>
    <w:rsid w:val="00113256"/>
    <w:rsid w:val="00113445"/>
    <w:rsid w:val="00113589"/>
    <w:rsid w:val="001139F5"/>
    <w:rsid w:val="0011417F"/>
    <w:rsid w:val="001141CD"/>
    <w:rsid w:val="001142D8"/>
    <w:rsid w:val="00114695"/>
    <w:rsid w:val="0011482D"/>
    <w:rsid w:val="00114927"/>
    <w:rsid w:val="0011518A"/>
    <w:rsid w:val="00115477"/>
    <w:rsid w:val="001158AB"/>
    <w:rsid w:val="00115A3C"/>
    <w:rsid w:val="001165A0"/>
    <w:rsid w:val="00116691"/>
    <w:rsid w:val="0011762A"/>
    <w:rsid w:val="00117BB2"/>
    <w:rsid w:val="00117D8F"/>
    <w:rsid w:val="00120011"/>
    <w:rsid w:val="001201F6"/>
    <w:rsid w:val="001201FF"/>
    <w:rsid w:val="0012151B"/>
    <w:rsid w:val="00121D1E"/>
    <w:rsid w:val="00122050"/>
    <w:rsid w:val="00122079"/>
    <w:rsid w:val="00122165"/>
    <w:rsid w:val="001228D7"/>
    <w:rsid w:val="00123832"/>
    <w:rsid w:val="00123B57"/>
    <w:rsid w:val="0012457C"/>
    <w:rsid w:val="0012462C"/>
    <w:rsid w:val="001247B2"/>
    <w:rsid w:val="001248C2"/>
    <w:rsid w:val="00124D6C"/>
    <w:rsid w:val="00124E5A"/>
    <w:rsid w:val="00124F2A"/>
    <w:rsid w:val="00124FCF"/>
    <w:rsid w:val="001256FD"/>
    <w:rsid w:val="001257D0"/>
    <w:rsid w:val="00125D21"/>
    <w:rsid w:val="00125D57"/>
    <w:rsid w:val="00126036"/>
    <w:rsid w:val="00126187"/>
    <w:rsid w:val="001261CB"/>
    <w:rsid w:val="001263D4"/>
    <w:rsid w:val="001272DB"/>
    <w:rsid w:val="00127385"/>
    <w:rsid w:val="00127A76"/>
    <w:rsid w:val="00127C53"/>
    <w:rsid w:val="00130495"/>
    <w:rsid w:val="0013099B"/>
    <w:rsid w:val="00130EA2"/>
    <w:rsid w:val="00130FDB"/>
    <w:rsid w:val="00131032"/>
    <w:rsid w:val="001311C2"/>
    <w:rsid w:val="001313AA"/>
    <w:rsid w:val="00131472"/>
    <w:rsid w:val="001317E1"/>
    <w:rsid w:val="001317EB"/>
    <w:rsid w:val="00131B74"/>
    <w:rsid w:val="00131E45"/>
    <w:rsid w:val="00131FC7"/>
    <w:rsid w:val="001323CA"/>
    <w:rsid w:val="001325DB"/>
    <w:rsid w:val="001329CA"/>
    <w:rsid w:val="00132CE4"/>
    <w:rsid w:val="00132F54"/>
    <w:rsid w:val="001331D4"/>
    <w:rsid w:val="00133A25"/>
    <w:rsid w:val="00133AF8"/>
    <w:rsid w:val="00133CF9"/>
    <w:rsid w:val="00133E59"/>
    <w:rsid w:val="001349CF"/>
    <w:rsid w:val="00134C1E"/>
    <w:rsid w:val="00134D10"/>
    <w:rsid w:val="00134E8B"/>
    <w:rsid w:val="00134ED6"/>
    <w:rsid w:val="0013510F"/>
    <w:rsid w:val="001353EE"/>
    <w:rsid w:val="00135569"/>
    <w:rsid w:val="00135902"/>
    <w:rsid w:val="00135E9A"/>
    <w:rsid w:val="00136219"/>
    <w:rsid w:val="001367A9"/>
    <w:rsid w:val="00136B46"/>
    <w:rsid w:val="00136B97"/>
    <w:rsid w:val="00136EE2"/>
    <w:rsid w:val="001370AB"/>
    <w:rsid w:val="0013713F"/>
    <w:rsid w:val="00137C7E"/>
    <w:rsid w:val="00137FB8"/>
    <w:rsid w:val="0014042D"/>
    <w:rsid w:val="001404FE"/>
    <w:rsid w:val="001406B0"/>
    <w:rsid w:val="00140944"/>
    <w:rsid w:val="00140965"/>
    <w:rsid w:val="00140D63"/>
    <w:rsid w:val="00140E3E"/>
    <w:rsid w:val="00141171"/>
    <w:rsid w:val="001412E5"/>
    <w:rsid w:val="001416AF"/>
    <w:rsid w:val="001418EA"/>
    <w:rsid w:val="0014193C"/>
    <w:rsid w:val="00141B64"/>
    <w:rsid w:val="00141B77"/>
    <w:rsid w:val="00142437"/>
    <w:rsid w:val="00142F20"/>
    <w:rsid w:val="0014343F"/>
    <w:rsid w:val="0014377A"/>
    <w:rsid w:val="0014378B"/>
    <w:rsid w:val="00144328"/>
    <w:rsid w:val="00144452"/>
    <w:rsid w:val="00144C9B"/>
    <w:rsid w:val="00144E80"/>
    <w:rsid w:val="00145504"/>
    <w:rsid w:val="00145757"/>
    <w:rsid w:val="00145807"/>
    <w:rsid w:val="00145DE4"/>
    <w:rsid w:val="00145ED0"/>
    <w:rsid w:val="0014665F"/>
    <w:rsid w:val="001469D0"/>
    <w:rsid w:val="0014763B"/>
    <w:rsid w:val="001478F9"/>
    <w:rsid w:val="00150230"/>
    <w:rsid w:val="00150CCA"/>
    <w:rsid w:val="00150E5B"/>
    <w:rsid w:val="0015126D"/>
    <w:rsid w:val="001512FF"/>
    <w:rsid w:val="001515D6"/>
    <w:rsid w:val="0015227C"/>
    <w:rsid w:val="00152582"/>
    <w:rsid w:val="00152727"/>
    <w:rsid w:val="001527D1"/>
    <w:rsid w:val="00153F3A"/>
    <w:rsid w:val="00154607"/>
    <w:rsid w:val="001546FD"/>
    <w:rsid w:val="00154790"/>
    <w:rsid w:val="00154855"/>
    <w:rsid w:val="00154EF6"/>
    <w:rsid w:val="0015523E"/>
    <w:rsid w:val="00155607"/>
    <w:rsid w:val="001565EF"/>
    <w:rsid w:val="001567BE"/>
    <w:rsid w:val="00156C18"/>
    <w:rsid w:val="00157333"/>
    <w:rsid w:val="001575BA"/>
    <w:rsid w:val="001577FB"/>
    <w:rsid w:val="00157FB4"/>
    <w:rsid w:val="0016020E"/>
    <w:rsid w:val="00160215"/>
    <w:rsid w:val="00160418"/>
    <w:rsid w:val="00160422"/>
    <w:rsid w:val="0016077B"/>
    <w:rsid w:val="00160C8B"/>
    <w:rsid w:val="00160C8D"/>
    <w:rsid w:val="00161289"/>
    <w:rsid w:val="001614CD"/>
    <w:rsid w:val="001619C1"/>
    <w:rsid w:val="001619FA"/>
    <w:rsid w:val="00161CEA"/>
    <w:rsid w:val="00161FB4"/>
    <w:rsid w:val="001623D1"/>
    <w:rsid w:val="0016296D"/>
    <w:rsid w:val="00162A1D"/>
    <w:rsid w:val="00162A96"/>
    <w:rsid w:val="00162D6D"/>
    <w:rsid w:val="00162D8E"/>
    <w:rsid w:val="00163BBA"/>
    <w:rsid w:val="00164070"/>
    <w:rsid w:val="001643CE"/>
    <w:rsid w:val="00164D4F"/>
    <w:rsid w:val="00164F5A"/>
    <w:rsid w:val="00165038"/>
    <w:rsid w:val="0016545B"/>
    <w:rsid w:val="001656DB"/>
    <w:rsid w:val="00165704"/>
    <w:rsid w:val="00165B3B"/>
    <w:rsid w:val="00165C63"/>
    <w:rsid w:val="00165E02"/>
    <w:rsid w:val="00166300"/>
    <w:rsid w:val="00166414"/>
    <w:rsid w:val="00166701"/>
    <w:rsid w:val="0016686C"/>
    <w:rsid w:val="00166880"/>
    <w:rsid w:val="00166A25"/>
    <w:rsid w:val="00166AB6"/>
    <w:rsid w:val="00166C6E"/>
    <w:rsid w:val="00166E40"/>
    <w:rsid w:val="001671C9"/>
    <w:rsid w:val="00167207"/>
    <w:rsid w:val="0016735B"/>
    <w:rsid w:val="00167BC9"/>
    <w:rsid w:val="00167BCC"/>
    <w:rsid w:val="00167C79"/>
    <w:rsid w:val="00167CAA"/>
    <w:rsid w:val="00167DB4"/>
    <w:rsid w:val="00170584"/>
    <w:rsid w:val="001706B3"/>
    <w:rsid w:val="0017077A"/>
    <w:rsid w:val="00170CD2"/>
    <w:rsid w:val="001710FF"/>
    <w:rsid w:val="001719D6"/>
    <w:rsid w:val="00171B17"/>
    <w:rsid w:val="00172534"/>
    <w:rsid w:val="0017297D"/>
    <w:rsid w:val="00172F9D"/>
    <w:rsid w:val="00173EB8"/>
    <w:rsid w:val="001744F7"/>
    <w:rsid w:val="00174564"/>
    <w:rsid w:val="00174763"/>
    <w:rsid w:val="00174951"/>
    <w:rsid w:val="00175E46"/>
    <w:rsid w:val="00175ECC"/>
    <w:rsid w:val="001763A5"/>
    <w:rsid w:val="00176520"/>
    <w:rsid w:val="00176A51"/>
    <w:rsid w:val="00176BEF"/>
    <w:rsid w:val="0017745B"/>
    <w:rsid w:val="00177801"/>
    <w:rsid w:val="00177972"/>
    <w:rsid w:val="001802AD"/>
    <w:rsid w:val="001808F4"/>
    <w:rsid w:val="001814A4"/>
    <w:rsid w:val="0018154F"/>
    <w:rsid w:val="001816C7"/>
    <w:rsid w:val="00182068"/>
    <w:rsid w:val="00182158"/>
    <w:rsid w:val="001824AA"/>
    <w:rsid w:val="001825F4"/>
    <w:rsid w:val="00182F58"/>
    <w:rsid w:val="00183141"/>
    <w:rsid w:val="0018314B"/>
    <w:rsid w:val="001832C1"/>
    <w:rsid w:val="001833FC"/>
    <w:rsid w:val="001834C9"/>
    <w:rsid w:val="00184094"/>
    <w:rsid w:val="0018546F"/>
    <w:rsid w:val="00185D45"/>
    <w:rsid w:val="00186FEF"/>
    <w:rsid w:val="00187302"/>
    <w:rsid w:val="0018732A"/>
    <w:rsid w:val="001873F9"/>
    <w:rsid w:val="001875C4"/>
    <w:rsid w:val="00190045"/>
    <w:rsid w:val="001908A0"/>
    <w:rsid w:val="00190E93"/>
    <w:rsid w:val="001911E8"/>
    <w:rsid w:val="0019293D"/>
    <w:rsid w:val="00192AE7"/>
    <w:rsid w:val="00192DAD"/>
    <w:rsid w:val="00192DD8"/>
    <w:rsid w:val="001932D5"/>
    <w:rsid w:val="001935AF"/>
    <w:rsid w:val="00193921"/>
    <w:rsid w:val="001939F6"/>
    <w:rsid w:val="00193BA0"/>
    <w:rsid w:val="00193BCC"/>
    <w:rsid w:val="00193E77"/>
    <w:rsid w:val="001949E9"/>
    <w:rsid w:val="0019500E"/>
    <w:rsid w:val="00195089"/>
    <w:rsid w:val="00195593"/>
    <w:rsid w:val="00195785"/>
    <w:rsid w:val="0019584E"/>
    <w:rsid w:val="00195989"/>
    <w:rsid w:val="001961E4"/>
    <w:rsid w:val="00196D3A"/>
    <w:rsid w:val="00197DA1"/>
    <w:rsid w:val="00197EB1"/>
    <w:rsid w:val="001A01D5"/>
    <w:rsid w:val="001A0296"/>
    <w:rsid w:val="001A1398"/>
    <w:rsid w:val="001A1B6E"/>
    <w:rsid w:val="001A322B"/>
    <w:rsid w:val="001A3935"/>
    <w:rsid w:val="001A4023"/>
    <w:rsid w:val="001A43BF"/>
    <w:rsid w:val="001A49D3"/>
    <w:rsid w:val="001A4C97"/>
    <w:rsid w:val="001A4E90"/>
    <w:rsid w:val="001A5473"/>
    <w:rsid w:val="001A54C2"/>
    <w:rsid w:val="001A5916"/>
    <w:rsid w:val="001A6486"/>
    <w:rsid w:val="001A66CE"/>
    <w:rsid w:val="001A6BD5"/>
    <w:rsid w:val="001A6D74"/>
    <w:rsid w:val="001A6EF1"/>
    <w:rsid w:val="001A76AA"/>
    <w:rsid w:val="001A7826"/>
    <w:rsid w:val="001A7854"/>
    <w:rsid w:val="001A7EB3"/>
    <w:rsid w:val="001B01EE"/>
    <w:rsid w:val="001B03D1"/>
    <w:rsid w:val="001B0431"/>
    <w:rsid w:val="001B0A29"/>
    <w:rsid w:val="001B0E21"/>
    <w:rsid w:val="001B105D"/>
    <w:rsid w:val="001B1202"/>
    <w:rsid w:val="001B165B"/>
    <w:rsid w:val="001B19DD"/>
    <w:rsid w:val="001B2593"/>
    <w:rsid w:val="001B2BE9"/>
    <w:rsid w:val="001B2D28"/>
    <w:rsid w:val="001B308A"/>
    <w:rsid w:val="001B3306"/>
    <w:rsid w:val="001B3FD2"/>
    <w:rsid w:val="001B4EC8"/>
    <w:rsid w:val="001B5066"/>
    <w:rsid w:val="001B57B0"/>
    <w:rsid w:val="001B5E44"/>
    <w:rsid w:val="001B6E4A"/>
    <w:rsid w:val="001B6F98"/>
    <w:rsid w:val="001B71C4"/>
    <w:rsid w:val="001B78DC"/>
    <w:rsid w:val="001B7961"/>
    <w:rsid w:val="001B7E2E"/>
    <w:rsid w:val="001B7E6C"/>
    <w:rsid w:val="001C0025"/>
    <w:rsid w:val="001C04C9"/>
    <w:rsid w:val="001C0706"/>
    <w:rsid w:val="001C0889"/>
    <w:rsid w:val="001C08C7"/>
    <w:rsid w:val="001C1193"/>
    <w:rsid w:val="001C1D5B"/>
    <w:rsid w:val="001C21D0"/>
    <w:rsid w:val="001C241C"/>
    <w:rsid w:val="001C2576"/>
    <w:rsid w:val="001C25B0"/>
    <w:rsid w:val="001C2798"/>
    <w:rsid w:val="001C2A5E"/>
    <w:rsid w:val="001C2B8D"/>
    <w:rsid w:val="001C2FA6"/>
    <w:rsid w:val="001C329F"/>
    <w:rsid w:val="001C36D4"/>
    <w:rsid w:val="001C3BD1"/>
    <w:rsid w:val="001C3D83"/>
    <w:rsid w:val="001C40DE"/>
    <w:rsid w:val="001C4212"/>
    <w:rsid w:val="001C50F8"/>
    <w:rsid w:val="001C50FF"/>
    <w:rsid w:val="001C5545"/>
    <w:rsid w:val="001C561B"/>
    <w:rsid w:val="001C5746"/>
    <w:rsid w:val="001C61BF"/>
    <w:rsid w:val="001C6BCA"/>
    <w:rsid w:val="001C727D"/>
    <w:rsid w:val="001C72D4"/>
    <w:rsid w:val="001C76E2"/>
    <w:rsid w:val="001C7C3E"/>
    <w:rsid w:val="001C7CEB"/>
    <w:rsid w:val="001C7DB1"/>
    <w:rsid w:val="001C7F02"/>
    <w:rsid w:val="001C7F07"/>
    <w:rsid w:val="001C7F70"/>
    <w:rsid w:val="001D05FA"/>
    <w:rsid w:val="001D05FC"/>
    <w:rsid w:val="001D06F3"/>
    <w:rsid w:val="001D0A5E"/>
    <w:rsid w:val="001D1A59"/>
    <w:rsid w:val="001D1F80"/>
    <w:rsid w:val="001D2CCD"/>
    <w:rsid w:val="001D2E48"/>
    <w:rsid w:val="001D305C"/>
    <w:rsid w:val="001D31F1"/>
    <w:rsid w:val="001D34D4"/>
    <w:rsid w:val="001D3C2C"/>
    <w:rsid w:val="001D3E2B"/>
    <w:rsid w:val="001D3F43"/>
    <w:rsid w:val="001D40B3"/>
    <w:rsid w:val="001D462A"/>
    <w:rsid w:val="001D4666"/>
    <w:rsid w:val="001D4C66"/>
    <w:rsid w:val="001D4C7C"/>
    <w:rsid w:val="001D548C"/>
    <w:rsid w:val="001D558E"/>
    <w:rsid w:val="001D55FD"/>
    <w:rsid w:val="001D5CBF"/>
    <w:rsid w:val="001D6410"/>
    <w:rsid w:val="001D6451"/>
    <w:rsid w:val="001D65EB"/>
    <w:rsid w:val="001D67D8"/>
    <w:rsid w:val="001D69A4"/>
    <w:rsid w:val="001D6BDC"/>
    <w:rsid w:val="001D6E45"/>
    <w:rsid w:val="001D6E87"/>
    <w:rsid w:val="001D78BD"/>
    <w:rsid w:val="001D7A98"/>
    <w:rsid w:val="001E0261"/>
    <w:rsid w:val="001E05DE"/>
    <w:rsid w:val="001E0C11"/>
    <w:rsid w:val="001E0D8D"/>
    <w:rsid w:val="001E0F01"/>
    <w:rsid w:val="001E14CD"/>
    <w:rsid w:val="001E1892"/>
    <w:rsid w:val="001E1CE7"/>
    <w:rsid w:val="001E20A0"/>
    <w:rsid w:val="001E292A"/>
    <w:rsid w:val="001E29D3"/>
    <w:rsid w:val="001E34E9"/>
    <w:rsid w:val="001E3565"/>
    <w:rsid w:val="001E382E"/>
    <w:rsid w:val="001E4B77"/>
    <w:rsid w:val="001E58B2"/>
    <w:rsid w:val="001E5A69"/>
    <w:rsid w:val="001E5F60"/>
    <w:rsid w:val="001E67FB"/>
    <w:rsid w:val="001E6A82"/>
    <w:rsid w:val="001E6BDF"/>
    <w:rsid w:val="001E6C5B"/>
    <w:rsid w:val="001E6CA7"/>
    <w:rsid w:val="001E76AF"/>
    <w:rsid w:val="001E77D5"/>
    <w:rsid w:val="001E7AC9"/>
    <w:rsid w:val="001E7ADC"/>
    <w:rsid w:val="001E7E15"/>
    <w:rsid w:val="001F016C"/>
    <w:rsid w:val="001F02DA"/>
    <w:rsid w:val="001F088B"/>
    <w:rsid w:val="001F0AEA"/>
    <w:rsid w:val="001F0AFD"/>
    <w:rsid w:val="001F0E4D"/>
    <w:rsid w:val="001F14A1"/>
    <w:rsid w:val="001F159E"/>
    <w:rsid w:val="001F1735"/>
    <w:rsid w:val="001F17AB"/>
    <w:rsid w:val="001F1B23"/>
    <w:rsid w:val="001F1C38"/>
    <w:rsid w:val="001F2395"/>
    <w:rsid w:val="001F2681"/>
    <w:rsid w:val="001F2808"/>
    <w:rsid w:val="001F2A62"/>
    <w:rsid w:val="001F2C85"/>
    <w:rsid w:val="001F2E98"/>
    <w:rsid w:val="001F31FE"/>
    <w:rsid w:val="001F33D7"/>
    <w:rsid w:val="001F34F6"/>
    <w:rsid w:val="001F3F1A"/>
    <w:rsid w:val="001F4161"/>
    <w:rsid w:val="001F42F9"/>
    <w:rsid w:val="001F44A7"/>
    <w:rsid w:val="001F46E7"/>
    <w:rsid w:val="001F4966"/>
    <w:rsid w:val="001F4E55"/>
    <w:rsid w:val="001F4EC3"/>
    <w:rsid w:val="001F4F09"/>
    <w:rsid w:val="001F52BC"/>
    <w:rsid w:val="001F6B28"/>
    <w:rsid w:val="001F6CF1"/>
    <w:rsid w:val="001F6D09"/>
    <w:rsid w:val="001F6DC4"/>
    <w:rsid w:val="001F76DA"/>
    <w:rsid w:val="002003C5"/>
    <w:rsid w:val="00200567"/>
    <w:rsid w:val="00201503"/>
    <w:rsid w:val="00201690"/>
    <w:rsid w:val="00201802"/>
    <w:rsid w:val="00201AC5"/>
    <w:rsid w:val="00201CDC"/>
    <w:rsid w:val="00201D9F"/>
    <w:rsid w:val="00202242"/>
    <w:rsid w:val="002027E5"/>
    <w:rsid w:val="00202B3C"/>
    <w:rsid w:val="00202BE0"/>
    <w:rsid w:val="00202C90"/>
    <w:rsid w:val="0020399E"/>
    <w:rsid w:val="00203E5A"/>
    <w:rsid w:val="00203E6E"/>
    <w:rsid w:val="0020517A"/>
    <w:rsid w:val="00205746"/>
    <w:rsid w:val="00205B50"/>
    <w:rsid w:val="00205D48"/>
    <w:rsid w:val="002061E7"/>
    <w:rsid w:val="00206914"/>
    <w:rsid w:val="002069D1"/>
    <w:rsid w:val="0020709D"/>
    <w:rsid w:val="00207345"/>
    <w:rsid w:val="00207BFD"/>
    <w:rsid w:val="00207C38"/>
    <w:rsid w:val="00210A29"/>
    <w:rsid w:val="00211503"/>
    <w:rsid w:val="00211536"/>
    <w:rsid w:val="00211598"/>
    <w:rsid w:val="00211EF4"/>
    <w:rsid w:val="00211F3B"/>
    <w:rsid w:val="00211F80"/>
    <w:rsid w:val="002121C7"/>
    <w:rsid w:val="00212643"/>
    <w:rsid w:val="002127ED"/>
    <w:rsid w:val="00212BBE"/>
    <w:rsid w:val="00212CB4"/>
    <w:rsid w:val="00213175"/>
    <w:rsid w:val="00213445"/>
    <w:rsid w:val="002137DF"/>
    <w:rsid w:val="00213E38"/>
    <w:rsid w:val="00214061"/>
    <w:rsid w:val="002146E8"/>
    <w:rsid w:val="00214957"/>
    <w:rsid w:val="00214A19"/>
    <w:rsid w:val="00214C8E"/>
    <w:rsid w:val="00214E9A"/>
    <w:rsid w:val="00215018"/>
    <w:rsid w:val="0021558B"/>
    <w:rsid w:val="00215BF3"/>
    <w:rsid w:val="00215C08"/>
    <w:rsid w:val="00215C4B"/>
    <w:rsid w:val="00215C88"/>
    <w:rsid w:val="00215CF8"/>
    <w:rsid w:val="00215E17"/>
    <w:rsid w:val="002163FF"/>
    <w:rsid w:val="002169D2"/>
    <w:rsid w:val="00216CD3"/>
    <w:rsid w:val="00216D8B"/>
    <w:rsid w:val="00217280"/>
    <w:rsid w:val="0021795E"/>
    <w:rsid w:val="00220A8E"/>
    <w:rsid w:val="00220DF7"/>
    <w:rsid w:val="00221522"/>
    <w:rsid w:val="00221DCB"/>
    <w:rsid w:val="00221FD3"/>
    <w:rsid w:val="002224F7"/>
    <w:rsid w:val="00222C54"/>
    <w:rsid w:val="002236AD"/>
    <w:rsid w:val="002241C9"/>
    <w:rsid w:val="0022460F"/>
    <w:rsid w:val="00224678"/>
    <w:rsid w:val="0022469E"/>
    <w:rsid w:val="002247F1"/>
    <w:rsid w:val="00224A66"/>
    <w:rsid w:val="00224A68"/>
    <w:rsid w:val="00224F80"/>
    <w:rsid w:val="002250B9"/>
    <w:rsid w:val="00225193"/>
    <w:rsid w:val="00225521"/>
    <w:rsid w:val="002256D0"/>
    <w:rsid w:val="00225A6D"/>
    <w:rsid w:val="00225F3C"/>
    <w:rsid w:val="0022670F"/>
    <w:rsid w:val="00226955"/>
    <w:rsid w:val="00226979"/>
    <w:rsid w:val="00226BE7"/>
    <w:rsid w:val="00227230"/>
    <w:rsid w:val="00227A6B"/>
    <w:rsid w:val="00227BA8"/>
    <w:rsid w:val="00227C82"/>
    <w:rsid w:val="00230140"/>
    <w:rsid w:val="00230431"/>
    <w:rsid w:val="002310C7"/>
    <w:rsid w:val="0023208A"/>
    <w:rsid w:val="00232425"/>
    <w:rsid w:val="00232D8A"/>
    <w:rsid w:val="00233802"/>
    <w:rsid w:val="00233902"/>
    <w:rsid w:val="00233BF9"/>
    <w:rsid w:val="002342EE"/>
    <w:rsid w:val="002343D8"/>
    <w:rsid w:val="002345B6"/>
    <w:rsid w:val="0023511B"/>
    <w:rsid w:val="00235238"/>
    <w:rsid w:val="002357DE"/>
    <w:rsid w:val="00235C02"/>
    <w:rsid w:val="002361C8"/>
    <w:rsid w:val="0023639F"/>
    <w:rsid w:val="0023657D"/>
    <w:rsid w:val="0023668C"/>
    <w:rsid w:val="002370D0"/>
    <w:rsid w:val="00237237"/>
    <w:rsid w:val="002372E9"/>
    <w:rsid w:val="00237C3C"/>
    <w:rsid w:val="0024025F"/>
    <w:rsid w:val="00240E68"/>
    <w:rsid w:val="002415E9"/>
    <w:rsid w:val="0024188F"/>
    <w:rsid w:val="00241A77"/>
    <w:rsid w:val="00241C8D"/>
    <w:rsid w:val="00241F92"/>
    <w:rsid w:val="00242032"/>
    <w:rsid w:val="002422B8"/>
    <w:rsid w:val="002423A9"/>
    <w:rsid w:val="00242B02"/>
    <w:rsid w:val="00243D0F"/>
    <w:rsid w:val="00243D9F"/>
    <w:rsid w:val="002445B8"/>
    <w:rsid w:val="00245684"/>
    <w:rsid w:val="002459C5"/>
    <w:rsid w:val="00245A0F"/>
    <w:rsid w:val="00245E71"/>
    <w:rsid w:val="00245F57"/>
    <w:rsid w:val="0024671F"/>
    <w:rsid w:val="0024672A"/>
    <w:rsid w:val="00246CEF"/>
    <w:rsid w:val="002478C5"/>
    <w:rsid w:val="00247C84"/>
    <w:rsid w:val="00247CF5"/>
    <w:rsid w:val="0025003B"/>
    <w:rsid w:val="0025048C"/>
    <w:rsid w:val="0025082A"/>
    <w:rsid w:val="00250B4F"/>
    <w:rsid w:val="00251006"/>
    <w:rsid w:val="00251094"/>
    <w:rsid w:val="002514AF"/>
    <w:rsid w:val="00251589"/>
    <w:rsid w:val="002521F0"/>
    <w:rsid w:val="00252969"/>
    <w:rsid w:val="00252A63"/>
    <w:rsid w:val="0025326E"/>
    <w:rsid w:val="002537C8"/>
    <w:rsid w:val="00253EB4"/>
    <w:rsid w:val="0025425C"/>
    <w:rsid w:val="00254303"/>
    <w:rsid w:val="0025462B"/>
    <w:rsid w:val="002547C8"/>
    <w:rsid w:val="00254F29"/>
    <w:rsid w:val="002552A3"/>
    <w:rsid w:val="00255564"/>
    <w:rsid w:val="00255A0B"/>
    <w:rsid w:val="00255A8E"/>
    <w:rsid w:val="00255D84"/>
    <w:rsid w:val="00255FC4"/>
    <w:rsid w:val="00256985"/>
    <w:rsid w:val="00256A48"/>
    <w:rsid w:val="0026062F"/>
    <w:rsid w:val="00260E63"/>
    <w:rsid w:val="00261347"/>
    <w:rsid w:val="002614B6"/>
    <w:rsid w:val="00261508"/>
    <w:rsid w:val="0026199C"/>
    <w:rsid w:val="00261BCF"/>
    <w:rsid w:val="00262197"/>
    <w:rsid w:val="00263010"/>
    <w:rsid w:val="0026346F"/>
    <w:rsid w:val="002635CB"/>
    <w:rsid w:val="002638E5"/>
    <w:rsid w:val="00263947"/>
    <w:rsid w:val="00263996"/>
    <w:rsid w:val="00263BDF"/>
    <w:rsid w:val="002643F3"/>
    <w:rsid w:val="00264A0B"/>
    <w:rsid w:val="00265701"/>
    <w:rsid w:val="00265951"/>
    <w:rsid w:val="00265C3F"/>
    <w:rsid w:val="00265D72"/>
    <w:rsid w:val="00266104"/>
    <w:rsid w:val="0026645F"/>
    <w:rsid w:val="00267510"/>
    <w:rsid w:val="00270635"/>
    <w:rsid w:val="00270750"/>
    <w:rsid w:val="002709B5"/>
    <w:rsid w:val="002709D9"/>
    <w:rsid w:val="0027145D"/>
    <w:rsid w:val="002717ED"/>
    <w:rsid w:val="00271F59"/>
    <w:rsid w:val="00271F95"/>
    <w:rsid w:val="00272730"/>
    <w:rsid w:val="0027292A"/>
    <w:rsid w:val="0027360C"/>
    <w:rsid w:val="0027420C"/>
    <w:rsid w:val="00274713"/>
    <w:rsid w:val="00274B4E"/>
    <w:rsid w:val="00274B84"/>
    <w:rsid w:val="00274BA4"/>
    <w:rsid w:val="00275570"/>
    <w:rsid w:val="00275785"/>
    <w:rsid w:val="00275B10"/>
    <w:rsid w:val="00276438"/>
    <w:rsid w:val="002764AA"/>
    <w:rsid w:val="0027653C"/>
    <w:rsid w:val="00276D6C"/>
    <w:rsid w:val="00277881"/>
    <w:rsid w:val="00277930"/>
    <w:rsid w:val="00277E0F"/>
    <w:rsid w:val="00280366"/>
    <w:rsid w:val="002805F1"/>
    <w:rsid w:val="00280A35"/>
    <w:rsid w:val="00280B34"/>
    <w:rsid w:val="002815A2"/>
    <w:rsid w:val="00281FDA"/>
    <w:rsid w:val="00282345"/>
    <w:rsid w:val="00282E56"/>
    <w:rsid w:val="00282F06"/>
    <w:rsid w:val="00283415"/>
    <w:rsid w:val="00283551"/>
    <w:rsid w:val="002835A3"/>
    <w:rsid w:val="00283642"/>
    <w:rsid w:val="002841DB"/>
    <w:rsid w:val="00284259"/>
    <w:rsid w:val="0028493C"/>
    <w:rsid w:val="00284D2A"/>
    <w:rsid w:val="00285147"/>
    <w:rsid w:val="00285279"/>
    <w:rsid w:val="0028562A"/>
    <w:rsid w:val="0028566D"/>
    <w:rsid w:val="00285ADE"/>
    <w:rsid w:val="00285E7D"/>
    <w:rsid w:val="00285FB9"/>
    <w:rsid w:val="00287AC2"/>
    <w:rsid w:val="00287D57"/>
    <w:rsid w:val="002902DE"/>
    <w:rsid w:val="00290EF0"/>
    <w:rsid w:val="00290F09"/>
    <w:rsid w:val="00291157"/>
    <w:rsid w:val="00291239"/>
    <w:rsid w:val="002913C0"/>
    <w:rsid w:val="00291676"/>
    <w:rsid w:val="002916E0"/>
    <w:rsid w:val="002918B1"/>
    <w:rsid w:val="00291C2C"/>
    <w:rsid w:val="00291EE4"/>
    <w:rsid w:val="002922A0"/>
    <w:rsid w:val="002925BA"/>
    <w:rsid w:val="0029337C"/>
    <w:rsid w:val="002935B6"/>
    <w:rsid w:val="0029383C"/>
    <w:rsid w:val="00293886"/>
    <w:rsid w:val="00293D08"/>
    <w:rsid w:val="00293FBE"/>
    <w:rsid w:val="0029432B"/>
    <w:rsid w:val="00294D11"/>
    <w:rsid w:val="0029512B"/>
    <w:rsid w:val="00295160"/>
    <w:rsid w:val="00295B4E"/>
    <w:rsid w:val="00295CBE"/>
    <w:rsid w:val="002967F7"/>
    <w:rsid w:val="00296824"/>
    <w:rsid w:val="00296B5A"/>
    <w:rsid w:val="00296E32"/>
    <w:rsid w:val="00296F5A"/>
    <w:rsid w:val="00297A7D"/>
    <w:rsid w:val="002A00B8"/>
    <w:rsid w:val="002A00FF"/>
    <w:rsid w:val="002A06C5"/>
    <w:rsid w:val="002A0961"/>
    <w:rsid w:val="002A0AB1"/>
    <w:rsid w:val="002A0FBC"/>
    <w:rsid w:val="002A1018"/>
    <w:rsid w:val="002A10A4"/>
    <w:rsid w:val="002A130E"/>
    <w:rsid w:val="002A15C1"/>
    <w:rsid w:val="002A17C3"/>
    <w:rsid w:val="002A195B"/>
    <w:rsid w:val="002A27FE"/>
    <w:rsid w:val="002A2852"/>
    <w:rsid w:val="002A2DB0"/>
    <w:rsid w:val="002A3281"/>
    <w:rsid w:val="002A3590"/>
    <w:rsid w:val="002A35FE"/>
    <w:rsid w:val="002A363E"/>
    <w:rsid w:val="002A3B53"/>
    <w:rsid w:val="002A3D9C"/>
    <w:rsid w:val="002A3F68"/>
    <w:rsid w:val="002A4142"/>
    <w:rsid w:val="002A4155"/>
    <w:rsid w:val="002A426B"/>
    <w:rsid w:val="002A4313"/>
    <w:rsid w:val="002A4B13"/>
    <w:rsid w:val="002A4C65"/>
    <w:rsid w:val="002A4C9E"/>
    <w:rsid w:val="002A50ED"/>
    <w:rsid w:val="002A53E9"/>
    <w:rsid w:val="002A56DD"/>
    <w:rsid w:val="002A5F20"/>
    <w:rsid w:val="002A60EF"/>
    <w:rsid w:val="002A66C4"/>
    <w:rsid w:val="002A6FBA"/>
    <w:rsid w:val="002A7930"/>
    <w:rsid w:val="002A7CBD"/>
    <w:rsid w:val="002A7DC5"/>
    <w:rsid w:val="002A7E5F"/>
    <w:rsid w:val="002B024F"/>
    <w:rsid w:val="002B0394"/>
    <w:rsid w:val="002B0415"/>
    <w:rsid w:val="002B0536"/>
    <w:rsid w:val="002B0FDB"/>
    <w:rsid w:val="002B1088"/>
    <w:rsid w:val="002B1577"/>
    <w:rsid w:val="002B15B2"/>
    <w:rsid w:val="002B17D4"/>
    <w:rsid w:val="002B1A00"/>
    <w:rsid w:val="002B1CF9"/>
    <w:rsid w:val="002B2313"/>
    <w:rsid w:val="002B2DD0"/>
    <w:rsid w:val="002B3E62"/>
    <w:rsid w:val="002B4379"/>
    <w:rsid w:val="002B47BC"/>
    <w:rsid w:val="002B48E2"/>
    <w:rsid w:val="002B4BDF"/>
    <w:rsid w:val="002B567F"/>
    <w:rsid w:val="002B587F"/>
    <w:rsid w:val="002B5FD4"/>
    <w:rsid w:val="002B68A0"/>
    <w:rsid w:val="002B6C92"/>
    <w:rsid w:val="002B6F8A"/>
    <w:rsid w:val="002B75DD"/>
    <w:rsid w:val="002B762F"/>
    <w:rsid w:val="002B785B"/>
    <w:rsid w:val="002B78B7"/>
    <w:rsid w:val="002B78EF"/>
    <w:rsid w:val="002B7F43"/>
    <w:rsid w:val="002C00BC"/>
    <w:rsid w:val="002C0357"/>
    <w:rsid w:val="002C0C3C"/>
    <w:rsid w:val="002C1037"/>
    <w:rsid w:val="002C172F"/>
    <w:rsid w:val="002C1E30"/>
    <w:rsid w:val="002C1EE1"/>
    <w:rsid w:val="002C220C"/>
    <w:rsid w:val="002C2510"/>
    <w:rsid w:val="002C27CF"/>
    <w:rsid w:val="002C2F8F"/>
    <w:rsid w:val="002C3180"/>
    <w:rsid w:val="002C324A"/>
    <w:rsid w:val="002C369F"/>
    <w:rsid w:val="002C36F2"/>
    <w:rsid w:val="002C3BB5"/>
    <w:rsid w:val="002C4259"/>
    <w:rsid w:val="002C4385"/>
    <w:rsid w:val="002C4F5C"/>
    <w:rsid w:val="002C5258"/>
    <w:rsid w:val="002C5342"/>
    <w:rsid w:val="002C537C"/>
    <w:rsid w:val="002C5483"/>
    <w:rsid w:val="002C5674"/>
    <w:rsid w:val="002C5904"/>
    <w:rsid w:val="002C5BE3"/>
    <w:rsid w:val="002C5E3F"/>
    <w:rsid w:val="002C5E5E"/>
    <w:rsid w:val="002C60D6"/>
    <w:rsid w:val="002C62FA"/>
    <w:rsid w:val="002C636F"/>
    <w:rsid w:val="002C64B9"/>
    <w:rsid w:val="002C64D2"/>
    <w:rsid w:val="002C68B4"/>
    <w:rsid w:val="002C6A7B"/>
    <w:rsid w:val="002C6C40"/>
    <w:rsid w:val="002C6F0A"/>
    <w:rsid w:val="002C7094"/>
    <w:rsid w:val="002C7AC1"/>
    <w:rsid w:val="002C7E05"/>
    <w:rsid w:val="002C7F18"/>
    <w:rsid w:val="002D0090"/>
    <w:rsid w:val="002D00DF"/>
    <w:rsid w:val="002D1633"/>
    <w:rsid w:val="002D195E"/>
    <w:rsid w:val="002D2074"/>
    <w:rsid w:val="002D2718"/>
    <w:rsid w:val="002D2ADB"/>
    <w:rsid w:val="002D2E3F"/>
    <w:rsid w:val="002D2FCE"/>
    <w:rsid w:val="002D30D3"/>
    <w:rsid w:val="002D3790"/>
    <w:rsid w:val="002D40D9"/>
    <w:rsid w:val="002D435C"/>
    <w:rsid w:val="002D447A"/>
    <w:rsid w:val="002D4840"/>
    <w:rsid w:val="002D4DCD"/>
    <w:rsid w:val="002D51BF"/>
    <w:rsid w:val="002D5439"/>
    <w:rsid w:val="002D57DD"/>
    <w:rsid w:val="002D5B20"/>
    <w:rsid w:val="002D5E63"/>
    <w:rsid w:val="002D5F32"/>
    <w:rsid w:val="002D5FEA"/>
    <w:rsid w:val="002D604A"/>
    <w:rsid w:val="002D6075"/>
    <w:rsid w:val="002D61C3"/>
    <w:rsid w:val="002D6215"/>
    <w:rsid w:val="002D66B2"/>
    <w:rsid w:val="002D6AC1"/>
    <w:rsid w:val="002D6DD6"/>
    <w:rsid w:val="002D71F4"/>
    <w:rsid w:val="002D7381"/>
    <w:rsid w:val="002D7467"/>
    <w:rsid w:val="002D79F8"/>
    <w:rsid w:val="002D7C0A"/>
    <w:rsid w:val="002E00EB"/>
    <w:rsid w:val="002E03C9"/>
    <w:rsid w:val="002E0593"/>
    <w:rsid w:val="002E0D14"/>
    <w:rsid w:val="002E1C92"/>
    <w:rsid w:val="002E1D4F"/>
    <w:rsid w:val="002E21E7"/>
    <w:rsid w:val="002E2366"/>
    <w:rsid w:val="002E2753"/>
    <w:rsid w:val="002E2DC5"/>
    <w:rsid w:val="002E357F"/>
    <w:rsid w:val="002E39C5"/>
    <w:rsid w:val="002E4449"/>
    <w:rsid w:val="002E4A8A"/>
    <w:rsid w:val="002E4B95"/>
    <w:rsid w:val="002E4CB8"/>
    <w:rsid w:val="002E5D31"/>
    <w:rsid w:val="002E60BE"/>
    <w:rsid w:val="002E6476"/>
    <w:rsid w:val="002E678B"/>
    <w:rsid w:val="002E67F2"/>
    <w:rsid w:val="002E7476"/>
    <w:rsid w:val="002E74FB"/>
    <w:rsid w:val="002E78DC"/>
    <w:rsid w:val="002E7946"/>
    <w:rsid w:val="002E7DE1"/>
    <w:rsid w:val="002F0CA6"/>
    <w:rsid w:val="002F20B5"/>
    <w:rsid w:val="002F21F4"/>
    <w:rsid w:val="002F2601"/>
    <w:rsid w:val="002F2B0B"/>
    <w:rsid w:val="002F2CCC"/>
    <w:rsid w:val="002F2DF7"/>
    <w:rsid w:val="002F2F07"/>
    <w:rsid w:val="002F306C"/>
    <w:rsid w:val="002F348C"/>
    <w:rsid w:val="002F401F"/>
    <w:rsid w:val="002F40F7"/>
    <w:rsid w:val="002F4216"/>
    <w:rsid w:val="002F540D"/>
    <w:rsid w:val="002F5BDD"/>
    <w:rsid w:val="002F6383"/>
    <w:rsid w:val="002F6805"/>
    <w:rsid w:val="002F7609"/>
    <w:rsid w:val="002F781E"/>
    <w:rsid w:val="002F7CBE"/>
    <w:rsid w:val="002F7CFA"/>
    <w:rsid w:val="003003E6"/>
    <w:rsid w:val="00300579"/>
    <w:rsid w:val="00301299"/>
    <w:rsid w:val="003013A8"/>
    <w:rsid w:val="003013AC"/>
    <w:rsid w:val="00301794"/>
    <w:rsid w:val="00301A87"/>
    <w:rsid w:val="003020C6"/>
    <w:rsid w:val="003020F1"/>
    <w:rsid w:val="0030218D"/>
    <w:rsid w:val="00302267"/>
    <w:rsid w:val="003022BF"/>
    <w:rsid w:val="00302397"/>
    <w:rsid w:val="0030251C"/>
    <w:rsid w:val="00302535"/>
    <w:rsid w:val="003027F1"/>
    <w:rsid w:val="00302D3F"/>
    <w:rsid w:val="00302DCF"/>
    <w:rsid w:val="0030322A"/>
    <w:rsid w:val="0030355B"/>
    <w:rsid w:val="0030410B"/>
    <w:rsid w:val="003044CA"/>
    <w:rsid w:val="00304528"/>
    <w:rsid w:val="00304F56"/>
    <w:rsid w:val="003057B7"/>
    <w:rsid w:val="00305824"/>
    <w:rsid w:val="003059A4"/>
    <w:rsid w:val="003061A5"/>
    <w:rsid w:val="0030627A"/>
    <w:rsid w:val="00306438"/>
    <w:rsid w:val="00306B79"/>
    <w:rsid w:val="0030739B"/>
    <w:rsid w:val="00307CF4"/>
    <w:rsid w:val="003103FF"/>
    <w:rsid w:val="00310553"/>
    <w:rsid w:val="003107BB"/>
    <w:rsid w:val="0031083D"/>
    <w:rsid w:val="00310BD5"/>
    <w:rsid w:val="00310E4E"/>
    <w:rsid w:val="003113BB"/>
    <w:rsid w:val="00311495"/>
    <w:rsid w:val="003114F4"/>
    <w:rsid w:val="0031204F"/>
    <w:rsid w:val="00312175"/>
    <w:rsid w:val="003129E1"/>
    <w:rsid w:val="0031305D"/>
    <w:rsid w:val="00313E90"/>
    <w:rsid w:val="00313FDB"/>
    <w:rsid w:val="00313FFE"/>
    <w:rsid w:val="00314129"/>
    <w:rsid w:val="003145CE"/>
    <w:rsid w:val="00314759"/>
    <w:rsid w:val="0031579E"/>
    <w:rsid w:val="0031584C"/>
    <w:rsid w:val="00315860"/>
    <w:rsid w:val="003167A6"/>
    <w:rsid w:val="003168E6"/>
    <w:rsid w:val="00316BF9"/>
    <w:rsid w:val="00316C33"/>
    <w:rsid w:val="00317687"/>
    <w:rsid w:val="0031781D"/>
    <w:rsid w:val="0031784A"/>
    <w:rsid w:val="003209CA"/>
    <w:rsid w:val="0032147A"/>
    <w:rsid w:val="00322265"/>
    <w:rsid w:val="0032259B"/>
    <w:rsid w:val="003228EE"/>
    <w:rsid w:val="00322F89"/>
    <w:rsid w:val="00323333"/>
    <w:rsid w:val="00323454"/>
    <w:rsid w:val="003236FC"/>
    <w:rsid w:val="00323853"/>
    <w:rsid w:val="003249AB"/>
    <w:rsid w:val="003255FC"/>
    <w:rsid w:val="00325636"/>
    <w:rsid w:val="003259B3"/>
    <w:rsid w:val="00325C75"/>
    <w:rsid w:val="0032606B"/>
    <w:rsid w:val="003261F2"/>
    <w:rsid w:val="00326359"/>
    <w:rsid w:val="003266D0"/>
    <w:rsid w:val="00326A9C"/>
    <w:rsid w:val="00327000"/>
    <w:rsid w:val="00327368"/>
    <w:rsid w:val="003304B8"/>
    <w:rsid w:val="00330A1A"/>
    <w:rsid w:val="00330A25"/>
    <w:rsid w:val="00330E74"/>
    <w:rsid w:val="00331742"/>
    <w:rsid w:val="00331972"/>
    <w:rsid w:val="00331CCD"/>
    <w:rsid w:val="00331DC2"/>
    <w:rsid w:val="00332015"/>
    <w:rsid w:val="0033244A"/>
    <w:rsid w:val="003328F3"/>
    <w:rsid w:val="003329A0"/>
    <w:rsid w:val="00332C51"/>
    <w:rsid w:val="003331C8"/>
    <w:rsid w:val="00333358"/>
    <w:rsid w:val="00333A1E"/>
    <w:rsid w:val="00333C4D"/>
    <w:rsid w:val="00333FB0"/>
    <w:rsid w:val="003341C1"/>
    <w:rsid w:val="00334465"/>
    <w:rsid w:val="00334490"/>
    <w:rsid w:val="00334E35"/>
    <w:rsid w:val="00335352"/>
    <w:rsid w:val="003353D1"/>
    <w:rsid w:val="0033563C"/>
    <w:rsid w:val="00335814"/>
    <w:rsid w:val="003358B6"/>
    <w:rsid w:val="00335AE6"/>
    <w:rsid w:val="00335FF2"/>
    <w:rsid w:val="0033616F"/>
    <w:rsid w:val="003366B4"/>
    <w:rsid w:val="00336B3F"/>
    <w:rsid w:val="00336B74"/>
    <w:rsid w:val="00336E8E"/>
    <w:rsid w:val="003373F7"/>
    <w:rsid w:val="00337432"/>
    <w:rsid w:val="00337BF9"/>
    <w:rsid w:val="00337CAC"/>
    <w:rsid w:val="00337D8C"/>
    <w:rsid w:val="003401B1"/>
    <w:rsid w:val="003409AE"/>
    <w:rsid w:val="00340B12"/>
    <w:rsid w:val="00340EA5"/>
    <w:rsid w:val="00340F16"/>
    <w:rsid w:val="003411CF"/>
    <w:rsid w:val="003414BF"/>
    <w:rsid w:val="003415B6"/>
    <w:rsid w:val="0034232D"/>
    <w:rsid w:val="00343342"/>
    <w:rsid w:val="00343399"/>
    <w:rsid w:val="003438C6"/>
    <w:rsid w:val="0034399F"/>
    <w:rsid w:val="00343B14"/>
    <w:rsid w:val="00343C02"/>
    <w:rsid w:val="00343C10"/>
    <w:rsid w:val="00343DDD"/>
    <w:rsid w:val="003446FA"/>
    <w:rsid w:val="00344BBE"/>
    <w:rsid w:val="00345F71"/>
    <w:rsid w:val="00346905"/>
    <w:rsid w:val="00346C00"/>
    <w:rsid w:val="00346FF1"/>
    <w:rsid w:val="003475F8"/>
    <w:rsid w:val="00347A80"/>
    <w:rsid w:val="00347DD2"/>
    <w:rsid w:val="00350131"/>
    <w:rsid w:val="003502BF"/>
    <w:rsid w:val="00350489"/>
    <w:rsid w:val="003504E5"/>
    <w:rsid w:val="00350539"/>
    <w:rsid w:val="00350680"/>
    <w:rsid w:val="0035068A"/>
    <w:rsid w:val="00350A0F"/>
    <w:rsid w:val="0035122E"/>
    <w:rsid w:val="003514DE"/>
    <w:rsid w:val="003516B9"/>
    <w:rsid w:val="00351E5F"/>
    <w:rsid w:val="0035258C"/>
    <w:rsid w:val="0035270D"/>
    <w:rsid w:val="003527EE"/>
    <w:rsid w:val="0035296B"/>
    <w:rsid w:val="0035304E"/>
    <w:rsid w:val="003531CE"/>
    <w:rsid w:val="003533C7"/>
    <w:rsid w:val="00353484"/>
    <w:rsid w:val="003537BD"/>
    <w:rsid w:val="003543CD"/>
    <w:rsid w:val="00354AD8"/>
    <w:rsid w:val="00354C8B"/>
    <w:rsid w:val="003551AB"/>
    <w:rsid w:val="00355553"/>
    <w:rsid w:val="00355729"/>
    <w:rsid w:val="0035573E"/>
    <w:rsid w:val="00355F2D"/>
    <w:rsid w:val="003564CF"/>
    <w:rsid w:val="00356763"/>
    <w:rsid w:val="00356D2E"/>
    <w:rsid w:val="0035719B"/>
    <w:rsid w:val="003571FC"/>
    <w:rsid w:val="003574F0"/>
    <w:rsid w:val="00357877"/>
    <w:rsid w:val="00357CFC"/>
    <w:rsid w:val="00357D51"/>
    <w:rsid w:val="00357DA3"/>
    <w:rsid w:val="00357E03"/>
    <w:rsid w:val="003600C2"/>
    <w:rsid w:val="003600C5"/>
    <w:rsid w:val="0036015F"/>
    <w:rsid w:val="00360541"/>
    <w:rsid w:val="0036088C"/>
    <w:rsid w:val="00360972"/>
    <w:rsid w:val="00361742"/>
    <w:rsid w:val="00361DE9"/>
    <w:rsid w:val="003622FA"/>
    <w:rsid w:val="00362B2E"/>
    <w:rsid w:val="003632CA"/>
    <w:rsid w:val="003634F2"/>
    <w:rsid w:val="00363E5D"/>
    <w:rsid w:val="0036446E"/>
    <w:rsid w:val="00364695"/>
    <w:rsid w:val="00364A1D"/>
    <w:rsid w:val="00364DDA"/>
    <w:rsid w:val="003656EB"/>
    <w:rsid w:val="00365F75"/>
    <w:rsid w:val="00366B85"/>
    <w:rsid w:val="00366E38"/>
    <w:rsid w:val="0036709D"/>
    <w:rsid w:val="0036784A"/>
    <w:rsid w:val="00367901"/>
    <w:rsid w:val="00367E56"/>
    <w:rsid w:val="00370215"/>
    <w:rsid w:val="003702F5"/>
    <w:rsid w:val="00370B16"/>
    <w:rsid w:val="00370E6F"/>
    <w:rsid w:val="00370FB1"/>
    <w:rsid w:val="00371866"/>
    <w:rsid w:val="00371A5C"/>
    <w:rsid w:val="00371E76"/>
    <w:rsid w:val="003720A6"/>
    <w:rsid w:val="00372426"/>
    <w:rsid w:val="003725D4"/>
    <w:rsid w:val="0037276D"/>
    <w:rsid w:val="00372972"/>
    <w:rsid w:val="00372C03"/>
    <w:rsid w:val="00372E8D"/>
    <w:rsid w:val="003736ED"/>
    <w:rsid w:val="003738FE"/>
    <w:rsid w:val="00373CA9"/>
    <w:rsid w:val="00374CC2"/>
    <w:rsid w:val="00374EE2"/>
    <w:rsid w:val="00375433"/>
    <w:rsid w:val="00375C5D"/>
    <w:rsid w:val="00375EDE"/>
    <w:rsid w:val="003760B2"/>
    <w:rsid w:val="00376DBD"/>
    <w:rsid w:val="003775E9"/>
    <w:rsid w:val="00377A2F"/>
    <w:rsid w:val="003807C0"/>
    <w:rsid w:val="00380AB3"/>
    <w:rsid w:val="00380C07"/>
    <w:rsid w:val="00380CE9"/>
    <w:rsid w:val="00381044"/>
    <w:rsid w:val="0038129A"/>
    <w:rsid w:val="00381768"/>
    <w:rsid w:val="00381B0A"/>
    <w:rsid w:val="00381F6F"/>
    <w:rsid w:val="0038270E"/>
    <w:rsid w:val="00382765"/>
    <w:rsid w:val="00382917"/>
    <w:rsid w:val="00383127"/>
    <w:rsid w:val="0038337D"/>
    <w:rsid w:val="003839E4"/>
    <w:rsid w:val="00383A69"/>
    <w:rsid w:val="00383BBF"/>
    <w:rsid w:val="00384907"/>
    <w:rsid w:val="0038494F"/>
    <w:rsid w:val="00384A2E"/>
    <w:rsid w:val="00384ABA"/>
    <w:rsid w:val="00384F52"/>
    <w:rsid w:val="00384FD7"/>
    <w:rsid w:val="003854E5"/>
    <w:rsid w:val="00385679"/>
    <w:rsid w:val="00385908"/>
    <w:rsid w:val="00385983"/>
    <w:rsid w:val="00386486"/>
    <w:rsid w:val="00386746"/>
    <w:rsid w:val="00386C1A"/>
    <w:rsid w:val="00386EAA"/>
    <w:rsid w:val="003879D2"/>
    <w:rsid w:val="00390184"/>
    <w:rsid w:val="00390543"/>
    <w:rsid w:val="00390EEA"/>
    <w:rsid w:val="00391075"/>
    <w:rsid w:val="003912B1"/>
    <w:rsid w:val="0039132F"/>
    <w:rsid w:val="00391B8E"/>
    <w:rsid w:val="0039225B"/>
    <w:rsid w:val="003922C1"/>
    <w:rsid w:val="00393700"/>
    <w:rsid w:val="00393A86"/>
    <w:rsid w:val="00393AB8"/>
    <w:rsid w:val="00393C50"/>
    <w:rsid w:val="00393EBA"/>
    <w:rsid w:val="00394F04"/>
    <w:rsid w:val="00395216"/>
    <w:rsid w:val="00395261"/>
    <w:rsid w:val="0039575F"/>
    <w:rsid w:val="00395DAF"/>
    <w:rsid w:val="00395F68"/>
    <w:rsid w:val="00396097"/>
    <w:rsid w:val="0039693A"/>
    <w:rsid w:val="003970DE"/>
    <w:rsid w:val="0039783F"/>
    <w:rsid w:val="00397B2A"/>
    <w:rsid w:val="00397B95"/>
    <w:rsid w:val="00397DC5"/>
    <w:rsid w:val="00397FE0"/>
    <w:rsid w:val="003A00D8"/>
    <w:rsid w:val="003A0403"/>
    <w:rsid w:val="003A0799"/>
    <w:rsid w:val="003A0812"/>
    <w:rsid w:val="003A0832"/>
    <w:rsid w:val="003A0B54"/>
    <w:rsid w:val="003A0C2A"/>
    <w:rsid w:val="003A0D89"/>
    <w:rsid w:val="003A11D2"/>
    <w:rsid w:val="003A183F"/>
    <w:rsid w:val="003A1841"/>
    <w:rsid w:val="003A1888"/>
    <w:rsid w:val="003A1BA2"/>
    <w:rsid w:val="003A1D88"/>
    <w:rsid w:val="003A1F58"/>
    <w:rsid w:val="003A26E6"/>
    <w:rsid w:val="003A2940"/>
    <w:rsid w:val="003A2D64"/>
    <w:rsid w:val="003A3466"/>
    <w:rsid w:val="003A386D"/>
    <w:rsid w:val="003A3A48"/>
    <w:rsid w:val="003A3C39"/>
    <w:rsid w:val="003A4300"/>
    <w:rsid w:val="003A46C4"/>
    <w:rsid w:val="003A4F19"/>
    <w:rsid w:val="003A51E4"/>
    <w:rsid w:val="003A5471"/>
    <w:rsid w:val="003A56E3"/>
    <w:rsid w:val="003A5705"/>
    <w:rsid w:val="003A58AB"/>
    <w:rsid w:val="003A5967"/>
    <w:rsid w:val="003A5A6E"/>
    <w:rsid w:val="003A5CF9"/>
    <w:rsid w:val="003A6163"/>
    <w:rsid w:val="003A6545"/>
    <w:rsid w:val="003A6A8D"/>
    <w:rsid w:val="003A6B4B"/>
    <w:rsid w:val="003A6E19"/>
    <w:rsid w:val="003A7934"/>
    <w:rsid w:val="003A7C4F"/>
    <w:rsid w:val="003B01B3"/>
    <w:rsid w:val="003B083F"/>
    <w:rsid w:val="003B1489"/>
    <w:rsid w:val="003B2082"/>
    <w:rsid w:val="003B227F"/>
    <w:rsid w:val="003B233E"/>
    <w:rsid w:val="003B23D9"/>
    <w:rsid w:val="003B28F0"/>
    <w:rsid w:val="003B3350"/>
    <w:rsid w:val="003B3577"/>
    <w:rsid w:val="003B3598"/>
    <w:rsid w:val="003B3710"/>
    <w:rsid w:val="003B3879"/>
    <w:rsid w:val="003B3BF6"/>
    <w:rsid w:val="003B3C67"/>
    <w:rsid w:val="003B3CFC"/>
    <w:rsid w:val="003B3DAA"/>
    <w:rsid w:val="003B43A2"/>
    <w:rsid w:val="003B443A"/>
    <w:rsid w:val="003B4601"/>
    <w:rsid w:val="003B4664"/>
    <w:rsid w:val="003B49BC"/>
    <w:rsid w:val="003B4A72"/>
    <w:rsid w:val="003B4B53"/>
    <w:rsid w:val="003B4BAB"/>
    <w:rsid w:val="003B573C"/>
    <w:rsid w:val="003B594C"/>
    <w:rsid w:val="003B65E2"/>
    <w:rsid w:val="003B694A"/>
    <w:rsid w:val="003B694E"/>
    <w:rsid w:val="003B6B5E"/>
    <w:rsid w:val="003B6C99"/>
    <w:rsid w:val="003B73D9"/>
    <w:rsid w:val="003B742D"/>
    <w:rsid w:val="003B7548"/>
    <w:rsid w:val="003B769B"/>
    <w:rsid w:val="003B7CBD"/>
    <w:rsid w:val="003B7DC3"/>
    <w:rsid w:val="003C0183"/>
    <w:rsid w:val="003C0538"/>
    <w:rsid w:val="003C0737"/>
    <w:rsid w:val="003C077F"/>
    <w:rsid w:val="003C0856"/>
    <w:rsid w:val="003C0C83"/>
    <w:rsid w:val="003C1812"/>
    <w:rsid w:val="003C1E15"/>
    <w:rsid w:val="003C1FDE"/>
    <w:rsid w:val="003C2913"/>
    <w:rsid w:val="003C299D"/>
    <w:rsid w:val="003C2FCB"/>
    <w:rsid w:val="003C3252"/>
    <w:rsid w:val="003C3273"/>
    <w:rsid w:val="003C3F4C"/>
    <w:rsid w:val="003C4566"/>
    <w:rsid w:val="003C4677"/>
    <w:rsid w:val="003C4A2A"/>
    <w:rsid w:val="003C50E3"/>
    <w:rsid w:val="003C514E"/>
    <w:rsid w:val="003C5B6C"/>
    <w:rsid w:val="003C5E93"/>
    <w:rsid w:val="003C6341"/>
    <w:rsid w:val="003C68BA"/>
    <w:rsid w:val="003C738F"/>
    <w:rsid w:val="003C76AB"/>
    <w:rsid w:val="003C7815"/>
    <w:rsid w:val="003C79BD"/>
    <w:rsid w:val="003C7CDE"/>
    <w:rsid w:val="003D0300"/>
    <w:rsid w:val="003D05D4"/>
    <w:rsid w:val="003D0794"/>
    <w:rsid w:val="003D09A8"/>
    <w:rsid w:val="003D1004"/>
    <w:rsid w:val="003D10F3"/>
    <w:rsid w:val="003D11E7"/>
    <w:rsid w:val="003D1323"/>
    <w:rsid w:val="003D1B4A"/>
    <w:rsid w:val="003D2227"/>
    <w:rsid w:val="003D2AF5"/>
    <w:rsid w:val="003D2B15"/>
    <w:rsid w:val="003D3068"/>
    <w:rsid w:val="003D34F0"/>
    <w:rsid w:val="003D3726"/>
    <w:rsid w:val="003D395C"/>
    <w:rsid w:val="003D3BF4"/>
    <w:rsid w:val="003D3F01"/>
    <w:rsid w:val="003D4C65"/>
    <w:rsid w:val="003D4CB5"/>
    <w:rsid w:val="003D5662"/>
    <w:rsid w:val="003D56E4"/>
    <w:rsid w:val="003D5938"/>
    <w:rsid w:val="003D5CDE"/>
    <w:rsid w:val="003D5D03"/>
    <w:rsid w:val="003D63EF"/>
    <w:rsid w:val="003D65D2"/>
    <w:rsid w:val="003D6635"/>
    <w:rsid w:val="003D671F"/>
    <w:rsid w:val="003D67AF"/>
    <w:rsid w:val="003D6ABE"/>
    <w:rsid w:val="003D79F5"/>
    <w:rsid w:val="003D7E1C"/>
    <w:rsid w:val="003D7EC7"/>
    <w:rsid w:val="003E0097"/>
    <w:rsid w:val="003E0952"/>
    <w:rsid w:val="003E0F4D"/>
    <w:rsid w:val="003E10F8"/>
    <w:rsid w:val="003E1C41"/>
    <w:rsid w:val="003E1D64"/>
    <w:rsid w:val="003E1F32"/>
    <w:rsid w:val="003E23E1"/>
    <w:rsid w:val="003E295A"/>
    <w:rsid w:val="003E2B7D"/>
    <w:rsid w:val="003E3074"/>
    <w:rsid w:val="003E332E"/>
    <w:rsid w:val="003E33AE"/>
    <w:rsid w:val="003E41DD"/>
    <w:rsid w:val="003E4261"/>
    <w:rsid w:val="003E4AFB"/>
    <w:rsid w:val="003E4CD9"/>
    <w:rsid w:val="003E4EFE"/>
    <w:rsid w:val="003E4F75"/>
    <w:rsid w:val="003E54A1"/>
    <w:rsid w:val="003E5722"/>
    <w:rsid w:val="003E59A7"/>
    <w:rsid w:val="003E5A2A"/>
    <w:rsid w:val="003E62DA"/>
    <w:rsid w:val="003E64A7"/>
    <w:rsid w:val="003E658D"/>
    <w:rsid w:val="003E665A"/>
    <w:rsid w:val="003E6815"/>
    <w:rsid w:val="003E6CA4"/>
    <w:rsid w:val="003E6F5A"/>
    <w:rsid w:val="003F00D0"/>
    <w:rsid w:val="003F01AD"/>
    <w:rsid w:val="003F01F7"/>
    <w:rsid w:val="003F16B6"/>
    <w:rsid w:val="003F1A94"/>
    <w:rsid w:val="003F22FE"/>
    <w:rsid w:val="003F25F2"/>
    <w:rsid w:val="003F28DF"/>
    <w:rsid w:val="003F2C6D"/>
    <w:rsid w:val="003F2FB4"/>
    <w:rsid w:val="003F3521"/>
    <w:rsid w:val="003F358F"/>
    <w:rsid w:val="003F38B3"/>
    <w:rsid w:val="003F3ADF"/>
    <w:rsid w:val="003F3BEF"/>
    <w:rsid w:val="003F3F06"/>
    <w:rsid w:val="003F476E"/>
    <w:rsid w:val="003F4BD0"/>
    <w:rsid w:val="003F4D0C"/>
    <w:rsid w:val="003F4DC4"/>
    <w:rsid w:val="003F5E84"/>
    <w:rsid w:val="003F6021"/>
    <w:rsid w:val="003F61F4"/>
    <w:rsid w:val="003F6369"/>
    <w:rsid w:val="003F6397"/>
    <w:rsid w:val="003F7103"/>
    <w:rsid w:val="003F7404"/>
    <w:rsid w:val="0040004F"/>
    <w:rsid w:val="00400235"/>
    <w:rsid w:val="0040063D"/>
    <w:rsid w:val="00400EDD"/>
    <w:rsid w:val="004011B7"/>
    <w:rsid w:val="0040154F"/>
    <w:rsid w:val="00401617"/>
    <w:rsid w:val="004018E5"/>
    <w:rsid w:val="00401945"/>
    <w:rsid w:val="00401E31"/>
    <w:rsid w:val="00401F16"/>
    <w:rsid w:val="00402276"/>
    <w:rsid w:val="0040290C"/>
    <w:rsid w:val="004029BE"/>
    <w:rsid w:val="00403140"/>
    <w:rsid w:val="004033D7"/>
    <w:rsid w:val="004033F2"/>
    <w:rsid w:val="00403684"/>
    <w:rsid w:val="00404662"/>
    <w:rsid w:val="00404A39"/>
    <w:rsid w:val="004051BC"/>
    <w:rsid w:val="004051F2"/>
    <w:rsid w:val="004054C0"/>
    <w:rsid w:val="00405A45"/>
    <w:rsid w:val="00406030"/>
    <w:rsid w:val="0040683A"/>
    <w:rsid w:val="004068DB"/>
    <w:rsid w:val="004068E0"/>
    <w:rsid w:val="00407425"/>
    <w:rsid w:val="00407F77"/>
    <w:rsid w:val="00410541"/>
    <w:rsid w:val="004109B0"/>
    <w:rsid w:val="00410ACE"/>
    <w:rsid w:val="00410C59"/>
    <w:rsid w:val="00411282"/>
    <w:rsid w:val="00411476"/>
    <w:rsid w:val="0041157F"/>
    <w:rsid w:val="00412C02"/>
    <w:rsid w:val="00412F34"/>
    <w:rsid w:val="00412FB3"/>
    <w:rsid w:val="00412FF0"/>
    <w:rsid w:val="004130BB"/>
    <w:rsid w:val="00413BE4"/>
    <w:rsid w:val="004143A7"/>
    <w:rsid w:val="004145C4"/>
    <w:rsid w:val="00414635"/>
    <w:rsid w:val="0041481B"/>
    <w:rsid w:val="00414AF2"/>
    <w:rsid w:val="00414B98"/>
    <w:rsid w:val="00414C5A"/>
    <w:rsid w:val="00414EBE"/>
    <w:rsid w:val="004150BD"/>
    <w:rsid w:val="004151F4"/>
    <w:rsid w:val="00416912"/>
    <w:rsid w:val="00416F93"/>
    <w:rsid w:val="00417367"/>
    <w:rsid w:val="004175D2"/>
    <w:rsid w:val="00417829"/>
    <w:rsid w:val="00417C3D"/>
    <w:rsid w:val="00417F8B"/>
    <w:rsid w:val="004205A0"/>
    <w:rsid w:val="004207D8"/>
    <w:rsid w:val="004209C8"/>
    <w:rsid w:val="00420E18"/>
    <w:rsid w:val="004210C9"/>
    <w:rsid w:val="004211FF"/>
    <w:rsid w:val="004214F7"/>
    <w:rsid w:val="00421579"/>
    <w:rsid w:val="004218BB"/>
    <w:rsid w:val="00422210"/>
    <w:rsid w:val="0042225B"/>
    <w:rsid w:val="004225B9"/>
    <w:rsid w:val="00422A7C"/>
    <w:rsid w:val="0042370B"/>
    <w:rsid w:val="00423820"/>
    <w:rsid w:val="00423D89"/>
    <w:rsid w:val="00423D9D"/>
    <w:rsid w:val="00424557"/>
    <w:rsid w:val="00424840"/>
    <w:rsid w:val="00424846"/>
    <w:rsid w:val="00424A2D"/>
    <w:rsid w:val="00424E60"/>
    <w:rsid w:val="00425937"/>
    <w:rsid w:val="00425B7D"/>
    <w:rsid w:val="00425EFF"/>
    <w:rsid w:val="00425FF6"/>
    <w:rsid w:val="00426D08"/>
    <w:rsid w:val="00426F1C"/>
    <w:rsid w:val="004273A6"/>
    <w:rsid w:val="004274F5"/>
    <w:rsid w:val="004275D3"/>
    <w:rsid w:val="0042761A"/>
    <w:rsid w:val="00427BED"/>
    <w:rsid w:val="00430286"/>
    <w:rsid w:val="0043212F"/>
    <w:rsid w:val="0043300F"/>
    <w:rsid w:val="004333E7"/>
    <w:rsid w:val="00433475"/>
    <w:rsid w:val="00434040"/>
    <w:rsid w:val="004341AA"/>
    <w:rsid w:val="00434403"/>
    <w:rsid w:val="00434C30"/>
    <w:rsid w:val="00434CCF"/>
    <w:rsid w:val="00434D61"/>
    <w:rsid w:val="00435812"/>
    <w:rsid w:val="00436925"/>
    <w:rsid w:val="004370CA"/>
    <w:rsid w:val="00437C7A"/>
    <w:rsid w:val="004404E1"/>
    <w:rsid w:val="00441224"/>
    <w:rsid w:val="00441DE6"/>
    <w:rsid w:val="0044212F"/>
    <w:rsid w:val="004427C5"/>
    <w:rsid w:val="00442F6E"/>
    <w:rsid w:val="00443141"/>
    <w:rsid w:val="004432AB"/>
    <w:rsid w:val="00443555"/>
    <w:rsid w:val="00443564"/>
    <w:rsid w:val="00443A9F"/>
    <w:rsid w:val="00443AE3"/>
    <w:rsid w:val="00443B80"/>
    <w:rsid w:val="00443FFD"/>
    <w:rsid w:val="0044400A"/>
    <w:rsid w:val="00444609"/>
    <w:rsid w:val="0044464A"/>
    <w:rsid w:val="00444C73"/>
    <w:rsid w:val="00444F0F"/>
    <w:rsid w:val="004454F3"/>
    <w:rsid w:val="00445643"/>
    <w:rsid w:val="00445AE1"/>
    <w:rsid w:val="00445BF9"/>
    <w:rsid w:val="00445D76"/>
    <w:rsid w:val="00445FE1"/>
    <w:rsid w:val="00446612"/>
    <w:rsid w:val="004476F7"/>
    <w:rsid w:val="0044778E"/>
    <w:rsid w:val="004477F4"/>
    <w:rsid w:val="004479CD"/>
    <w:rsid w:val="00450023"/>
    <w:rsid w:val="00450416"/>
    <w:rsid w:val="00450A5C"/>
    <w:rsid w:val="00451089"/>
    <w:rsid w:val="004518F9"/>
    <w:rsid w:val="00451C19"/>
    <w:rsid w:val="00452757"/>
    <w:rsid w:val="00452D7A"/>
    <w:rsid w:val="004530F2"/>
    <w:rsid w:val="00453713"/>
    <w:rsid w:val="00453A73"/>
    <w:rsid w:val="00453AE9"/>
    <w:rsid w:val="004541D1"/>
    <w:rsid w:val="0045427C"/>
    <w:rsid w:val="00454430"/>
    <w:rsid w:val="004545AF"/>
    <w:rsid w:val="0045536A"/>
    <w:rsid w:val="0045602F"/>
    <w:rsid w:val="004562C3"/>
    <w:rsid w:val="004564BB"/>
    <w:rsid w:val="00456602"/>
    <w:rsid w:val="00456B69"/>
    <w:rsid w:val="00456B9C"/>
    <w:rsid w:val="00456FE8"/>
    <w:rsid w:val="00457619"/>
    <w:rsid w:val="00457CA5"/>
    <w:rsid w:val="00460E9A"/>
    <w:rsid w:val="0046173E"/>
    <w:rsid w:val="0046178A"/>
    <w:rsid w:val="00461845"/>
    <w:rsid w:val="004618AB"/>
    <w:rsid w:val="0046199E"/>
    <w:rsid w:val="00461F1B"/>
    <w:rsid w:val="0046276D"/>
    <w:rsid w:val="00462DD8"/>
    <w:rsid w:val="00463373"/>
    <w:rsid w:val="00463870"/>
    <w:rsid w:val="004639D3"/>
    <w:rsid w:val="00463AF1"/>
    <w:rsid w:val="00463E10"/>
    <w:rsid w:val="00463E7B"/>
    <w:rsid w:val="00463E8F"/>
    <w:rsid w:val="0046431C"/>
    <w:rsid w:val="00464529"/>
    <w:rsid w:val="004645F2"/>
    <w:rsid w:val="00464B3C"/>
    <w:rsid w:val="00464CEC"/>
    <w:rsid w:val="00464F20"/>
    <w:rsid w:val="00465886"/>
    <w:rsid w:val="00465DF0"/>
    <w:rsid w:val="00466131"/>
    <w:rsid w:val="004661E5"/>
    <w:rsid w:val="0046643B"/>
    <w:rsid w:val="00466461"/>
    <w:rsid w:val="00466D5E"/>
    <w:rsid w:val="004671FD"/>
    <w:rsid w:val="00467678"/>
    <w:rsid w:val="00467908"/>
    <w:rsid w:val="00467BD6"/>
    <w:rsid w:val="00467C32"/>
    <w:rsid w:val="004700CC"/>
    <w:rsid w:val="00470427"/>
    <w:rsid w:val="00470A0E"/>
    <w:rsid w:val="00470F26"/>
    <w:rsid w:val="00471142"/>
    <w:rsid w:val="00471654"/>
    <w:rsid w:val="004719F8"/>
    <w:rsid w:val="00471D08"/>
    <w:rsid w:val="00471E2A"/>
    <w:rsid w:val="00472456"/>
    <w:rsid w:val="004724EB"/>
    <w:rsid w:val="00472AF1"/>
    <w:rsid w:val="00472FA7"/>
    <w:rsid w:val="0047370F"/>
    <w:rsid w:val="0047372F"/>
    <w:rsid w:val="00473770"/>
    <w:rsid w:val="0047396D"/>
    <w:rsid w:val="00473A1A"/>
    <w:rsid w:val="00473C15"/>
    <w:rsid w:val="00473C94"/>
    <w:rsid w:val="00473CB5"/>
    <w:rsid w:val="00474A69"/>
    <w:rsid w:val="00474C08"/>
    <w:rsid w:val="00475872"/>
    <w:rsid w:val="00475AAB"/>
    <w:rsid w:val="004760DA"/>
    <w:rsid w:val="0047615E"/>
    <w:rsid w:val="0047665B"/>
    <w:rsid w:val="00476989"/>
    <w:rsid w:val="00476ACE"/>
    <w:rsid w:val="00476BB8"/>
    <w:rsid w:val="00476E24"/>
    <w:rsid w:val="00476FDC"/>
    <w:rsid w:val="0047715D"/>
    <w:rsid w:val="004775FE"/>
    <w:rsid w:val="00477907"/>
    <w:rsid w:val="00477B42"/>
    <w:rsid w:val="00477C1E"/>
    <w:rsid w:val="00481103"/>
    <w:rsid w:val="004811BE"/>
    <w:rsid w:val="004811DD"/>
    <w:rsid w:val="00481A22"/>
    <w:rsid w:val="00482483"/>
    <w:rsid w:val="004827CA"/>
    <w:rsid w:val="00482828"/>
    <w:rsid w:val="00483954"/>
    <w:rsid w:val="00483B1F"/>
    <w:rsid w:val="00484523"/>
    <w:rsid w:val="00484556"/>
    <w:rsid w:val="004846AB"/>
    <w:rsid w:val="00484E67"/>
    <w:rsid w:val="004851A9"/>
    <w:rsid w:val="00485301"/>
    <w:rsid w:val="004857BA"/>
    <w:rsid w:val="00485869"/>
    <w:rsid w:val="00485B06"/>
    <w:rsid w:val="0048635F"/>
    <w:rsid w:val="004863E9"/>
    <w:rsid w:val="0048746F"/>
    <w:rsid w:val="00487713"/>
    <w:rsid w:val="0048784A"/>
    <w:rsid w:val="0048786A"/>
    <w:rsid w:val="00487E21"/>
    <w:rsid w:val="00487E25"/>
    <w:rsid w:val="0049008A"/>
    <w:rsid w:val="0049017E"/>
    <w:rsid w:val="00490196"/>
    <w:rsid w:val="004901D2"/>
    <w:rsid w:val="004904A4"/>
    <w:rsid w:val="004907A6"/>
    <w:rsid w:val="0049080A"/>
    <w:rsid w:val="00490A66"/>
    <w:rsid w:val="00490EF9"/>
    <w:rsid w:val="0049110F"/>
    <w:rsid w:val="0049112E"/>
    <w:rsid w:val="00491224"/>
    <w:rsid w:val="00491337"/>
    <w:rsid w:val="004915BF"/>
    <w:rsid w:val="00491651"/>
    <w:rsid w:val="004919B1"/>
    <w:rsid w:val="00491CA3"/>
    <w:rsid w:val="00491EA9"/>
    <w:rsid w:val="00492120"/>
    <w:rsid w:val="004925E8"/>
    <w:rsid w:val="004928A8"/>
    <w:rsid w:val="00492EBD"/>
    <w:rsid w:val="00492F6E"/>
    <w:rsid w:val="00493081"/>
    <w:rsid w:val="004930B4"/>
    <w:rsid w:val="00493C7E"/>
    <w:rsid w:val="004942F6"/>
    <w:rsid w:val="0049436C"/>
    <w:rsid w:val="0049486F"/>
    <w:rsid w:val="00494EC8"/>
    <w:rsid w:val="00495387"/>
    <w:rsid w:val="004953F6"/>
    <w:rsid w:val="00495678"/>
    <w:rsid w:val="00495B28"/>
    <w:rsid w:val="00495F96"/>
    <w:rsid w:val="00496200"/>
    <w:rsid w:val="00496815"/>
    <w:rsid w:val="00496A71"/>
    <w:rsid w:val="00496F36"/>
    <w:rsid w:val="004971C1"/>
    <w:rsid w:val="00497788"/>
    <w:rsid w:val="004A07D4"/>
    <w:rsid w:val="004A0B0D"/>
    <w:rsid w:val="004A0F11"/>
    <w:rsid w:val="004A107C"/>
    <w:rsid w:val="004A131F"/>
    <w:rsid w:val="004A162C"/>
    <w:rsid w:val="004A18AC"/>
    <w:rsid w:val="004A1A4D"/>
    <w:rsid w:val="004A2DCE"/>
    <w:rsid w:val="004A2F23"/>
    <w:rsid w:val="004A3086"/>
    <w:rsid w:val="004A3095"/>
    <w:rsid w:val="004A3C6C"/>
    <w:rsid w:val="004A4223"/>
    <w:rsid w:val="004A450D"/>
    <w:rsid w:val="004A4AF4"/>
    <w:rsid w:val="004A4F96"/>
    <w:rsid w:val="004A55D7"/>
    <w:rsid w:val="004A560E"/>
    <w:rsid w:val="004A584E"/>
    <w:rsid w:val="004A5C91"/>
    <w:rsid w:val="004A63B1"/>
    <w:rsid w:val="004A6EAB"/>
    <w:rsid w:val="004A6FC4"/>
    <w:rsid w:val="004A7515"/>
    <w:rsid w:val="004A7543"/>
    <w:rsid w:val="004A7C3A"/>
    <w:rsid w:val="004A7F1C"/>
    <w:rsid w:val="004B0C58"/>
    <w:rsid w:val="004B10BE"/>
    <w:rsid w:val="004B1218"/>
    <w:rsid w:val="004B1617"/>
    <w:rsid w:val="004B1678"/>
    <w:rsid w:val="004B1873"/>
    <w:rsid w:val="004B1A36"/>
    <w:rsid w:val="004B2522"/>
    <w:rsid w:val="004B25C0"/>
    <w:rsid w:val="004B2658"/>
    <w:rsid w:val="004B271E"/>
    <w:rsid w:val="004B2793"/>
    <w:rsid w:val="004B2D70"/>
    <w:rsid w:val="004B352C"/>
    <w:rsid w:val="004B46DD"/>
    <w:rsid w:val="004B4D7C"/>
    <w:rsid w:val="004B50B4"/>
    <w:rsid w:val="004B55B5"/>
    <w:rsid w:val="004B57F4"/>
    <w:rsid w:val="004B5F64"/>
    <w:rsid w:val="004B6038"/>
    <w:rsid w:val="004B72E5"/>
    <w:rsid w:val="004B7983"/>
    <w:rsid w:val="004B7AE1"/>
    <w:rsid w:val="004B7BA9"/>
    <w:rsid w:val="004C0B3E"/>
    <w:rsid w:val="004C0FAA"/>
    <w:rsid w:val="004C0FC1"/>
    <w:rsid w:val="004C1366"/>
    <w:rsid w:val="004C18CB"/>
    <w:rsid w:val="004C1B72"/>
    <w:rsid w:val="004C1CF9"/>
    <w:rsid w:val="004C1DF3"/>
    <w:rsid w:val="004C2147"/>
    <w:rsid w:val="004C22B2"/>
    <w:rsid w:val="004C2492"/>
    <w:rsid w:val="004C25D4"/>
    <w:rsid w:val="004C284A"/>
    <w:rsid w:val="004C28A6"/>
    <w:rsid w:val="004C292A"/>
    <w:rsid w:val="004C3EB3"/>
    <w:rsid w:val="004C40F6"/>
    <w:rsid w:val="004C47E2"/>
    <w:rsid w:val="004C48F0"/>
    <w:rsid w:val="004C4C65"/>
    <w:rsid w:val="004C59B1"/>
    <w:rsid w:val="004C5D19"/>
    <w:rsid w:val="004C5EC0"/>
    <w:rsid w:val="004C6662"/>
    <w:rsid w:val="004C6D60"/>
    <w:rsid w:val="004C6E51"/>
    <w:rsid w:val="004C6E61"/>
    <w:rsid w:val="004C729F"/>
    <w:rsid w:val="004C7BE6"/>
    <w:rsid w:val="004C7DD4"/>
    <w:rsid w:val="004D032B"/>
    <w:rsid w:val="004D0423"/>
    <w:rsid w:val="004D079B"/>
    <w:rsid w:val="004D0D63"/>
    <w:rsid w:val="004D1A29"/>
    <w:rsid w:val="004D1A44"/>
    <w:rsid w:val="004D1CB4"/>
    <w:rsid w:val="004D1CD2"/>
    <w:rsid w:val="004D234A"/>
    <w:rsid w:val="004D236D"/>
    <w:rsid w:val="004D2429"/>
    <w:rsid w:val="004D2B5A"/>
    <w:rsid w:val="004D3CDC"/>
    <w:rsid w:val="004D41B6"/>
    <w:rsid w:val="004D43F7"/>
    <w:rsid w:val="004D4D18"/>
    <w:rsid w:val="004D5553"/>
    <w:rsid w:val="004D6423"/>
    <w:rsid w:val="004D68EF"/>
    <w:rsid w:val="004D6A04"/>
    <w:rsid w:val="004D7409"/>
    <w:rsid w:val="004D75B6"/>
    <w:rsid w:val="004D7798"/>
    <w:rsid w:val="004D7BA1"/>
    <w:rsid w:val="004D7BE4"/>
    <w:rsid w:val="004D7CE9"/>
    <w:rsid w:val="004E0AE1"/>
    <w:rsid w:val="004E0E52"/>
    <w:rsid w:val="004E11FA"/>
    <w:rsid w:val="004E1C9E"/>
    <w:rsid w:val="004E2074"/>
    <w:rsid w:val="004E2400"/>
    <w:rsid w:val="004E2642"/>
    <w:rsid w:val="004E2691"/>
    <w:rsid w:val="004E26DA"/>
    <w:rsid w:val="004E28DE"/>
    <w:rsid w:val="004E29C1"/>
    <w:rsid w:val="004E2DE4"/>
    <w:rsid w:val="004E300A"/>
    <w:rsid w:val="004E306A"/>
    <w:rsid w:val="004E30A8"/>
    <w:rsid w:val="004E31A8"/>
    <w:rsid w:val="004E3955"/>
    <w:rsid w:val="004E39B9"/>
    <w:rsid w:val="004E3DEF"/>
    <w:rsid w:val="004E4085"/>
    <w:rsid w:val="004E44E4"/>
    <w:rsid w:val="004E4895"/>
    <w:rsid w:val="004E515B"/>
    <w:rsid w:val="004E563B"/>
    <w:rsid w:val="004E5925"/>
    <w:rsid w:val="004E5966"/>
    <w:rsid w:val="004E5E29"/>
    <w:rsid w:val="004E5FAD"/>
    <w:rsid w:val="004E6AF1"/>
    <w:rsid w:val="004E6B66"/>
    <w:rsid w:val="004E7093"/>
    <w:rsid w:val="004E7263"/>
    <w:rsid w:val="004E78C5"/>
    <w:rsid w:val="004F1941"/>
    <w:rsid w:val="004F1F5E"/>
    <w:rsid w:val="004F2224"/>
    <w:rsid w:val="004F2268"/>
    <w:rsid w:val="004F237E"/>
    <w:rsid w:val="004F23AA"/>
    <w:rsid w:val="004F3CA7"/>
    <w:rsid w:val="004F3CF9"/>
    <w:rsid w:val="004F3E25"/>
    <w:rsid w:val="004F4770"/>
    <w:rsid w:val="004F4D3F"/>
    <w:rsid w:val="004F507E"/>
    <w:rsid w:val="004F52F5"/>
    <w:rsid w:val="004F5316"/>
    <w:rsid w:val="004F53ED"/>
    <w:rsid w:val="004F5608"/>
    <w:rsid w:val="004F65D4"/>
    <w:rsid w:val="004F73F4"/>
    <w:rsid w:val="004F7723"/>
    <w:rsid w:val="0050039C"/>
    <w:rsid w:val="005007E0"/>
    <w:rsid w:val="00500C30"/>
    <w:rsid w:val="00500C95"/>
    <w:rsid w:val="0050132B"/>
    <w:rsid w:val="00501976"/>
    <w:rsid w:val="00502189"/>
    <w:rsid w:val="0050234E"/>
    <w:rsid w:val="0050244E"/>
    <w:rsid w:val="0050248F"/>
    <w:rsid w:val="005024E6"/>
    <w:rsid w:val="005027B7"/>
    <w:rsid w:val="00502B00"/>
    <w:rsid w:val="005030E9"/>
    <w:rsid w:val="00503276"/>
    <w:rsid w:val="00503369"/>
    <w:rsid w:val="0050398B"/>
    <w:rsid w:val="00503A58"/>
    <w:rsid w:val="00503FA3"/>
    <w:rsid w:val="00504096"/>
    <w:rsid w:val="00504612"/>
    <w:rsid w:val="005049F3"/>
    <w:rsid w:val="00504B28"/>
    <w:rsid w:val="00504B86"/>
    <w:rsid w:val="00505669"/>
    <w:rsid w:val="00505A4D"/>
    <w:rsid w:val="00505B8F"/>
    <w:rsid w:val="00505C08"/>
    <w:rsid w:val="00505CAC"/>
    <w:rsid w:val="00505D58"/>
    <w:rsid w:val="0050600E"/>
    <w:rsid w:val="00506CDB"/>
    <w:rsid w:val="00506D08"/>
    <w:rsid w:val="0050725E"/>
    <w:rsid w:val="00507696"/>
    <w:rsid w:val="005100D5"/>
    <w:rsid w:val="0051026B"/>
    <w:rsid w:val="005102F3"/>
    <w:rsid w:val="005114CE"/>
    <w:rsid w:val="005116CE"/>
    <w:rsid w:val="00511A6E"/>
    <w:rsid w:val="005122D2"/>
    <w:rsid w:val="005123D5"/>
    <w:rsid w:val="005125AA"/>
    <w:rsid w:val="00512C0C"/>
    <w:rsid w:val="005137E0"/>
    <w:rsid w:val="005138B7"/>
    <w:rsid w:val="00513D19"/>
    <w:rsid w:val="00513E42"/>
    <w:rsid w:val="0051406E"/>
    <w:rsid w:val="00514250"/>
    <w:rsid w:val="00514824"/>
    <w:rsid w:val="00514AA3"/>
    <w:rsid w:val="00514B71"/>
    <w:rsid w:val="00514DB6"/>
    <w:rsid w:val="005159A7"/>
    <w:rsid w:val="005164A1"/>
    <w:rsid w:val="005167E9"/>
    <w:rsid w:val="005168F6"/>
    <w:rsid w:val="00517571"/>
    <w:rsid w:val="00517652"/>
    <w:rsid w:val="00517965"/>
    <w:rsid w:val="00517E87"/>
    <w:rsid w:val="00517F69"/>
    <w:rsid w:val="00517F81"/>
    <w:rsid w:val="0052015B"/>
    <w:rsid w:val="00520286"/>
    <w:rsid w:val="005208ED"/>
    <w:rsid w:val="005208FA"/>
    <w:rsid w:val="00520A7A"/>
    <w:rsid w:val="00520AF3"/>
    <w:rsid w:val="0052151C"/>
    <w:rsid w:val="00521749"/>
    <w:rsid w:val="005224B9"/>
    <w:rsid w:val="00522603"/>
    <w:rsid w:val="00522A26"/>
    <w:rsid w:val="00522AC3"/>
    <w:rsid w:val="00522E05"/>
    <w:rsid w:val="00523159"/>
    <w:rsid w:val="00523453"/>
    <w:rsid w:val="00523B00"/>
    <w:rsid w:val="0052423D"/>
    <w:rsid w:val="005242E6"/>
    <w:rsid w:val="005246AB"/>
    <w:rsid w:val="00524FC3"/>
    <w:rsid w:val="0052520A"/>
    <w:rsid w:val="005252D8"/>
    <w:rsid w:val="00525409"/>
    <w:rsid w:val="005256DA"/>
    <w:rsid w:val="0052589E"/>
    <w:rsid w:val="00525CC2"/>
    <w:rsid w:val="00525D43"/>
    <w:rsid w:val="00526064"/>
    <w:rsid w:val="00526106"/>
    <w:rsid w:val="005262F0"/>
    <w:rsid w:val="0052643B"/>
    <w:rsid w:val="0052644F"/>
    <w:rsid w:val="0052652C"/>
    <w:rsid w:val="005269E1"/>
    <w:rsid w:val="00526C10"/>
    <w:rsid w:val="00526C6C"/>
    <w:rsid w:val="00526E2E"/>
    <w:rsid w:val="00526F4A"/>
    <w:rsid w:val="00527280"/>
    <w:rsid w:val="005272CA"/>
    <w:rsid w:val="0052775E"/>
    <w:rsid w:val="005277B4"/>
    <w:rsid w:val="00527A6A"/>
    <w:rsid w:val="00530461"/>
    <w:rsid w:val="00530B88"/>
    <w:rsid w:val="00530E2B"/>
    <w:rsid w:val="00530FF6"/>
    <w:rsid w:val="0053159A"/>
    <w:rsid w:val="00531838"/>
    <w:rsid w:val="00531841"/>
    <w:rsid w:val="00531A32"/>
    <w:rsid w:val="0053234B"/>
    <w:rsid w:val="00532735"/>
    <w:rsid w:val="005329A1"/>
    <w:rsid w:val="005330C2"/>
    <w:rsid w:val="00533149"/>
    <w:rsid w:val="0053350A"/>
    <w:rsid w:val="005338C7"/>
    <w:rsid w:val="00533D97"/>
    <w:rsid w:val="00533E82"/>
    <w:rsid w:val="00534260"/>
    <w:rsid w:val="00535516"/>
    <w:rsid w:val="00535C2F"/>
    <w:rsid w:val="005364B0"/>
    <w:rsid w:val="0053660E"/>
    <w:rsid w:val="00536881"/>
    <w:rsid w:val="00536C5F"/>
    <w:rsid w:val="00536F2E"/>
    <w:rsid w:val="005370EA"/>
    <w:rsid w:val="00537F7D"/>
    <w:rsid w:val="005400E3"/>
    <w:rsid w:val="00540266"/>
    <w:rsid w:val="005404FF"/>
    <w:rsid w:val="005407B7"/>
    <w:rsid w:val="00541B31"/>
    <w:rsid w:val="00542389"/>
    <w:rsid w:val="00542694"/>
    <w:rsid w:val="00542E22"/>
    <w:rsid w:val="00543933"/>
    <w:rsid w:val="0054410B"/>
    <w:rsid w:val="00544209"/>
    <w:rsid w:val="005447B8"/>
    <w:rsid w:val="00544D44"/>
    <w:rsid w:val="005454C8"/>
    <w:rsid w:val="0054598C"/>
    <w:rsid w:val="00545C26"/>
    <w:rsid w:val="00545E53"/>
    <w:rsid w:val="00546349"/>
    <w:rsid w:val="00546577"/>
    <w:rsid w:val="00546C94"/>
    <w:rsid w:val="0054721F"/>
    <w:rsid w:val="005479E1"/>
    <w:rsid w:val="00550224"/>
    <w:rsid w:val="00550DEB"/>
    <w:rsid w:val="00551867"/>
    <w:rsid w:val="005520C5"/>
    <w:rsid w:val="005521BD"/>
    <w:rsid w:val="00552219"/>
    <w:rsid w:val="00552360"/>
    <w:rsid w:val="0055239D"/>
    <w:rsid w:val="00553595"/>
    <w:rsid w:val="005537C7"/>
    <w:rsid w:val="00553EA3"/>
    <w:rsid w:val="00553FE4"/>
    <w:rsid w:val="00554EE3"/>
    <w:rsid w:val="005559F3"/>
    <w:rsid w:val="00555B3B"/>
    <w:rsid w:val="00555D97"/>
    <w:rsid w:val="005560F7"/>
    <w:rsid w:val="00556148"/>
    <w:rsid w:val="00556264"/>
    <w:rsid w:val="0055685A"/>
    <w:rsid w:val="005568DE"/>
    <w:rsid w:val="00556D2C"/>
    <w:rsid w:val="00556E83"/>
    <w:rsid w:val="0055725D"/>
    <w:rsid w:val="00557284"/>
    <w:rsid w:val="00557D52"/>
    <w:rsid w:val="00560025"/>
    <w:rsid w:val="00560054"/>
    <w:rsid w:val="0056052E"/>
    <w:rsid w:val="0056072C"/>
    <w:rsid w:val="005607A0"/>
    <w:rsid w:val="00560AD4"/>
    <w:rsid w:val="00560B5A"/>
    <w:rsid w:val="00560DA1"/>
    <w:rsid w:val="00560F7E"/>
    <w:rsid w:val="005612A8"/>
    <w:rsid w:val="0056150B"/>
    <w:rsid w:val="00561BB0"/>
    <w:rsid w:val="00562B43"/>
    <w:rsid w:val="00562BE9"/>
    <w:rsid w:val="00562F93"/>
    <w:rsid w:val="0056338F"/>
    <w:rsid w:val="00563A0F"/>
    <w:rsid w:val="00564172"/>
    <w:rsid w:val="005652D8"/>
    <w:rsid w:val="00566846"/>
    <w:rsid w:val="00566D57"/>
    <w:rsid w:val="0056749A"/>
    <w:rsid w:val="00567544"/>
    <w:rsid w:val="0056766A"/>
    <w:rsid w:val="005676C4"/>
    <w:rsid w:val="00567992"/>
    <w:rsid w:val="00567E63"/>
    <w:rsid w:val="0057005E"/>
    <w:rsid w:val="00570350"/>
    <w:rsid w:val="005704E3"/>
    <w:rsid w:val="0057054D"/>
    <w:rsid w:val="00570777"/>
    <w:rsid w:val="00570905"/>
    <w:rsid w:val="00570B41"/>
    <w:rsid w:val="00570C59"/>
    <w:rsid w:val="00570CD4"/>
    <w:rsid w:val="00570F72"/>
    <w:rsid w:val="005711E6"/>
    <w:rsid w:val="00573C01"/>
    <w:rsid w:val="00574298"/>
    <w:rsid w:val="005743BF"/>
    <w:rsid w:val="00574C25"/>
    <w:rsid w:val="00574D25"/>
    <w:rsid w:val="00574D51"/>
    <w:rsid w:val="00575241"/>
    <w:rsid w:val="0057535E"/>
    <w:rsid w:val="00575415"/>
    <w:rsid w:val="005758FE"/>
    <w:rsid w:val="00575BDD"/>
    <w:rsid w:val="005768E7"/>
    <w:rsid w:val="0057693F"/>
    <w:rsid w:val="0057695A"/>
    <w:rsid w:val="00576F1C"/>
    <w:rsid w:val="00577289"/>
    <w:rsid w:val="00577432"/>
    <w:rsid w:val="005776F2"/>
    <w:rsid w:val="00577CA1"/>
    <w:rsid w:val="00577FFD"/>
    <w:rsid w:val="00580378"/>
    <w:rsid w:val="00580BC0"/>
    <w:rsid w:val="00581263"/>
    <w:rsid w:val="005814A5"/>
    <w:rsid w:val="00582520"/>
    <w:rsid w:val="00582700"/>
    <w:rsid w:val="005829F0"/>
    <w:rsid w:val="00583819"/>
    <w:rsid w:val="00583D1D"/>
    <w:rsid w:val="00584044"/>
    <w:rsid w:val="0058463A"/>
    <w:rsid w:val="005846DA"/>
    <w:rsid w:val="00584A30"/>
    <w:rsid w:val="00584FB0"/>
    <w:rsid w:val="00584FB8"/>
    <w:rsid w:val="00585260"/>
    <w:rsid w:val="00585357"/>
    <w:rsid w:val="00585638"/>
    <w:rsid w:val="00585D0C"/>
    <w:rsid w:val="00586610"/>
    <w:rsid w:val="005866E1"/>
    <w:rsid w:val="00586749"/>
    <w:rsid w:val="00586799"/>
    <w:rsid w:val="00586E93"/>
    <w:rsid w:val="005871AB"/>
    <w:rsid w:val="005873EB"/>
    <w:rsid w:val="0058775A"/>
    <w:rsid w:val="00587DA7"/>
    <w:rsid w:val="005903DE"/>
    <w:rsid w:val="005904FA"/>
    <w:rsid w:val="00590956"/>
    <w:rsid w:val="005910D9"/>
    <w:rsid w:val="00591399"/>
    <w:rsid w:val="00591403"/>
    <w:rsid w:val="00591499"/>
    <w:rsid w:val="0059157A"/>
    <w:rsid w:val="00591AFC"/>
    <w:rsid w:val="00592928"/>
    <w:rsid w:val="00592F23"/>
    <w:rsid w:val="0059302F"/>
    <w:rsid w:val="005932C7"/>
    <w:rsid w:val="005933A4"/>
    <w:rsid w:val="005934B8"/>
    <w:rsid w:val="005934D4"/>
    <w:rsid w:val="00593FFB"/>
    <w:rsid w:val="005948DA"/>
    <w:rsid w:val="005949F7"/>
    <w:rsid w:val="00594C60"/>
    <w:rsid w:val="00594CC5"/>
    <w:rsid w:val="005955E7"/>
    <w:rsid w:val="005958C6"/>
    <w:rsid w:val="00595922"/>
    <w:rsid w:val="00595946"/>
    <w:rsid w:val="00595980"/>
    <w:rsid w:val="00596124"/>
    <w:rsid w:val="0059667F"/>
    <w:rsid w:val="005A0003"/>
    <w:rsid w:val="005A099F"/>
    <w:rsid w:val="005A0E0A"/>
    <w:rsid w:val="005A1632"/>
    <w:rsid w:val="005A1AC4"/>
    <w:rsid w:val="005A1CA0"/>
    <w:rsid w:val="005A1E6A"/>
    <w:rsid w:val="005A2F4E"/>
    <w:rsid w:val="005A30EE"/>
    <w:rsid w:val="005A3142"/>
    <w:rsid w:val="005A35CE"/>
    <w:rsid w:val="005A3A56"/>
    <w:rsid w:val="005A3F71"/>
    <w:rsid w:val="005A46E5"/>
    <w:rsid w:val="005A4866"/>
    <w:rsid w:val="005A4F18"/>
    <w:rsid w:val="005A52D1"/>
    <w:rsid w:val="005A5BB9"/>
    <w:rsid w:val="005A5C7D"/>
    <w:rsid w:val="005A63A4"/>
    <w:rsid w:val="005A70B5"/>
    <w:rsid w:val="005A74BD"/>
    <w:rsid w:val="005A75AA"/>
    <w:rsid w:val="005A7738"/>
    <w:rsid w:val="005A78EB"/>
    <w:rsid w:val="005B0143"/>
    <w:rsid w:val="005B0CA8"/>
    <w:rsid w:val="005B0E34"/>
    <w:rsid w:val="005B123B"/>
    <w:rsid w:val="005B127B"/>
    <w:rsid w:val="005B135E"/>
    <w:rsid w:val="005B15ED"/>
    <w:rsid w:val="005B178E"/>
    <w:rsid w:val="005B1CEE"/>
    <w:rsid w:val="005B1D80"/>
    <w:rsid w:val="005B22E9"/>
    <w:rsid w:val="005B238A"/>
    <w:rsid w:val="005B266C"/>
    <w:rsid w:val="005B350A"/>
    <w:rsid w:val="005B3BA0"/>
    <w:rsid w:val="005B4500"/>
    <w:rsid w:val="005B472B"/>
    <w:rsid w:val="005B4D3D"/>
    <w:rsid w:val="005B4D71"/>
    <w:rsid w:val="005B5912"/>
    <w:rsid w:val="005B5A8B"/>
    <w:rsid w:val="005B5ABB"/>
    <w:rsid w:val="005B5E9B"/>
    <w:rsid w:val="005B6297"/>
    <w:rsid w:val="005B63D2"/>
    <w:rsid w:val="005B67B2"/>
    <w:rsid w:val="005B6DD2"/>
    <w:rsid w:val="005B73A6"/>
    <w:rsid w:val="005B749A"/>
    <w:rsid w:val="005B74E5"/>
    <w:rsid w:val="005B7E7F"/>
    <w:rsid w:val="005C0084"/>
    <w:rsid w:val="005C00B6"/>
    <w:rsid w:val="005C046D"/>
    <w:rsid w:val="005C0B21"/>
    <w:rsid w:val="005C1066"/>
    <w:rsid w:val="005C1080"/>
    <w:rsid w:val="005C1716"/>
    <w:rsid w:val="005C2024"/>
    <w:rsid w:val="005C2052"/>
    <w:rsid w:val="005C2A98"/>
    <w:rsid w:val="005C2D72"/>
    <w:rsid w:val="005C38E2"/>
    <w:rsid w:val="005C3A13"/>
    <w:rsid w:val="005C3D8E"/>
    <w:rsid w:val="005C42E0"/>
    <w:rsid w:val="005C43FB"/>
    <w:rsid w:val="005C44B3"/>
    <w:rsid w:val="005C46C6"/>
    <w:rsid w:val="005C4FAC"/>
    <w:rsid w:val="005C5034"/>
    <w:rsid w:val="005C50E2"/>
    <w:rsid w:val="005C5364"/>
    <w:rsid w:val="005C538F"/>
    <w:rsid w:val="005C5F8E"/>
    <w:rsid w:val="005C64C9"/>
    <w:rsid w:val="005C6780"/>
    <w:rsid w:val="005C68F6"/>
    <w:rsid w:val="005C6900"/>
    <w:rsid w:val="005C6D9B"/>
    <w:rsid w:val="005C73EA"/>
    <w:rsid w:val="005C75FE"/>
    <w:rsid w:val="005D0030"/>
    <w:rsid w:val="005D061F"/>
    <w:rsid w:val="005D0961"/>
    <w:rsid w:val="005D10A3"/>
    <w:rsid w:val="005D10C5"/>
    <w:rsid w:val="005D2120"/>
    <w:rsid w:val="005D2286"/>
    <w:rsid w:val="005D3168"/>
    <w:rsid w:val="005D3279"/>
    <w:rsid w:val="005D3585"/>
    <w:rsid w:val="005D3C66"/>
    <w:rsid w:val="005D4072"/>
    <w:rsid w:val="005D418D"/>
    <w:rsid w:val="005D509F"/>
    <w:rsid w:val="005D56B5"/>
    <w:rsid w:val="005D5F50"/>
    <w:rsid w:val="005D61CE"/>
    <w:rsid w:val="005D629E"/>
    <w:rsid w:val="005D6A6F"/>
    <w:rsid w:val="005D6C4B"/>
    <w:rsid w:val="005D6E35"/>
    <w:rsid w:val="005D72B1"/>
    <w:rsid w:val="005D738C"/>
    <w:rsid w:val="005D743C"/>
    <w:rsid w:val="005D78E7"/>
    <w:rsid w:val="005D7E31"/>
    <w:rsid w:val="005E0097"/>
    <w:rsid w:val="005E0195"/>
    <w:rsid w:val="005E06C1"/>
    <w:rsid w:val="005E087F"/>
    <w:rsid w:val="005E0DE6"/>
    <w:rsid w:val="005E13EB"/>
    <w:rsid w:val="005E1987"/>
    <w:rsid w:val="005E2990"/>
    <w:rsid w:val="005E29A7"/>
    <w:rsid w:val="005E2A4E"/>
    <w:rsid w:val="005E2A7A"/>
    <w:rsid w:val="005E2CDB"/>
    <w:rsid w:val="005E2F35"/>
    <w:rsid w:val="005E2FA0"/>
    <w:rsid w:val="005E301C"/>
    <w:rsid w:val="005E33E3"/>
    <w:rsid w:val="005E3CE5"/>
    <w:rsid w:val="005E3E00"/>
    <w:rsid w:val="005E4052"/>
    <w:rsid w:val="005E4F3E"/>
    <w:rsid w:val="005E54CD"/>
    <w:rsid w:val="005E5B8F"/>
    <w:rsid w:val="005E5BD5"/>
    <w:rsid w:val="005E6079"/>
    <w:rsid w:val="005E6109"/>
    <w:rsid w:val="005E65F9"/>
    <w:rsid w:val="005E6BFA"/>
    <w:rsid w:val="005E6F73"/>
    <w:rsid w:val="005E75AB"/>
    <w:rsid w:val="005E79C8"/>
    <w:rsid w:val="005E7C5B"/>
    <w:rsid w:val="005F064D"/>
    <w:rsid w:val="005F097A"/>
    <w:rsid w:val="005F1141"/>
    <w:rsid w:val="005F12AE"/>
    <w:rsid w:val="005F1706"/>
    <w:rsid w:val="005F1A15"/>
    <w:rsid w:val="005F1C5F"/>
    <w:rsid w:val="005F2580"/>
    <w:rsid w:val="005F3383"/>
    <w:rsid w:val="005F3876"/>
    <w:rsid w:val="005F4B85"/>
    <w:rsid w:val="005F4D36"/>
    <w:rsid w:val="005F4E9F"/>
    <w:rsid w:val="005F5211"/>
    <w:rsid w:val="005F5429"/>
    <w:rsid w:val="005F556E"/>
    <w:rsid w:val="005F56C0"/>
    <w:rsid w:val="005F587C"/>
    <w:rsid w:val="005F59B8"/>
    <w:rsid w:val="005F5C5B"/>
    <w:rsid w:val="005F62BC"/>
    <w:rsid w:val="005F63B9"/>
    <w:rsid w:val="005F6FB4"/>
    <w:rsid w:val="005F77B4"/>
    <w:rsid w:val="005F7B45"/>
    <w:rsid w:val="005F7BAD"/>
    <w:rsid w:val="005F7F17"/>
    <w:rsid w:val="0060029A"/>
    <w:rsid w:val="006005F5"/>
    <w:rsid w:val="00600F1F"/>
    <w:rsid w:val="006012D0"/>
    <w:rsid w:val="00601571"/>
    <w:rsid w:val="0060171A"/>
    <w:rsid w:val="00601C97"/>
    <w:rsid w:val="00601CB8"/>
    <w:rsid w:val="00602241"/>
    <w:rsid w:val="00602586"/>
    <w:rsid w:val="00602588"/>
    <w:rsid w:val="00602716"/>
    <w:rsid w:val="0060303F"/>
    <w:rsid w:val="0060310B"/>
    <w:rsid w:val="00603638"/>
    <w:rsid w:val="00603ABF"/>
    <w:rsid w:val="00604345"/>
    <w:rsid w:val="00604368"/>
    <w:rsid w:val="0060441B"/>
    <w:rsid w:val="00604641"/>
    <w:rsid w:val="006053A8"/>
    <w:rsid w:val="00605418"/>
    <w:rsid w:val="00605580"/>
    <w:rsid w:val="00605595"/>
    <w:rsid w:val="00605F3C"/>
    <w:rsid w:val="00605FE9"/>
    <w:rsid w:val="006061FA"/>
    <w:rsid w:val="0060671A"/>
    <w:rsid w:val="00606825"/>
    <w:rsid w:val="006075E5"/>
    <w:rsid w:val="006079AB"/>
    <w:rsid w:val="00607C44"/>
    <w:rsid w:val="00610AD8"/>
    <w:rsid w:val="006113CF"/>
    <w:rsid w:val="00611637"/>
    <w:rsid w:val="006119FB"/>
    <w:rsid w:val="00611AC9"/>
    <w:rsid w:val="00611CBA"/>
    <w:rsid w:val="0061222E"/>
    <w:rsid w:val="006123F1"/>
    <w:rsid w:val="006130DD"/>
    <w:rsid w:val="00613CC5"/>
    <w:rsid w:val="00613D08"/>
    <w:rsid w:val="006140A1"/>
    <w:rsid w:val="006142DE"/>
    <w:rsid w:val="0061453F"/>
    <w:rsid w:val="00614566"/>
    <w:rsid w:val="00614C16"/>
    <w:rsid w:val="00614C6B"/>
    <w:rsid w:val="0061523E"/>
    <w:rsid w:val="00615C73"/>
    <w:rsid w:val="00615ECD"/>
    <w:rsid w:val="00616226"/>
    <w:rsid w:val="00616366"/>
    <w:rsid w:val="00617103"/>
    <w:rsid w:val="0061797A"/>
    <w:rsid w:val="00617E3E"/>
    <w:rsid w:val="00617F55"/>
    <w:rsid w:val="0062036A"/>
    <w:rsid w:val="0062081A"/>
    <w:rsid w:val="006208C9"/>
    <w:rsid w:val="00620999"/>
    <w:rsid w:val="006211C6"/>
    <w:rsid w:val="006212E6"/>
    <w:rsid w:val="00621300"/>
    <w:rsid w:val="00621AAC"/>
    <w:rsid w:val="006221BE"/>
    <w:rsid w:val="00622689"/>
    <w:rsid w:val="00622E5F"/>
    <w:rsid w:val="0062340C"/>
    <w:rsid w:val="0062388C"/>
    <w:rsid w:val="00623B67"/>
    <w:rsid w:val="00623EC8"/>
    <w:rsid w:val="006247E7"/>
    <w:rsid w:val="00624D2C"/>
    <w:rsid w:val="00624E34"/>
    <w:rsid w:val="00626B70"/>
    <w:rsid w:val="00626EAC"/>
    <w:rsid w:val="00627071"/>
    <w:rsid w:val="006272A7"/>
    <w:rsid w:val="006275F4"/>
    <w:rsid w:val="00630292"/>
    <w:rsid w:val="00630725"/>
    <w:rsid w:val="006309B4"/>
    <w:rsid w:val="00631251"/>
    <w:rsid w:val="00631627"/>
    <w:rsid w:val="006319A0"/>
    <w:rsid w:val="00631E66"/>
    <w:rsid w:val="006323C8"/>
    <w:rsid w:val="0063293F"/>
    <w:rsid w:val="00632D00"/>
    <w:rsid w:val="006333D8"/>
    <w:rsid w:val="006335CB"/>
    <w:rsid w:val="00634435"/>
    <w:rsid w:val="00634498"/>
    <w:rsid w:val="006346FE"/>
    <w:rsid w:val="00635003"/>
    <w:rsid w:val="0063531D"/>
    <w:rsid w:val="00635B4A"/>
    <w:rsid w:val="00636094"/>
    <w:rsid w:val="006361CC"/>
    <w:rsid w:val="0063620A"/>
    <w:rsid w:val="00636623"/>
    <w:rsid w:val="006366E1"/>
    <w:rsid w:val="00636E10"/>
    <w:rsid w:val="0063722A"/>
    <w:rsid w:val="00637483"/>
    <w:rsid w:val="0063758F"/>
    <w:rsid w:val="006404DC"/>
    <w:rsid w:val="00640C81"/>
    <w:rsid w:val="00640CC1"/>
    <w:rsid w:val="00641397"/>
    <w:rsid w:val="00641CB4"/>
    <w:rsid w:val="00642217"/>
    <w:rsid w:val="00642CED"/>
    <w:rsid w:val="0064346F"/>
    <w:rsid w:val="00643A23"/>
    <w:rsid w:val="00643B79"/>
    <w:rsid w:val="00643F7B"/>
    <w:rsid w:val="00643FB2"/>
    <w:rsid w:val="00644195"/>
    <w:rsid w:val="006444BC"/>
    <w:rsid w:val="006447B2"/>
    <w:rsid w:val="00646101"/>
    <w:rsid w:val="00646452"/>
    <w:rsid w:val="0064656E"/>
    <w:rsid w:val="006466DD"/>
    <w:rsid w:val="00646A4E"/>
    <w:rsid w:val="006470A3"/>
    <w:rsid w:val="00647226"/>
    <w:rsid w:val="00647359"/>
    <w:rsid w:val="006474F8"/>
    <w:rsid w:val="00647F6B"/>
    <w:rsid w:val="00650572"/>
    <w:rsid w:val="00650D34"/>
    <w:rsid w:val="00650F94"/>
    <w:rsid w:val="006510AE"/>
    <w:rsid w:val="006510D0"/>
    <w:rsid w:val="00651AB5"/>
    <w:rsid w:val="00651E09"/>
    <w:rsid w:val="00651E2B"/>
    <w:rsid w:val="00652492"/>
    <w:rsid w:val="00652651"/>
    <w:rsid w:val="006528DF"/>
    <w:rsid w:val="00652C10"/>
    <w:rsid w:val="00652C2B"/>
    <w:rsid w:val="00652E11"/>
    <w:rsid w:val="00652F43"/>
    <w:rsid w:val="00652F9F"/>
    <w:rsid w:val="006531AD"/>
    <w:rsid w:val="00653567"/>
    <w:rsid w:val="0065418F"/>
    <w:rsid w:val="00654A40"/>
    <w:rsid w:val="00654B93"/>
    <w:rsid w:val="00654C3B"/>
    <w:rsid w:val="0065536E"/>
    <w:rsid w:val="00655449"/>
    <w:rsid w:val="006554DC"/>
    <w:rsid w:val="0065555C"/>
    <w:rsid w:val="00655696"/>
    <w:rsid w:val="0065571C"/>
    <w:rsid w:val="00655B6C"/>
    <w:rsid w:val="0065633D"/>
    <w:rsid w:val="006566B8"/>
    <w:rsid w:val="006572AF"/>
    <w:rsid w:val="006572BA"/>
    <w:rsid w:val="006573F4"/>
    <w:rsid w:val="006574F1"/>
    <w:rsid w:val="00657662"/>
    <w:rsid w:val="00657967"/>
    <w:rsid w:val="00657E22"/>
    <w:rsid w:val="006606D8"/>
    <w:rsid w:val="00660AD2"/>
    <w:rsid w:val="00660B5B"/>
    <w:rsid w:val="0066111C"/>
    <w:rsid w:val="00661382"/>
    <w:rsid w:val="006616EB"/>
    <w:rsid w:val="006618E9"/>
    <w:rsid w:val="00662647"/>
    <w:rsid w:val="00662AC3"/>
    <w:rsid w:val="00662BF0"/>
    <w:rsid w:val="0066310C"/>
    <w:rsid w:val="00663245"/>
    <w:rsid w:val="006632BA"/>
    <w:rsid w:val="00663447"/>
    <w:rsid w:val="00663B1D"/>
    <w:rsid w:val="00663B80"/>
    <w:rsid w:val="006643A8"/>
    <w:rsid w:val="006645C1"/>
    <w:rsid w:val="00664888"/>
    <w:rsid w:val="00664AC1"/>
    <w:rsid w:val="0066503F"/>
    <w:rsid w:val="006650A9"/>
    <w:rsid w:val="006654E6"/>
    <w:rsid w:val="00666A97"/>
    <w:rsid w:val="00666DE5"/>
    <w:rsid w:val="00667DBE"/>
    <w:rsid w:val="00667F20"/>
    <w:rsid w:val="00667FB9"/>
    <w:rsid w:val="00670351"/>
    <w:rsid w:val="00670982"/>
    <w:rsid w:val="00670A4C"/>
    <w:rsid w:val="00670FB5"/>
    <w:rsid w:val="00671598"/>
    <w:rsid w:val="006718FA"/>
    <w:rsid w:val="00671A3D"/>
    <w:rsid w:val="00671D97"/>
    <w:rsid w:val="006722BF"/>
    <w:rsid w:val="00672338"/>
    <w:rsid w:val="00672857"/>
    <w:rsid w:val="00673070"/>
    <w:rsid w:val="00673147"/>
    <w:rsid w:val="006732EA"/>
    <w:rsid w:val="0067388A"/>
    <w:rsid w:val="006741EE"/>
    <w:rsid w:val="0067470C"/>
    <w:rsid w:val="00674833"/>
    <w:rsid w:val="006753D6"/>
    <w:rsid w:val="006756B8"/>
    <w:rsid w:val="006762F4"/>
    <w:rsid w:val="0067643F"/>
    <w:rsid w:val="00676679"/>
    <w:rsid w:val="0067682B"/>
    <w:rsid w:val="00676DF6"/>
    <w:rsid w:val="00677201"/>
    <w:rsid w:val="006779A5"/>
    <w:rsid w:val="00677B1B"/>
    <w:rsid w:val="006809A4"/>
    <w:rsid w:val="00680C51"/>
    <w:rsid w:val="00680F51"/>
    <w:rsid w:val="00681664"/>
    <w:rsid w:val="00681676"/>
    <w:rsid w:val="006816D1"/>
    <w:rsid w:val="0068229F"/>
    <w:rsid w:val="00682539"/>
    <w:rsid w:val="006827DB"/>
    <w:rsid w:val="00682E7D"/>
    <w:rsid w:val="00682FEF"/>
    <w:rsid w:val="00683FBF"/>
    <w:rsid w:val="006842BE"/>
    <w:rsid w:val="00684E89"/>
    <w:rsid w:val="00684FF5"/>
    <w:rsid w:val="00685172"/>
    <w:rsid w:val="006854F8"/>
    <w:rsid w:val="006854FE"/>
    <w:rsid w:val="00685597"/>
    <w:rsid w:val="00685C08"/>
    <w:rsid w:val="00685CA2"/>
    <w:rsid w:val="00686571"/>
    <w:rsid w:val="006869D9"/>
    <w:rsid w:val="00686A97"/>
    <w:rsid w:val="00686DD5"/>
    <w:rsid w:val="00687606"/>
    <w:rsid w:val="00687754"/>
    <w:rsid w:val="00687A23"/>
    <w:rsid w:val="00687D75"/>
    <w:rsid w:val="00690041"/>
    <w:rsid w:val="006904FC"/>
    <w:rsid w:val="0069073E"/>
    <w:rsid w:val="00690DD3"/>
    <w:rsid w:val="00690E1F"/>
    <w:rsid w:val="00690E61"/>
    <w:rsid w:val="006915A6"/>
    <w:rsid w:val="006917ED"/>
    <w:rsid w:val="0069200E"/>
    <w:rsid w:val="00692491"/>
    <w:rsid w:val="00692DE2"/>
    <w:rsid w:val="00692EB8"/>
    <w:rsid w:val="00693041"/>
    <w:rsid w:val="006931FE"/>
    <w:rsid w:val="00693331"/>
    <w:rsid w:val="00693994"/>
    <w:rsid w:val="00693AEA"/>
    <w:rsid w:val="00693B73"/>
    <w:rsid w:val="0069458A"/>
    <w:rsid w:val="00694606"/>
    <w:rsid w:val="00694695"/>
    <w:rsid w:val="006951A9"/>
    <w:rsid w:val="0069594F"/>
    <w:rsid w:val="00695E01"/>
    <w:rsid w:val="00695F92"/>
    <w:rsid w:val="0069618E"/>
    <w:rsid w:val="00696215"/>
    <w:rsid w:val="00696537"/>
    <w:rsid w:val="00697055"/>
    <w:rsid w:val="00697356"/>
    <w:rsid w:val="00697367"/>
    <w:rsid w:val="006A04C2"/>
    <w:rsid w:val="006A0892"/>
    <w:rsid w:val="006A0BCE"/>
    <w:rsid w:val="006A129D"/>
    <w:rsid w:val="006A1A88"/>
    <w:rsid w:val="006A1C8E"/>
    <w:rsid w:val="006A1E69"/>
    <w:rsid w:val="006A2AE3"/>
    <w:rsid w:val="006A3F95"/>
    <w:rsid w:val="006A5213"/>
    <w:rsid w:val="006A530D"/>
    <w:rsid w:val="006A5B45"/>
    <w:rsid w:val="006A5CC9"/>
    <w:rsid w:val="006A5E10"/>
    <w:rsid w:val="006A6258"/>
    <w:rsid w:val="006A65BC"/>
    <w:rsid w:val="006A70C6"/>
    <w:rsid w:val="006A74A2"/>
    <w:rsid w:val="006A7B7E"/>
    <w:rsid w:val="006A7F2B"/>
    <w:rsid w:val="006B03DD"/>
    <w:rsid w:val="006B1239"/>
    <w:rsid w:val="006B1AC9"/>
    <w:rsid w:val="006B1E50"/>
    <w:rsid w:val="006B2A83"/>
    <w:rsid w:val="006B2B7A"/>
    <w:rsid w:val="006B3226"/>
    <w:rsid w:val="006B3254"/>
    <w:rsid w:val="006B3354"/>
    <w:rsid w:val="006B3677"/>
    <w:rsid w:val="006B3A4B"/>
    <w:rsid w:val="006B3DDA"/>
    <w:rsid w:val="006B442D"/>
    <w:rsid w:val="006B445E"/>
    <w:rsid w:val="006B44AC"/>
    <w:rsid w:val="006B44DF"/>
    <w:rsid w:val="006B45F7"/>
    <w:rsid w:val="006B4685"/>
    <w:rsid w:val="006B496B"/>
    <w:rsid w:val="006B4B41"/>
    <w:rsid w:val="006B4B6C"/>
    <w:rsid w:val="006B4D5E"/>
    <w:rsid w:val="006B4F9F"/>
    <w:rsid w:val="006B5349"/>
    <w:rsid w:val="006B55DC"/>
    <w:rsid w:val="006B560B"/>
    <w:rsid w:val="006B584E"/>
    <w:rsid w:val="006B5DBB"/>
    <w:rsid w:val="006B5FC6"/>
    <w:rsid w:val="006B62A3"/>
    <w:rsid w:val="006B6CA1"/>
    <w:rsid w:val="006B6E1A"/>
    <w:rsid w:val="006B6E30"/>
    <w:rsid w:val="006B7812"/>
    <w:rsid w:val="006B7B75"/>
    <w:rsid w:val="006B7D4A"/>
    <w:rsid w:val="006C017A"/>
    <w:rsid w:val="006C065B"/>
    <w:rsid w:val="006C0CDA"/>
    <w:rsid w:val="006C0D3F"/>
    <w:rsid w:val="006C1582"/>
    <w:rsid w:val="006C1B53"/>
    <w:rsid w:val="006C1DF0"/>
    <w:rsid w:val="006C1F42"/>
    <w:rsid w:val="006C217F"/>
    <w:rsid w:val="006C2832"/>
    <w:rsid w:val="006C2985"/>
    <w:rsid w:val="006C2A79"/>
    <w:rsid w:val="006C308A"/>
    <w:rsid w:val="006C37DD"/>
    <w:rsid w:val="006C3AC2"/>
    <w:rsid w:val="006C3E8C"/>
    <w:rsid w:val="006C433C"/>
    <w:rsid w:val="006C489E"/>
    <w:rsid w:val="006C4D25"/>
    <w:rsid w:val="006C57E4"/>
    <w:rsid w:val="006C5CEF"/>
    <w:rsid w:val="006C5F76"/>
    <w:rsid w:val="006C60DE"/>
    <w:rsid w:val="006C63EC"/>
    <w:rsid w:val="006C77B3"/>
    <w:rsid w:val="006C78A4"/>
    <w:rsid w:val="006C7A7E"/>
    <w:rsid w:val="006C7B43"/>
    <w:rsid w:val="006C7B7D"/>
    <w:rsid w:val="006C7BDA"/>
    <w:rsid w:val="006C7C33"/>
    <w:rsid w:val="006D05C3"/>
    <w:rsid w:val="006D0917"/>
    <w:rsid w:val="006D0972"/>
    <w:rsid w:val="006D0F00"/>
    <w:rsid w:val="006D1014"/>
    <w:rsid w:val="006D157F"/>
    <w:rsid w:val="006D18A2"/>
    <w:rsid w:val="006D2AA1"/>
    <w:rsid w:val="006D302E"/>
    <w:rsid w:val="006D3400"/>
    <w:rsid w:val="006D3DED"/>
    <w:rsid w:val="006D41EB"/>
    <w:rsid w:val="006D4426"/>
    <w:rsid w:val="006D46F5"/>
    <w:rsid w:val="006D4C08"/>
    <w:rsid w:val="006D5786"/>
    <w:rsid w:val="006D579F"/>
    <w:rsid w:val="006D5A48"/>
    <w:rsid w:val="006D5B5D"/>
    <w:rsid w:val="006D5B74"/>
    <w:rsid w:val="006D60AD"/>
    <w:rsid w:val="006D74C7"/>
    <w:rsid w:val="006E042A"/>
    <w:rsid w:val="006E0438"/>
    <w:rsid w:val="006E04AA"/>
    <w:rsid w:val="006E058A"/>
    <w:rsid w:val="006E06FC"/>
    <w:rsid w:val="006E0821"/>
    <w:rsid w:val="006E0BA4"/>
    <w:rsid w:val="006E0D78"/>
    <w:rsid w:val="006E12F7"/>
    <w:rsid w:val="006E31EF"/>
    <w:rsid w:val="006E33C4"/>
    <w:rsid w:val="006E346D"/>
    <w:rsid w:val="006E3673"/>
    <w:rsid w:val="006E3789"/>
    <w:rsid w:val="006E4422"/>
    <w:rsid w:val="006E4612"/>
    <w:rsid w:val="006E4E76"/>
    <w:rsid w:val="006E51A8"/>
    <w:rsid w:val="006E547D"/>
    <w:rsid w:val="006E5525"/>
    <w:rsid w:val="006E561C"/>
    <w:rsid w:val="006E5677"/>
    <w:rsid w:val="006E59C1"/>
    <w:rsid w:val="006E5AAC"/>
    <w:rsid w:val="006E5C99"/>
    <w:rsid w:val="006E5D42"/>
    <w:rsid w:val="006E6047"/>
    <w:rsid w:val="006E6A5D"/>
    <w:rsid w:val="006E6C98"/>
    <w:rsid w:val="006E708B"/>
    <w:rsid w:val="006E72D2"/>
    <w:rsid w:val="006E7ABE"/>
    <w:rsid w:val="006E7F2B"/>
    <w:rsid w:val="006F03CA"/>
    <w:rsid w:val="006F0EC6"/>
    <w:rsid w:val="006F0F13"/>
    <w:rsid w:val="006F10D0"/>
    <w:rsid w:val="006F1CA3"/>
    <w:rsid w:val="006F1D9A"/>
    <w:rsid w:val="006F2B68"/>
    <w:rsid w:val="006F2B6A"/>
    <w:rsid w:val="006F2CD3"/>
    <w:rsid w:val="006F301F"/>
    <w:rsid w:val="006F370C"/>
    <w:rsid w:val="006F3795"/>
    <w:rsid w:val="006F3798"/>
    <w:rsid w:val="006F37D0"/>
    <w:rsid w:val="006F38C8"/>
    <w:rsid w:val="006F3C41"/>
    <w:rsid w:val="006F47AE"/>
    <w:rsid w:val="006F492C"/>
    <w:rsid w:val="006F5154"/>
    <w:rsid w:val="006F5380"/>
    <w:rsid w:val="006F5AD6"/>
    <w:rsid w:val="006F5E04"/>
    <w:rsid w:val="006F64CB"/>
    <w:rsid w:val="006F65BC"/>
    <w:rsid w:val="006F6731"/>
    <w:rsid w:val="006F6A13"/>
    <w:rsid w:val="006F6A9D"/>
    <w:rsid w:val="006F7150"/>
    <w:rsid w:val="006F74A9"/>
    <w:rsid w:val="006F7D96"/>
    <w:rsid w:val="00700182"/>
    <w:rsid w:val="00700358"/>
    <w:rsid w:val="007005A0"/>
    <w:rsid w:val="00700A5A"/>
    <w:rsid w:val="00700A6E"/>
    <w:rsid w:val="00700B58"/>
    <w:rsid w:val="00700F0A"/>
    <w:rsid w:val="0070162F"/>
    <w:rsid w:val="00701860"/>
    <w:rsid w:val="00701DD2"/>
    <w:rsid w:val="00702813"/>
    <w:rsid w:val="0070291D"/>
    <w:rsid w:val="00702D75"/>
    <w:rsid w:val="00702F88"/>
    <w:rsid w:val="0070310B"/>
    <w:rsid w:val="00703282"/>
    <w:rsid w:val="00703379"/>
    <w:rsid w:val="0070340B"/>
    <w:rsid w:val="00703638"/>
    <w:rsid w:val="007037A8"/>
    <w:rsid w:val="00703A81"/>
    <w:rsid w:val="0070422D"/>
    <w:rsid w:val="0070426C"/>
    <w:rsid w:val="007049FC"/>
    <w:rsid w:val="00704A88"/>
    <w:rsid w:val="00704C51"/>
    <w:rsid w:val="0070524D"/>
    <w:rsid w:val="00705968"/>
    <w:rsid w:val="00706398"/>
    <w:rsid w:val="00706559"/>
    <w:rsid w:val="00706635"/>
    <w:rsid w:val="00706F7E"/>
    <w:rsid w:val="00707013"/>
    <w:rsid w:val="00707C18"/>
    <w:rsid w:val="00707DE2"/>
    <w:rsid w:val="00710235"/>
    <w:rsid w:val="0071062A"/>
    <w:rsid w:val="00710EA7"/>
    <w:rsid w:val="007117DC"/>
    <w:rsid w:val="00711983"/>
    <w:rsid w:val="00711BCB"/>
    <w:rsid w:val="00712128"/>
    <w:rsid w:val="00712A92"/>
    <w:rsid w:val="00712B31"/>
    <w:rsid w:val="00712C3F"/>
    <w:rsid w:val="00713724"/>
    <w:rsid w:val="00713A39"/>
    <w:rsid w:val="00713BA7"/>
    <w:rsid w:val="00713C05"/>
    <w:rsid w:val="00713CA3"/>
    <w:rsid w:val="007147CC"/>
    <w:rsid w:val="00715328"/>
    <w:rsid w:val="007157ED"/>
    <w:rsid w:val="007158F4"/>
    <w:rsid w:val="00715989"/>
    <w:rsid w:val="00716457"/>
    <w:rsid w:val="007164D1"/>
    <w:rsid w:val="00716BAF"/>
    <w:rsid w:val="00716FC6"/>
    <w:rsid w:val="007172B7"/>
    <w:rsid w:val="0071749F"/>
    <w:rsid w:val="00717576"/>
    <w:rsid w:val="007178DB"/>
    <w:rsid w:val="00717B14"/>
    <w:rsid w:val="00717CDF"/>
    <w:rsid w:val="00717F08"/>
    <w:rsid w:val="00721105"/>
    <w:rsid w:val="00721337"/>
    <w:rsid w:val="007213A5"/>
    <w:rsid w:val="00721412"/>
    <w:rsid w:val="00721AFF"/>
    <w:rsid w:val="00721B5F"/>
    <w:rsid w:val="00721CD9"/>
    <w:rsid w:val="00722310"/>
    <w:rsid w:val="0072287F"/>
    <w:rsid w:val="00722944"/>
    <w:rsid w:val="00722996"/>
    <w:rsid w:val="00722B4C"/>
    <w:rsid w:val="00722C89"/>
    <w:rsid w:val="007230E9"/>
    <w:rsid w:val="00723104"/>
    <w:rsid w:val="00723377"/>
    <w:rsid w:val="00723EFD"/>
    <w:rsid w:val="0072429D"/>
    <w:rsid w:val="00724775"/>
    <w:rsid w:val="007248B0"/>
    <w:rsid w:val="007251C4"/>
    <w:rsid w:val="007253C0"/>
    <w:rsid w:val="00725448"/>
    <w:rsid w:val="00725841"/>
    <w:rsid w:val="00725BF4"/>
    <w:rsid w:val="00725C39"/>
    <w:rsid w:val="00726516"/>
    <w:rsid w:val="007266CD"/>
    <w:rsid w:val="007269FE"/>
    <w:rsid w:val="00726F1E"/>
    <w:rsid w:val="00727F97"/>
    <w:rsid w:val="007304FC"/>
    <w:rsid w:val="00730B07"/>
    <w:rsid w:val="00730B31"/>
    <w:rsid w:val="00730BEF"/>
    <w:rsid w:val="00731193"/>
    <w:rsid w:val="0073173B"/>
    <w:rsid w:val="00731992"/>
    <w:rsid w:val="007319DD"/>
    <w:rsid w:val="00731B03"/>
    <w:rsid w:val="00731BE6"/>
    <w:rsid w:val="00731EDC"/>
    <w:rsid w:val="007323F7"/>
    <w:rsid w:val="007325D8"/>
    <w:rsid w:val="00732990"/>
    <w:rsid w:val="007331EF"/>
    <w:rsid w:val="00733266"/>
    <w:rsid w:val="00733276"/>
    <w:rsid w:val="00733650"/>
    <w:rsid w:val="00733707"/>
    <w:rsid w:val="007339A8"/>
    <w:rsid w:val="00733AA3"/>
    <w:rsid w:val="00733C67"/>
    <w:rsid w:val="00734154"/>
    <w:rsid w:val="00734169"/>
    <w:rsid w:val="007342B0"/>
    <w:rsid w:val="00734302"/>
    <w:rsid w:val="00734305"/>
    <w:rsid w:val="00734543"/>
    <w:rsid w:val="00734687"/>
    <w:rsid w:val="00734AA9"/>
    <w:rsid w:val="00734DED"/>
    <w:rsid w:val="0073539F"/>
    <w:rsid w:val="00735B69"/>
    <w:rsid w:val="007360C2"/>
    <w:rsid w:val="00736157"/>
    <w:rsid w:val="00736EF7"/>
    <w:rsid w:val="0073785E"/>
    <w:rsid w:val="0073794E"/>
    <w:rsid w:val="00737BFE"/>
    <w:rsid w:val="0074003B"/>
    <w:rsid w:val="00740262"/>
    <w:rsid w:val="00740432"/>
    <w:rsid w:val="0074046C"/>
    <w:rsid w:val="00740721"/>
    <w:rsid w:val="007407AB"/>
    <w:rsid w:val="00740FA2"/>
    <w:rsid w:val="00741204"/>
    <w:rsid w:val="007415BC"/>
    <w:rsid w:val="00741AC0"/>
    <w:rsid w:val="00741B9A"/>
    <w:rsid w:val="00741E7B"/>
    <w:rsid w:val="00742178"/>
    <w:rsid w:val="0074227E"/>
    <w:rsid w:val="00742767"/>
    <w:rsid w:val="00742828"/>
    <w:rsid w:val="00742A9E"/>
    <w:rsid w:val="00742DC6"/>
    <w:rsid w:val="0074356F"/>
    <w:rsid w:val="00743B36"/>
    <w:rsid w:val="00743DF1"/>
    <w:rsid w:val="00744147"/>
    <w:rsid w:val="00744277"/>
    <w:rsid w:val="0074446A"/>
    <w:rsid w:val="00744526"/>
    <w:rsid w:val="0074523F"/>
    <w:rsid w:val="00745F9E"/>
    <w:rsid w:val="00747BB3"/>
    <w:rsid w:val="007500CC"/>
    <w:rsid w:val="00750569"/>
    <w:rsid w:val="00750E01"/>
    <w:rsid w:val="00751C16"/>
    <w:rsid w:val="0075215A"/>
    <w:rsid w:val="007524BA"/>
    <w:rsid w:val="007535A4"/>
    <w:rsid w:val="0075360F"/>
    <w:rsid w:val="00753757"/>
    <w:rsid w:val="0075381D"/>
    <w:rsid w:val="00753BF3"/>
    <w:rsid w:val="0075458F"/>
    <w:rsid w:val="007547F1"/>
    <w:rsid w:val="00754D3B"/>
    <w:rsid w:val="007559F1"/>
    <w:rsid w:val="00755C08"/>
    <w:rsid w:val="00755DBD"/>
    <w:rsid w:val="00756905"/>
    <w:rsid w:val="00756D4C"/>
    <w:rsid w:val="00756D4F"/>
    <w:rsid w:val="007572D8"/>
    <w:rsid w:val="00757BA6"/>
    <w:rsid w:val="00757BDF"/>
    <w:rsid w:val="00757CFF"/>
    <w:rsid w:val="00757D1A"/>
    <w:rsid w:val="00757F9E"/>
    <w:rsid w:val="00760791"/>
    <w:rsid w:val="007608CA"/>
    <w:rsid w:val="007609C8"/>
    <w:rsid w:val="00760DD8"/>
    <w:rsid w:val="007617E8"/>
    <w:rsid w:val="00761A03"/>
    <w:rsid w:val="007623AE"/>
    <w:rsid w:val="007624E9"/>
    <w:rsid w:val="007636C1"/>
    <w:rsid w:val="00763B7F"/>
    <w:rsid w:val="00763CAC"/>
    <w:rsid w:val="0076408B"/>
    <w:rsid w:val="007646E4"/>
    <w:rsid w:val="00764A8D"/>
    <w:rsid w:val="00764D98"/>
    <w:rsid w:val="00764FF2"/>
    <w:rsid w:val="0076539F"/>
    <w:rsid w:val="007654E8"/>
    <w:rsid w:val="00765568"/>
    <w:rsid w:val="007662A3"/>
    <w:rsid w:val="00767697"/>
    <w:rsid w:val="0076788E"/>
    <w:rsid w:val="00767E66"/>
    <w:rsid w:val="00770027"/>
    <w:rsid w:val="00770652"/>
    <w:rsid w:val="007707B7"/>
    <w:rsid w:val="00771C9C"/>
    <w:rsid w:val="00771E95"/>
    <w:rsid w:val="007726AA"/>
    <w:rsid w:val="00772A2B"/>
    <w:rsid w:val="00772F53"/>
    <w:rsid w:val="007738DF"/>
    <w:rsid w:val="00773DB5"/>
    <w:rsid w:val="007748F0"/>
    <w:rsid w:val="00775317"/>
    <w:rsid w:val="0077546B"/>
    <w:rsid w:val="00775A55"/>
    <w:rsid w:val="007761C7"/>
    <w:rsid w:val="00776227"/>
    <w:rsid w:val="00776279"/>
    <w:rsid w:val="0077630A"/>
    <w:rsid w:val="00776468"/>
    <w:rsid w:val="007766C0"/>
    <w:rsid w:val="007766C4"/>
    <w:rsid w:val="00776E89"/>
    <w:rsid w:val="00777470"/>
    <w:rsid w:val="007779F3"/>
    <w:rsid w:val="00777A7F"/>
    <w:rsid w:val="00777A8E"/>
    <w:rsid w:val="00780019"/>
    <w:rsid w:val="00780076"/>
    <w:rsid w:val="0078008D"/>
    <w:rsid w:val="0078045E"/>
    <w:rsid w:val="007808FD"/>
    <w:rsid w:val="00780B83"/>
    <w:rsid w:val="0078132F"/>
    <w:rsid w:val="00781AAB"/>
    <w:rsid w:val="00781FC6"/>
    <w:rsid w:val="00782092"/>
    <w:rsid w:val="00782C05"/>
    <w:rsid w:val="0078361E"/>
    <w:rsid w:val="00783970"/>
    <w:rsid w:val="00784443"/>
    <w:rsid w:val="00784528"/>
    <w:rsid w:val="00784650"/>
    <w:rsid w:val="00784D90"/>
    <w:rsid w:val="0078523A"/>
    <w:rsid w:val="0078556E"/>
    <w:rsid w:val="00785891"/>
    <w:rsid w:val="00785BCA"/>
    <w:rsid w:val="007861F8"/>
    <w:rsid w:val="007861FF"/>
    <w:rsid w:val="00786215"/>
    <w:rsid w:val="007863C4"/>
    <w:rsid w:val="007865CC"/>
    <w:rsid w:val="00786700"/>
    <w:rsid w:val="00786D0A"/>
    <w:rsid w:val="00786D15"/>
    <w:rsid w:val="00787334"/>
    <w:rsid w:val="00787664"/>
    <w:rsid w:val="00787684"/>
    <w:rsid w:val="00787A40"/>
    <w:rsid w:val="00787BD2"/>
    <w:rsid w:val="00787CDA"/>
    <w:rsid w:val="007906E6"/>
    <w:rsid w:val="00790BFF"/>
    <w:rsid w:val="00790F4B"/>
    <w:rsid w:val="007910BF"/>
    <w:rsid w:val="007912B6"/>
    <w:rsid w:val="00791633"/>
    <w:rsid w:val="00791E35"/>
    <w:rsid w:val="00792302"/>
    <w:rsid w:val="00792A42"/>
    <w:rsid w:val="00792CF1"/>
    <w:rsid w:val="00792F42"/>
    <w:rsid w:val="0079327D"/>
    <w:rsid w:val="007939E5"/>
    <w:rsid w:val="00793BBB"/>
    <w:rsid w:val="00793F42"/>
    <w:rsid w:val="0079423C"/>
    <w:rsid w:val="007942D6"/>
    <w:rsid w:val="00794443"/>
    <w:rsid w:val="00794552"/>
    <w:rsid w:val="0079497B"/>
    <w:rsid w:val="00794B41"/>
    <w:rsid w:val="0079588F"/>
    <w:rsid w:val="00795931"/>
    <w:rsid w:val="00795A3D"/>
    <w:rsid w:val="0079648C"/>
    <w:rsid w:val="007968B4"/>
    <w:rsid w:val="00796A55"/>
    <w:rsid w:val="007970EF"/>
    <w:rsid w:val="007971A9"/>
    <w:rsid w:val="0079759C"/>
    <w:rsid w:val="007A0068"/>
    <w:rsid w:val="007A0159"/>
    <w:rsid w:val="007A0347"/>
    <w:rsid w:val="007A04F6"/>
    <w:rsid w:val="007A0D65"/>
    <w:rsid w:val="007A0DCC"/>
    <w:rsid w:val="007A0E23"/>
    <w:rsid w:val="007A149D"/>
    <w:rsid w:val="007A19F6"/>
    <w:rsid w:val="007A1E31"/>
    <w:rsid w:val="007A2290"/>
    <w:rsid w:val="007A2361"/>
    <w:rsid w:val="007A2A77"/>
    <w:rsid w:val="007A32F5"/>
    <w:rsid w:val="007A365A"/>
    <w:rsid w:val="007A3A6E"/>
    <w:rsid w:val="007A3B81"/>
    <w:rsid w:val="007A3FD7"/>
    <w:rsid w:val="007A41C2"/>
    <w:rsid w:val="007A41CE"/>
    <w:rsid w:val="007A429E"/>
    <w:rsid w:val="007A43D2"/>
    <w:rsid w:val="007A4A51"/>
    <w:rsid w:val="007A4DBF"/>
    <w:rsid w:val="007A4FE1"/>
    <w:rsid w:val="007A578C"/>
    <w:rsid w:val="007A5854"/>
    <w:rsid w:val="007A58CD"/>
    <w:rsid w:val="007A5AF9"/>
    <w:rsid w:val="007A5F3F"/>
    <w:rsid w:val="007A60B4"/>
    <w:rsid w:val="007A6102"/>
    <w:rsid w:val="007A635B"/>
    <w:rsid w:val="007A63BB"/>
    <w:rsid w:val="007A65B0"/>
    <w:rsid w:val="007A6741"/>
    <w:rsid w:val="007A69FD"/>
    <w:rsid w:val="007A6A89"/>
    <w:rsid w:val="007A6D85"/>
    <w:rsid w:val="007A74B6"/>
    <w:rsid w:val="007A7955"/>
    <w:rsid w:val="007A79B9"/>
    <w:rsid w:val="007A7A56"/>
    <w:rsid w:val="007A7A94"/>
    <w:rsid w:val="007B0273"/>
    <w:rsid w:val="007B0B97"/>
    <w:rsid w:val="007B1035"/>
    <w:rsid w:val="007B105F"/>
    <w:rsid w:val="007B11E2"/>
    <w:rsid w:val="007B1388"/>
    <w:rsid w:val="007B1636"/>
    <w:rsid w:val="007B1E3F"/>
    <w:rsid w:val="007B2731"/>
    <w:rsid w:val="007B2D22"/>
    <w:rsid w:val="007B344D"/>
    <w:rsid w:val="007B3534"/>
    <w:rsid w:val="007B3809"/>
    <w:rsid w:val="007B39B7"/>
    <w:rsid w:val="007B3AE4"/>
    <w:rsid w:val="007B3C64"/>
    <w:rsid w:val="007B3DD1"/>
    <w:rsid w:val="007B3E84"/>
    <w:rsid w:val="007B3FB2"/>
    <w:rsid w:val="007B416C"/>
    <w:rsid w:val="007B43F7"/>
    <w:rsid w:val="007B48C2"/>
    <w:rsid w:val="007B4990"/>
    <w:rsid w:val="007B4AA3"/>
    <w:rsid w:val="007B524C"/>
    <w:rsid w:val="007B5A18"/>
    <w:rsid w:val="007B5C2D"/>
    <w:rsid w:val="007B604C"/>
    <w:rsid w:val="007B61D5"/>
    <w:rsid w:val="007B65C7"/>
    <w:rsid w:val="007B6BF2"/>
    <w:rsid w:val="007B6C04"/>
    <w:rsid w:val="007B72D9"/>
    <w:rsid w:val="007B734B"/>
    <w:rsid w:val="007B7458"/>
    <w:rsid w:val="007B7677"/>
    <w:rsid w:val="007B76CE"/>
    <w:rsid w:val="007B7775"/>
    <w:rsid w:val="007B7C63"/>
    <w:rsid w:val="007C01E4"/>
    <w:rsid w:val="007C0348"/>
    <w:rsid w:val="007C046D"/>
    <w:rsid w:val="007C0768"/>
    <w:rsid w:val="007C0AA2"/>
    <w:rsid w:val="007C0F7D"/>
    <w:rsid w:val="007C1067"/>
    <w:rsid w:val="007C139F"/>
    <w:rsid w:val="007C1465"/>
    <w:rsid w:val="007C1581"/>
    <w:rsid w:val="007C1595"/>
    <w:rsid w:val="007C15D1"/>
    <w:rsid w:val="007C1F42"/>
    <w:rsid w:val="007C245C"/>
    <w:rsid w:val="007C268D"/>
    <w:rsid w:val="007C2E93"/>
    <w:rsid w:val="007C2ECF"/>
    <w:rsid w:val="007C3064"/>
    <w:rsid w:val="007C32B4"/>
    <w:rsid w:val="007C33F7"/>
    <w:rsid w:val="007C3452"/>
    <w:rsid w:val="007C383D"/>
    <w:rsid w:val="007C387C"/>
    <w:rsid w:val="007C3AFC"/>
    <w:rsid w:val="007C3E2D"/>
    <w:rsid w:val="007C45F5"/>
    <w:rsid w:val="007C494F"/>
    <w:rsid w:val="007C4A39"/>
    <w:rsid w:val="007C4D84"/>
    <w:rsid w:val="007C538C"/>
    <w:rsid w:val="007C5406"/>
    <w:rsid w:val="007C61AF"/>
    <w:rsid w:val="007C71F3"/>
    <w:rsid w:val="007C7D00"/>
    <w:rsid w:val="007C7D5B"/>
    <w:rsid w:val="007D0CA2"/>
    <w:rsid w:val="007D1BFF"/>
    <w:rsid w:val="007D1CE8"/>
    <w:rsid w:val="007D1FAB"/>
    <w:rsid w:val="007D2D8F"/>
    <w:rsid w:val="007D2DFA"/>
    <w:rsid w:val="007D2E41"/>
    <w:rsid w:val="007D30BE"/>
    <w:rsid w:val="007D36F9"/>
    <w:rsid w:val="007D37E1"/>
    <w:rsid w:val="007D39CB"/>
    <w:rsid w:val="007D3D18"/>
    <w:rsid w:val="007D3EAB"/>
    <w:rsid w:val="007D4531"/>
    <w:rsid w:val="007D46E8"/>
    <w:rsid w:val="007D49E5"/>
    <w:rsid w:val="007D4DEC"/>
    <w:rsid w:val="007D5B6B"/>
    <w:rsid w:val="007D642F"/>
    <w:rsid w:val="007D6884"/>
    <w:rsid w:val="007D68C1"/>
    <w:rsid w:val="007D6A09"/>
    <w:rsid w:val="007D7934"/>
    <w:rsid w:val="007D7B9D"/>
    <w:rsid w:val="007D7F00"/>
    <w:rsid w:val="007D7F66"/>
    <w:rsid w:val="007E012C"/>
    <w:rsid w:val="007E0204"/>
    <w:rsid w:val="007E0E68"/>
    <w:rsid w:val="007E119E"/>
    <w:rsid w:val="007E1202"/>
    <w:rsid w:val="007E1871"/>
    <w:rsid w:val="007E197D"/>
    <w:rsid w:val="007E2428"/>
    <w:rsid w:val="007E24E4"/>
    <w:rsid w:val="007E265D"/>
    <w:rsid w:val="007E277E"/>
    <w:rsid w:val="007E2888"/>
    <w:rsid w:val="007E2F72"/>
    <w:rsid w:val="007E30DB"/>
    <w:rsid w:val="007E343D"/>
    <w:rsid w:val="007E352C"/>
    <w:rsid w:val="007E38EB"/>
    <w:rsid w:val="007E3CA2"/>
    <w:rsid w:val="007E48DB"/>
    <w:rsid w:val="007E4F04"/>
    <w:rsid w:val="007E5236"/>
    <w:rsid w:val="007E55A2"/>
    <w:rsid w:val="007E58A1"/>
    <w:rsid w:val="007E5ABB"/>
    <w:rsid w:val="007E5BEC"/>
    <w:rsid w:val="007E5E65"/>
    <w:rsid w:val="007E62AC"/>
    <w:rsid w:val="007E6300"/>
    <w:rsid w:val="007E6537"/>
    <w:rsid w:val="007E68AE"/>
    <w:rsid w:val="007E6E28"/>
    <w:rsid w:val="007E7101"/>
    <w:rsid w:val="007F00B2"/>
    <w:rsid w:val="007F02C5"/>
    <w:rsid w:val="007F047E"/>
    <w:rsid w:val="007F0594"/>
    <w:rsid w:val="007F0EA8"/>
    <w:rsid w:val="007F1C3E"/>
    <w:rsid w:val="007F1DA0"/>
    <w:rsid w:val="007F2287"/>
    <w:rsid w:val="007F22AB"/>
    <w:rsid w:val="007F2764"/>
    <w:rsid w:val="007F2B26"/>
    <w:rsid w:val="007F2B3B"/>
    <w:rsid w:val="007F2C85"/>
    <w:rsid w:val="007F2D6A"/>
    <w:rsid w:val="007F3162"/>
    <w:rsid w:val="007F33CB"/>
    <w:rsid w:val="007F379F"/>
    <w:rsid w:val="007F39AC"/>
    <w:rsid w:val="007F3D06"/>
    <w:rsid w:val="007F3E55"/>
    <w:rsid w:val="007F3EA5"/>
    <w:rsid w:val="007F43DD"/>
    <w:rsid w:val="007F4B3D"/>
    <w:rsid w:val="007F4B8A"/>
    <w:rsid w:val="007F5406"/>
    <w:rsid w:val="007F5A86"/>
    <w:rsid w:val="007F5AA6"/>
    <w:rsid w:val="007F6243"/>
    <w:rsid w:val="007F65A3"/>
    <w:rsid w:val="007F6DBD"/>
    <w:rsid w:val="007F7349"/>
    <w:rsid w:val="007F742F"/>
    <w:rsid w:val="007F784E"/>
    <w:rsid w:val="008003BF"/>
    <w:rsid w:val="008004E5"/>
    <w:rsid w:val="0080081C"/>
    <w:rsid w:val="00800F68"/>
    <w:rsid w:val="00801F7C"/>
    <w:rsid w:val="008023C1"/>
    <w:rsid w:val="0080245C"/>
    <w:rsid w:val="008024A8"/>
    <w:rsid w:val="008024BB"/>
    <w:rsid w:val="0080254E"/>
    <w:rsid w:val="0080293B"/>
    <w:rsid w:val="00802D86"/>
    <w:rsid w:val="0080335B"/>
    <w:rsid w:val="00803AA1"/>
    <w:rsid w:val="00803C17"/>
    <w:rsid w:val="00804562"/>
    <w:rsid w:val="00805234"/>
    <w:rsid w:val="00805530"/>
    <w:rsid w:val="00805F81"/>
    <w:rsid w:val="0080603C"/>
    <w:rsid w:val="00806111"/>
    <w:rsid w:val="008069F8"/>
    <w:rsid w:val="0080724E"/>
    <w:rsid w:val="008072A2"/>
    <w:rsid w:val="00807349"/>
    <w:rsid w:val="00807841"/>
    <w:rsid w:val="0080784C"/>
    <w:rsid w:val="00807AEB"/>
    <w:rsid w:val="0081011E"/>
    <w:rsid w:val="008108B3"/>
    <w:rsid w:val="0081117B"/>
    <w:rsid w:val="00811341"/>
    <w:rsid w:val="00811AAC"/>
    <w:rsid w:val="00811D15"/>
    <w:rsid w:val="00812220"/>
    <w:rsid w:val="00812A19"/>
    <w:rsid w:val="00812AA9"/>
    <w:rsid w:val="00812CBC"/>
    <w:rsid w:val="00812DCB"/>
    <w:rsid w:val="008130AD"/>
    <w:rsid w:val="0081334F"/>
    <w:rsid w:val="00813E1E"/>
    <w:rsid w:val="0081446F"/>
    <w:rsid w:val="00814724"/>
    <w:rsid w:val="008147A0"/>
    <w:rsid w:val="00814884"/>
    <w:rsid w:val="008149C3"/>
    <w:rsid w:val="00814FD6"/>
    <w:rsid w:val="00815902"/>
    <w:rsid w:val="00815ED3"/>
    <w:rsid w:val="0081662D"/>
    <w:rsid w:val="008166BC"/>
    <w:rsid w:val="00816A6B"/>
    <w:rsid w:val="00816A82"/>
    <w:rsid w:val="00816ED3"/>
    <w:rsid w:val="00816F42"/>
    <w:rsid w:val="00816F9D"/>
    <w:rsid w:val="00817243"/>
    <w:rsid w:val="008175EA"/>
    <w:rsid w:val="00817BD3"/>
    <w:rsid w:val="00817D3D"/>
    <w:rsid w:val="00817E7E"/>
    <w:rsid w:val="00820068"/>
    <w:rsid w:val="00820182"/>
    <w:rsid w:val="00820435"/>
    <w:rsid w:val="00820988"/>
    <w:rsid w:val="00820D34"/>
    <w:rsid w:val="0082140B"/>
    <w:rsid w:val="008214AA"/>
    <w:rsid w:val="00821649"/>
    <w:rsid w:val="00822087"/>
    <w:rsid w:val="0082231E"/>
    <w:rsid w:val="008224E5"/>
    <w:rsid w:val="008227E1"/>
    <w:rsid w:val="0082286D"/>
    <w:rsid w:val="0082291E"/>
    <w:rsid w:val="00822B8B"/>
    <w:rsid w:val="008238C1"/>
    <w:rsid w:val="00823C3E"/>
    <w:rsid w:val="0082404D"/>
    <w:rsid w:val="00824A7E"/>
    <w:rsid w:val="00824B97"/>
    <w:rsid w:val="00824DA2"/>
    <w:rsid w:val="00824F53"/>
    <w:rsid w:val="00824F5A"/>
    <w:rsid w:val="00825064"/>
    <w:rsid w:val="00825541"/>
    <w:rsid w:val="00825673"/>
    <w:rsid w:val="00825E3B"/>
    <w:rsid w:val="00826A93"/>
    <w:rsid w:val="00826FEE"/>
    <w:rsid w:val="0082703F"/>
    <w:rsid w:val="008277AD"/>
    <w:rsid w:val="00827E43"/>
    <w:rsid w:val="008303B3"/>
    <w:rsid w:val="00830672"/>
    <w:rsid w:val="0083082E"/>
    <w:rsid w:val="00830B07"/>
    <w:rsid w:val="00830D64"/>
    <w:rsid w:val="00830E69"/>
    <w:rsid w:val="008311ED"/>
    <w:rsid w:val="00831231"/>
    <w:rsid w:val="00831D04"/>
    <w:rsid w:val="00832695"/>
    <w:rsid w:val="00832F12"/>
    <w:rsid w:val="008338BE"/>
    <w:rsid w:val="00833AD6"/>
    <w:rsid w:val="00833E99"/>
    <w:rsid w:val="00834982"/>
    <w:rsid w:val="00834FBD"/>
    <w:rsid w:val="00835313"/>
    <w:rsid w:val="0083589B"/>
    <w:rsid w:val="00835AF9"/>
    <w:rsid w:val="00835CAA"/>
    <w:rsid w:val="00835D7C"/>
    <w:rsid w:val="008366B6"/>
    <w:rsid w:val="00840124"/>
    <w:rsid w:val="00840444"/>
    <w:rsid w:val="00840484"/>
    <w:rsid w:val="008404C0"/>
    <w:rsid w:val="00840AF2"/>
    <w:rsid w:val="00841490"/>
    <w:rsid w:val="008419E3"/>
    <w:rsid w:val="00841A33"/>
    <w:rsid w:val="00841DEC"/>
    <w:rsid w:val="00841FC0"/>
    <w:rsid w:val="00842966"/>
    <w:rsid w:val="0084314B"/>
    <w:rsid w:val="00843153"/>
    <w:rsid w:val="00843346"/>
    <w:rsid w:val="008437BF"/>
    <w:rsid w:val="00844D5F"/>
    <w:rsid w:val="00844E8B"/>
    <w:rsid w:val="0084540F"/>
    <w:rsid w:val="008455BE"/>
    <w:rsid w:val="00845A3D"/>
    <w:rsid w:val="00845E83"/>
    <w:rsid w:val="00845EA4"/>
    <w:rsid w:val="00846FF6"/>
    <w:rsid w:val="008472E7"/>
    <w:rsid w:val="00847A78"/>
    <w:rsid w:val="00847D85"/>
    <w:rsid w:val="00847FEF"/>
    <w:rsid w:val="00850196"/>
    <w:rsid w:val="0085020B"/>
    <w:rsid w:val="00850368"/>
    <w:rsid w:val="0085072F"/>
    <w:rsid w:val="00850A4A"/>
    <w:rsid w:val="0085117C"/>
    <w:rsid w:val="0085152F"/>
    <w:rsid w:val="0085168C"/>
    <w:rsid w:val="00851C89"/>
    <w:rsid w:val="00851CA9"/>
    <w:rsid w:val="00852267"/>
    <w:rsid w:val="0085228F"/>
    <w:rsid w:val="008522C4"/>
    <w:rsid w:val="008523A6"/>
    <w:rsid w:val="0085257F"/>
    <w:rsid w:val="00852787"/>
    <w:rsid w:val="0085285D"/>
    <w:rsid w:val="0085286C"/>
    <w:rsid w:val="00852C14"/>
    <w:rsid w:val="00852EDE"/>
    <w:rsid w:val="00852EF1"/>
    <w:rsid w:val="00853055"/>
    <w:rsid w:val="00853DEC"/>
    <w:rsid w:val="00853FB0"/>
    <w:rsid w:val="00854575"/>
    <w:rsid w:val="00854F06"/>
    <w:rsid w:val="00855B9E"/>
    <w:rsid w:val="00855E83"/>
    <w:rsid w:val="0085668C"/>
    <w:rsid w:val="00856C72"/>
    <w:rsid w:val="00857133"/>
    <w:rsid w:val="00857162"/>
    <w:rsid w:val="00857B96"/>
    <w:rsid w:val="00857F0E"/>
    <w:rsid w:val="00857F70"/>
    <w:rsid w:val="00860589"/>
    <w:rsid w:val="0086058A"/>
    <w:rsid w:val="00860721"/>
    <w:rsid w:val="008608F1"/>
    <w:rsid w:val="008612C0"/>
    <w:rsid w:val="00861613"/>
    <w:rsid w:val="00861AAA"/>
    <w:rsid w:val="00861B1F"/>
    <w:rsid w:val="00861DB8"/>
    <w:rsid w:val="00861E94"/>
    <w:rsid w:val="0086248E"/>
    <w:rsid w:val="00862748"/>
    <w:rsid w:val="00862A0D"/>
    <w:rsid w:val="00862AE8"/>
    <w:rsid w:val="00862C47"/>
    <w:rsid w:val="00863AF9"/>
    <w:rsid w:val="00864578"/>
    <w:rsid w:val="00864683"/>
    <w:rsid w:val="008647C2"/>
    <w:rsid w:val="00864895"/>
    <w:rsid w:val="00864E1D"/>
    <w:rsid w:val="00865AE9"/>
    <w:rsid w:val="00865E0F"/>
    <w:rsid w:val="00866115"/>
    <w:rsid w:val="00866429"/>
    <w:rsid w:val="008667F0"/>
    <w:rsid w:val="008669CB"/>
    <w:rsid w:val="008670DF"/>
    <w:rsid w:val="00867178"/>
    <w:rsid w:val="008676E0"/>
    <w:rsid w:val="00867C90"/>
    <w:rsid w:val="00867D1A"/>
    <w:rsid w:val="00867F52"/>
    <w:rsid w:val="008703DC"/>
    <w:rsid w:val="00870DE1"/>
    <w:rsid w:val="00871807"/>
    <w:rsid w:val="00871A4F"/>
    <w:rsid w:val="00871C4E"/>
    <w:rsid w:val="008720D3"/>
    <w:rsid w:val="0087297B"/>
    <w:rsid w:val="00872B2F"/>
    <w:rsid w:val="008730C0"/>
    <w:rsid w:val="00873563"/>
    <w:rsid w:val="00873695"/>
    <w:rsid w:val="00873E42"/>
    <w:rsid w:val="00873FF2"/>
    <w:rsid w:val="0087443C"/>
    <w:rsid w:val="0087483D"/>
    <w:rsid w:val="00874B5A"/>
    <w:rsid w:val="00874B67"/>
    <w:rsid w:val="00874C39"/>
    <w:rsid w:val="00874CBE"/>
    <w:rsid w:val="00874F14"/>
    <w:rsid w:val="00875559"/>
    <w:rsid w:val="00875FE2"/>
    <w:rsid w:val="00876306"/>
    <w:rsid w:val="00876524"/>
    <w:rsid w:val="008765C8"/>
    <w:rsid w:val="008766A2"/>
    <w:rsid w:val="00876841"/>
    <w:rsid w:val="00876AE9"/>
    <w:rsid w:val="00876C8D"/>
    <w:rsid w:val="00876CE3"/>
    <w:rsid w:val="00876F04"/>
    <w:rsid w:val="008777FF"/>
    <w:rsid w:val="008779BB"/>
    <w:rsid w:val="00877ABA"/>
    <w:rsid w:val="00877C03"/>
    <w:rsid w:val="00877DA1"/>
    <w:rsid w:val="00877E7A"/>
    <w:rsid w:val="00880AB5"/>
    <w:rsid w:val="00881C04"/>
    <w:rsid w:val="00881DFF"/>
    <w:rsid w:val="0088211C"/>
    <w:rsid w:val="008822DA"/>
    <w:rsid w:val="00882429"/>
    <w:rsid w:val="00882462"/>
    <w:rsid w:val="0088281E"/>
    <w:rsid w:val="008829DF"/>
    <w:rsid w:val="00882CE1"/>
    <w:rsid w:val="008830C5"/>
    <w:rsid w:val="008830EC"/>
    <w:rsid w:val="008831E6"/>
    <w:rsid w:val="00883822"/>
    <w:rsid w:val="00883A3E"/>
    <w:rsid w:val="00883ABF"/>
    <w:rsid w:val="00884288"/>
    <w:rsid w:val="00884539"/>
    <w:rsid w:val="008846CA"/>
    <w:rsid w:val="00884F20"/>
    <w:rsid w:val="00884F51"/>
    <w:rsid w:val="00885758"/>
    <w:rsid w:val="00885A0C"/>
    <w:rsid w:val="0088602F"/>
    <w:rsid w:val="008861CB"/>
    <w:rsid w:val="008862CB"/>
    <w:rsid w:val="00886511"/>
    <w:rsid w:val="008865CE"/>
    <w:rsid w:val="008866FD"/>
    <w:rsid w:val="0088672A"/>
    <w:rsid w:val="00886AB3"/>
    <w:rsid w:val="00886CCA"/>
    <w:rsid w:val="00886E43"/>
    <w:rsid w:val="008870D3"/>
    <w:rsid w:val="00887443"/>
    <w:rsid w:val="00887A76"/>
    <w:rsid w:val="00887CB4"/>
    <w:rsid w:val="00887E81"/>
    <w:rsid w:val="008907ED"/>
    <w:rsid w:val="00890D2C"/>
    <w:rsid w:val="00890EB3"/>
    <w:rsid w:val="00890F8E"/>
    <w:rsid w:val="00891443"/>
    <w:rsid w:val="0089156A"/>
    <w:rsid w:val="00891819"/>
    <w:rsid w:val="00891B1D"/>
    <w:rsid w:val="00891D74"/>
    <w:rsid w:val="008922FB"/>
    <w:rsid w:val="008924BC"/>
    <w:rsid w:val="008931F3"/>
    <w:rsid w:val="008935CE"/>
    <w:rsid w:val="00893BE4"/>
    <w:rsid w:val="00893D93"/>
    <w:rsid w:val="00894573"/>
    <w:rsid w:val="0089472C"/>
    <w:rsid w:val="00894811"/>
    <w:rsid w:val="00894A88"/>
    <w:rsid w:val="00894AB0"/>
    <w:rsid w:val="00895586"/>
    <w:rsid w:val="008957FF"/>
    <w:rsid w:val="00895DFB"/>
    <w:rsid w:val="00896076"/>
    <w:rsid w:val="00896178"/>
    <w:rsid w:val="00896420"/>
    <w:rsid w:val="00896D6D"/>
    <w:rsid w:val="00897AD1"/>
    <w:rsid w:val="00897C2A"/>
    <w:rsid w:val="00897CA7"/>
    <w:rsid w:val="008A2EA1"/>
    <w:rsid w:val="008A357D"/>
    <w:rsid w:val="008A3A2F"/>
    <w:rsid w:val="008A4166"/>
    <w:rsid w:val="008A43AB"/>
    <w:rsid w:val="008A4A40"/>
    <w:rsid w:val="008A4D04"/>
    <w:rsid w:val="008A51FC"/>
    <w:rsid w:val="008A568B"/>
    <w:rsid w:val="008A5FCF"/>
    <w:rsid w:val="008A60A2"/>
    <w:rsid w:val="008A6116"/>
    <w:rsid w:val="008A62DA"/>
    <w:rsid w:val="008A64D7"/>
    <w:rsid w:val="008A65BB"/>
    <w:rsid w:val="008A69F4"/>
    <w:rsid w:val="008A6F3A"/>
    <w:rsid w:val="008A6FD5"/>
    <w:rsid w:val="008A7031"/>
    <w:rsid w:val="008A722D"/>
    <w:rsid w:val="008A7C59"/>
    <w:rsid w:val="008B00BB"/>
    <w:rsid w:val="008B1C83"/>
    <w:rsid w:val="008B1D73"/>
    <w:rsid w:val="008B21E6"/>
    <w:rsid w:val="008B2748"/>
    <w:rsid w:val="008B2ADC"/>
    <w:rsid w:val="008B2B69"/>
    <w:rsid w:val="008B330A"/>
    <w:rsid w:val="008B3AE2"/>
    <w:rsid w:val="008B3E3C"/>
    <w:rsid w:val="008B499B"/>
    <w:rsid w:val="008B49F7"/>
    <w:rsid w:val="008B4CF2"/>
    <w:rsid w:val="008B5356"/>
    <w:rsid w:val="008B5467"/>
    <w:rsid w:val="008B5A91"/>
    <w:rsid w:val="008B5C6C"/>
    <w:rsid w:val="008B629C"/>
    <w:rsid w:val="008B6CB7"/>
    <w:rsid w:val="008B6FDF"/>
    <w:rsid w:val="008B78BF"/>
    <w:rsid w:val="008B7C15"/>
    <w:rsid w:val="008B7CC4"/>
    <w:rsid w:val="008B7FC4"/>
    <w:rsid w:val="008C00C3"/>
    <w:rsid w:val="008C0876"/>
    <w:rsid w:val="008C0A38"/>
    <w:rsid w:val="008C1BF7"/>
    <w:rsid w:val="008C21EB"/>
    <w:rsid w:val="008C2436"/>
    <w:rsid w:val="008C2A6D"/>
    <w:rsid w:val="008C2B2F"/>
    <w:rsid w:val="008C309D"/>
    <w:rsid w:val="008C31DE"/>
    <w:rsid w:val="008C34EE"/>
    <w:rsid w:val="008C3655"/>
    <w:rsid w:val="008C3678"/>
    <w:rsid w:val="008C3A41"/>
    <w:rsid w:val="008C3E2C"/>
    <w:rsid w:val="008C404B"/>
    <w:rsid w:val="008C4897"/>
    <w:rsid w:val="008C4B2C"/>
    <w:rsid w:val="008C4CBD"/>
    <w:rsid w:val="008C514C"/>
    <w:rsid w:val="008C5630"/>
    <w:rsid w:val="008C5B81"/>
    <w:rsid w:val="008C616B"/>
    <w:rsid w:val="008C6593"/>
    <w:rsid w:val="008C65A8"/>
    <w:rsid w:val="008C6A71"/>
    <w:rsid w:val="008C6EEA"/>
    <w:rsid w:val="008C6F45"/>
    <w:rsid w:val="008C7056"/>
    <w:rsid w:val="008C7592"/>
    <w:rsid w:val="008C7871"/>
    <w:rsid w:val="008C7AAF"/>
    <w:rsid w:val="008D06AF"/>
    <w:rsid w:val="008D11B8"/>
    <w:rsid w:val="008D21FC"/>
    <w:rsid w:val="008D240B"/>
    <w:rsid w:val="008D294B"/>
    <w:rsid w:val="008D2BD7"/>
    <w:rsid w:val="008D3056"/>
    <w:rsid w:val="008D305E"/>
    <w:rsid w:val="008D3139"/>
    <w:rsid w:val="008D37A2"/>
    <w:rsid w:val="008D3A80"/>
    <w:rsid w:val="008D53E8"/>
    <w:rsid w:val="008D5797"/>
    <w:rsid w:val="008D5D71"/>
    <w:rsid w:val="008D5DBE"/>
    <w:rsid w:val="008D5E17"/>
    <w:rsid w:val="008D5E8F"/>
    <w:rsid w:val="008D612D"/>
    <w:rsid w:val="008D65E8"/>
    <w:rsid w:val="008D672F"/>
    <w:rsid w:val="008D7272"/>
    <w:rsid w:val="008D79AE"/>
    <w:rsid w:val="008E0178"/>
    <w:rsid w:val="008E1071"/>
    <w:rsid w:val="008E1089"/>
    <w:rsid w:val="008E154B"/>
    <w:rsid w:val="008E1D2C"/>
    <w:rsid w:val="008E1F0E"/>
    <w:rsid w:val="008E253D"/>
    <w:rsid w:val="008E2785"/>
    <w:rsid w:val="008E2B9E"/>
    <w:rsid w:val="008E2D06"/>
    <w:rsid w:val="008E2FA0"/>
    <w:rsid w:val="008E312B"/>
    <w:rsid w:val="008E3DB5"/>
    <w:rsid w:val="008E3F5A"/>
    <w:rsid w:val="008E4EEA"/>
    <w:rsid w:val="008E5433"/>
    <w:rsid w:val="008E62FD"/>
    <w:rsid w:val="008E6348"/>
    <w:rsid w:val="008E6674"/>
    <w:rsid w:val="008E6E44"/>
    <w:rsid w:val="008E6F89"/>
    <w:rsid w:val="008E71D9"/>
    <w:rsid w:val="008E7486"/>
    <w:rsid w:val="008E7BA9"/>
    <w:rsid w:val="008E7C83"/>
    <w:rsid w:val="008F0415"/>
    <w:rsid w:val="008F0490"/>
    <w:rsid w:val="008F04FD"/>
    <w:rsid w:val="008F10B3"/>
    <w:rsid w:val="008F10DF"/>
    <w:rsid w:val="008F13A5"/>
    <w:rsid w:val="008F13B5"/>
    <w:rsid w:val="008F1B0A"/>
    <w:rsid w:val="008F1B24"/>
    <w:rsid w:val="008F1CDB"/>
    <w:rsid w:val="008F26D9"/>
    <w:rsid w:val="008F2DD8"/>
    <w:rsid w:val="008F3480"/>
    <w:rsid w:val="008F35DD"/>
    <w:rsid w:val="008F3A3C"/>
    <w:rsid w:val="008F4427"/>
    <w:rsid w:val="008F4464"/>
    <w:rsid w:val="008F44AB"/>
    <w:rsid w:val="008F4D3D"/>
    <w:rsid w:val="008F4D9C"/>
    <w:rsid w:val="008F558B"/>
    <w:rsid w:val="008F5747"/>
    <w:rsid w:val="008F576E"/>
    <w:rsid w:val="008F5C69"/>
    <w:rsid w:val="008F6501"/>
    <w:rsid w:val="008F6B4D"/>
    <w:rsid w:val="008F6BE2"/>
    <w:rsid w:val="008F6DAE"/>
    <w:rsid w:val="008F6E16"/>
    <w:rsid w:val="008F6F6A"/>
    <w:rsid w:val="008F7238"/>
    <w:rsid w:val="008F740D"/>
    <w:rsid w:val="008F744C"/>
    <w:rsid w:val="008F754F"/>
    <w:rsid w:val="008F7734"/>
    <w:rsid w:val="008F794C"/>
    <w:rsid w:val="008F794D"/>
    <w:rsid w:val="008F7C42"/>
    <w:rsid w:val="00900105"/>
    <w:rsid w:val="0090044B"/>
    <w:rsid w:val="009008F3"/>
    <w:rsid w:val="00900D8B"/>
    <w:rsid w:val="00900FA3"/>
    <w:rsid w:val="009013DF"/>
    <w:rsid w:val="00901B82"/>
    <w:rsid w:val="009021DC"/>
    <w:rsid w:val="009022E6"/>
    <w:rsid w:val="00902A97"/>
    <w:rsid w:val="009035B6"/>
    <w:rsid w:val="00904073"/>
    <w:rsid w:val="009044F3"/>
    <w:rsid w:val="009046EF"/>
    <w:rsid w:val="009048B1"/>
    <w:rsid w:val="00904EEA"/>
    <w:rsid w:val="00905013"/>
    <w:rsid w:val="00905220"/>
    <w:rsid w:val="0090659F"/>
    <w:rsid w:val="00906E18"/>
    <w:rsid w:val="009070F2"/>
    <w:rsid w:val="00907166"/>
    <w:rsid w:val="00907372"/>
    <w:rsid w:val="00907A6B"/>
    <w:rsid w:val="00907AA5"/>
    <w:rsid w:val="00907CBE"/>
    <w:rsid w:val="00907F57"/>
    <w:rsid w:val="00910353"/>
    <w:rsid w:val="00910755"/>
    <w:rsid w:val="00910DAC"/>
    <w:rsid w:val="009112BD"/>
    <w:rsid w:val="009112F0"/>
    <w:rsid w:val="00911347"/>
    <w:rsid w:val="00911B0B"/>
    <w:rsid w:val="00911E6F"/>
    <w:rsid w:val="0091240F"/>
    <w:rsid w:val="0091270A"/>
    <w:rsid w:val="00912900"/>
    <w:rsid w:val="00912CC9"/>
    <w:rsid w:val="0091350B"/>
    <w:rsid w:val="009139D9"/>
    <w:rsid w:val="00913D4F"/>
    <w:rsid w:val="00913EEB"/>
    <w:rsid w:val="00914AB3"/>
    <w:rsid w:val="00914AD4"/>
    <w:rsid w:val="00914BEC"/>
    <w:rsid w:val="00914C15"/>
    <w:rsid w:val="00914DCC"/>
    <w:rsid w:val="00915497"/>
    <w:rsid w:val="009155BD"/>
    <w:rsid w:val="00915B17"/>
    <w:rsid w:val="00915B1F"/>
    <w:rsid w:val="0091684E"/>
    <w:rsid w:val="009168C2"/>
    <w:rsid w:val="00916B50"/>
    <w:rsid w:val="00917A1A"/>
    <w:rsid w:val="00917B2E"/>
    <w:rsid w:val="00917E9F"/>
    <w:rsid w:val="0092005A"/>
    <w:rsid w:val="009200A6"/>
    <w:rsid w:val="00920B1E"/>
    <w:rsid w:val="00920BBA"/>
    <w:rsid w:val="00921167"/>
    <w:rsid w:val="00921446"/>
    <w:rsid w:val="009214A3"/>
    <w:rsid w:val="009215E7"/>
    <w:rsid w:val="009218BF"/>
    <w:rsid w:val="009225F3"/>
    <w:rsid w:val="00922BA1"/>
    <w:rsid w:val="0092345C"/>
    <w:rsid w:val="00923549"/>
    <w:rsid w:val="00923613"/>
    <w:rsid w:val="009240E6"/>
    <w:rsid w:val="0092433C"/>
    <w:rsid w:val="00924552"/>
    <w:rsid w:val="0092456E"/>
    <w:rsid w:val="00924CF0"/>
    <w:rsid w:val="00925047"/>
    <w:rsid w:val="00925058"/>
    <w:rsid w:val="009251E1"/>
    <w:rsid w:val="0092532D"/>
    <w:rsid w:val="0092552A"/>
    <w:rsid w:val="00925600"/>
    <w:rsid w:val="0092575D"/>
    <w:rsid w:val="00925795"/>
    <w:rsid w:val="00925AAA"/>
    <w:rsid w:val="00925BE6"/>
    <w:rsid w:val="009260A4"/>
    <w:rsid w:val="009265CA"/>
    <w:rsid w:val="0092664F"/>
    <w:rsid w:val="009269AB"/>
    <w:rsid w:val="00926BA9"/>
    <w:rsid w:val="00927113"/>
    <w:rsid w:val="0092723D"/>
    <w:rsid w:val="00927265"/>
    <w:rsid w:val="00927553"/>
    <w:rsid w:val="0092765D"/>
    <w:rsid w:val="00927C05"/>
    <w:rsid w:val="00927C7F"/>
    <w:rsid w:val="00930086"/>
    <w:rsid w:val="00930741"/>
    <w:rsid w:val="00930B58"/>
    <w:rsid w:val="0093126D"/>
    <w:rsid w:val="009312E0"/>
    <w:rsid w:val="00931840"/>
    <w:rsid w:val="00931A7A"/>
    <w:rsid w:val="0093293A"/>
    <w:rsid w:val="009329BA"/>
    <w:rsid w:val="00932D37"/>
    <w:rsid w:val="00932D48"/>
    <w:rsid w:val="00932EE7"/>
    <w:rsid w:val="00933043"/>
    <w:rsid w:val="009332F3"/>
    <w:rsid w:val="0093333B"/>
    <w:rsid w:val="00933FC0"/>
    <w:rsid w:val="0093441A"/>
    <w:rsid w:val="00934632"/>
    <w:rsid w:val="00934977"/>
    <w:rsid w:val="00934DA9"/>
    <w:rsid w:val="00934F32"/>
    <w:rsid w:val="0093560B"/>
    <w:rsid w:val="00935CA2"/>
    <w:rsid w:val="009361EC"/>
    <w:rsid w:val="009363DA"/>
    <w:rsid w:val="00936562"/>
    <w:rsid w:val="0093698A"/>
    <w:rsid w:val="00937AB0"/>
    <w:rsid w:val="00937BAA"/>
    <w:rsid w:val="00937DFA"/>
    <w:rsid w:val="00937F30"/>
    <w:rsid w:val="00937F68"/>
    <w:rsid w:val="009400EF"/>
    <w:rsid w:val="009402AF"/>
    <w:rsid w:val="00940716"/>
    <w:rsid w:val="0094083F"/>
    <w:rsid w:val="009409B0"/>
    <w:rsid w:val="00940B6D"/>
    <w:rsid w:val="00940CCC"/>
    <w:rsid w:val="00940E29"/>
    <w:rsid w:val="00940E8C"/>
    <w:rsid w:val="00940F2B"/>
    <w:rsid w:val="009414A4"/>
    <w:rsid w:val="00941AD9"/>
    <w:rsid w:val="00941EBA"/>
    <w:rsid w:val="00941FF2"/>
    <w:rsid w:val="009422BF"/>
    <w:rsid w:val="00942561"/>
    <w:rsid w:val="009429EC"/>
    <w:rsid w:val="00942CA4"/>
    <w:rsid w:val="00942CD8"/>
    <w:rsid w:val="00942D95"/>
    <w:rsid w:val="00943363"/>
    <w:rsid w:val="00943933"/>
    <w:rsid w:val="00943A69"/>
    <w:rsid w:val="00943FC9"/>
    <w:rsid w:val="0094412F"/>
    <w:rsid w:val="00945219"/>
    <w:rsid w:val="00945395"/>
    <w:rsid w:val="00945821"/>
    <w:rsid w:val="00945909"/>
    <w:rsid w:val="00945B72"/>
    <w:rsid w:val="00945EF4"/>
    <w:rsid w:val="00945F1B"/>
    <w:rsid w:val="00946217"/>
    <w:rsid w:val="009467EA"/>
    <w:rsid w:val="00946806"/>
    <w:rsid w:val="00946971"/>
    <w:rsid w:val="009469AF"/>
    <w:rsid w:val="00946A9B"/>
    <w:rsid w:val="00946AA9"/>
    <w:rsid w:val="00946FCE"/>
    <w:rsid w:val="00946FDF"/>
    <w:rsid w:val="00947635"/>
    <w:rsid w:val="00950501"/>
    <w:rsid w:val="0095098C"/>
    <w:rsid w:val="00950EE3"/>
    <w:rsid w:val="00951966"/>
    <w:rsid w:val="009522C5"/>
    <w:rsid w:val="00952681"/>
    <w:rsid w:val="00953622"/>
    <w:rsid w:val="00953B8B"/>
    <w:rsid w:val="009544D4"/>
    <w:rsid w:val="009545A2"/>
    <w:rsid w:val="009547A8"/>
    <w:rsid w:val="00954BBC"/>
    <w:rsid w:val="00954CF6"/>
    <w:rsid w:val="009551F5"/>
    <w:rsid w:val="00955755"/>
    <w:rsid w:val="009557CB"/>
    <w:rsid w:val="0095586F"/>
    <w:rsid w:val="00955CB5"/>
    <w:rsid w:val="00955F86"/>
    <w:rsid w:val="00956048"/>
    <w:rsid w:val="009561D8"/>
    <w:rsid w:val="00956499"/>
    <w:rsid w:val="00956E71"/>
    <w:rsid w:val="00957348"/>
    <w:rsid w:val="009573DA"/>
    <w:rsid w:val="00957B24"/>
    <w:rsid w:val="00957B88"/>
    <w:rsid w:val="00960112"/>
    <w:rsid w:val="00960239"/>
    <w:rsid w:val="009606FF"/>
    <w:rsid w:val="0096178A"/>
    <w:rsid w:val="00961C8F"/>
    <w:rsid w:val="00961F73"/>
    <w:rsid w:val="0096245E"/>
    <w:rsid w:val="009629D6"/>
    <w:rsid w:val="00962B0E"/>
    <w:rsid w:val="00962BFB"/>
    <w:rsid w:val="009632B5"/>
    <w:rsid w:val="009633B8"/>
    <w:rsid w:val="009637C1"/>
    <w:rsid w:val="0096391B"/>
    <w:rsid w:val="00963D3A"/>
    <w:rsid w:val="00963E67"/>
    <w:rsid w:val="00963E81"/>
    <w:rsid w:val="009647C7"/>
    <w:rsid w:val="00964BA4"/>
    <w:rsid w:val="00964C1E"/>
    <w:rsid w:val="00964C7F"/>
    <w:rsid w:val="00964CA6"/>
    <w:rsid w:val="00964DF2"/>
    <w:rsid w:val="00964EC7"/>
    <w:rsid w:val="0096513C"/>
    <w:rsid w:val="00965554"/>
    <w:rsid w:val="009659F4"/>
    <w:rsid w:val="00966497"/>
    <w:rsid w:val="00966515"/>
    <w:rsid w:val="00966572"/>
    <w:rsid w:val="009665D4"/>
    <w:rsid w:val="00966747"/>
    <w:rsid w:val="00966F56"/>
    <w:rsid w:val="00967534"/>
    <w:rsid w:val="0097009C"/>
    <w:rsid w:val="00970405"/>
    <w:rsid w:val="0097059F"/>
    <w:rsid w:val="00970602"/>
    <w:rsid w:val="0097089A"/>
    <w:rsid w:val="0097151C"/>
    <w:rsid w:val="009715FF"/>
    <w:rsid w:val="009717C2"/>
    <w:rsid w:val="00972A95"/>
    <w:rsid w:val="00972B98"/>
    <w:rsid w:val="00972ED4"/>
    <w:rsid w:val="00973369"/>
    <w:rsid w:val="0097388C"/>
    <w:rsid w:val="00973E02"/>
    <w:rsid w:val="00973EB7"/>
    <w:rsid w:val="00974043"/>
    <w:rsid w:val="009740AD"/>
    <w:rsid w:val="0097451C"/>
    <w:rsid w:val="009745EE"/>
    <w:rsid w:val="00974BDB"/>
    <w:rsid w:val="0097519B"/>
    <w:rsid w:val="009752ED"/>
    <w:rsid w:val="0097537B"/>
    <w:rsid w:val="009757EA"/>
    <w:rsid w:val="00975867"/>
    <w:rsid w:val="00975895"/>
    <w:rsid w:val="009758FA"/>
    <w:rsid w:val="00975C1B"/>
    <w:rsid w:val="00975D79"/>
    <w:rsid w:val="00975DE6"/>
    <w:rsid w:val="00976309"/>
    <w:rsid w:val="00976BB4"/>
    <w:rsid w:val="00976C37"/>
    <w:rsid w:val="00976CBF"/>
    <w:rsid w:val="00976DBE"/>
    <w:rsid w:val="00977F78"/>
    <w:rsid w:val="0098008D"/>
    <w:rsid w:val="00980204"/>
    <w:rsid w:val="00980891"/>
    <w:rsid w:val="009818F9"/>
    <w:rsid w:val="00981F8A"/>
    <w:rsid w:val="00982332"/>
    <w:rsid w:val="009824A4"/>
    <w:rsid w:val="0098283B"/>
    <w:rsid w:val="00982C2C"/>
    <w:rsid w:val="0098302F"/>
    <w:rsid w:val="009830EA"/>
    <w:rsid w:val="0098318A"/>
    <w:rsid w:val="00983630"/>
    <w:rsid w:val="00983705"/>
    <w:rsid w:val="009838C0"/>
    <w:rsid w:val="00983A47"/>
    <w:rsid w:val="00983AEC"/>
    <w:rsid w:val="00983BCD"/>
    <w:rsid w:val="009840DD"/>
    <w:rsid w:val="00984464"/>
    <w:rsid w:val="0098447E"/>
    <w:rsid w:val="009845BF"/>
    <w:rsid w:val="00984CE9"/>
    <w:rsid w:val="00984E2D"/>
    <w:rsid w:val="009851EE"/>
    <w:rsid w:val="00985760"/>
    <w:rsid w:val="00985905"/>
    <w:rsid w:val="00985FFD"/>
    <w:rsid w:val="009861DB"/>
    <w:rsid w:val="00986286"/>
    <w:rsid w:val="00986626"/>
    <w:rsid w:val="00986E54"/>
    <w:rsid w:val="0098759B"/>
    <w:rsid w:val="009876BC"/>
    <w:rsid w:val="009879FB"/>
    <w:rsid w:val="00987AA8"/>
    <w:rsid w:val="00987AF8"/>
    <w:rsid w:val="00987CAC"/>
    <w:rsid w:val="00990826"/>
    <w:rsid w:val="00990D2E"/>
    <w:rsid w:val="00991390"/>
    <w:rsid w:val="00991BDB"/>
    <w:rsid w:val="00991EAE"/>
    <w:rsid w:val="0099259E"/>
    <w:rsid w:val="009927E9"/>
    <w:rsid w:val="00993802"/>
    <w:rsid w:val="00993975"/>
    <w:rsid w:val="009939FC"/>
    <w:rsid w:val="00993E0F"/>
    <w:rsid w:val="00994750"/>
    <w:rsid w:val="00994D3B"/>
    <w:rsid w:val="00995188"/>
    <w:rsid w:val="0099525A"/>
    <w:rsid w:val="0099574E"/>
    <w:rsid w:val="00995764"/>
    <w:rsid w:val="00995965"/>
    <w:rsid w:val="00995AB4"/>
    <w:rsid w:val="00995EA6"/>
    <w:rsid w:val="009970AA"/>
    <w:rsid w:val="00997995"/>
    <w:rsid w:val="00997C18"/>
    <w:rsid w:val="009A0EB2"/>
    <w:rsid w:val="009A0F82"/>
    <w:rsid w:val="009A157A"/>
    <w:rsid w:val="009A192A"/>
    <w:rsid w:val="009A1A58"/>
    <w:rsid w:val="009A1A89"/>
    <w:rsid w:val="009A1AD9"/>
    <w:rsid w:val="009A1C5C"/>
    <w:rsid w:val="009A1F2F"/>
    <w:rsid w:val="009A237B"/>
    <w:rsid w:val="009A23EB"/>
    <w:rsid w:val="009A2FE6"/>
    <w:rsid w:val="009A3580"/>
    <w:rsid w:val="009A3769"/>
    <w:rsid w:val="009A3D3C"/>
    <w:rsid w:val="009A3ECC"/>
    <w:rsid w:val="009A4350"/>
    <w:rsid w:val="009A48D7"/>
    <w:rsid w:val="009A5227"/>
    <w:rsid w:val="009A547E"/>
    <w:rsid w:val="009A58E2"/>
    <w:rsid w:val="009A5A90"/>
    <w:rsid w:val="009A68D0"/>
    <w:rsid w:val="009A6917"/>
    <w:rsid w:val="009A7EAC"/>
    <w:rsid w:val="009B07F0"/>
    <w:rsid w:val="009B0990"/>
    <w:rsid w:val="009B1192"/>
    <w:rsid w:val="009B128B"/>
    <w:rsid w:val="009B1C2D"/>
    <w:rsid w:val="009B2532"/>
    <w:rsid w:val="009B2541"/>
    <w:rsid w:val="009B2835"/>
    <w:rsid w:val="009B2B96"/>
    <w:rsid w:val="009B31E6"/>
    <w:rsid w:val="009B3CD4"/>
    <w:rsid w:val="009B4147"/>
    <w:rsid w:val="009B4A7B"/>
    <w:rsid w:val="009B4CCA"/>
    <w:rsid w:val="009B5D97"/>
    <w:rsid w:val="009B6912"/>
    <w:rsid w:val="009B733A"/>
    <w:rsid w:val="009C0237"/>
    <w:rsid w:val="009C1AA8"/>
    <w:rsid w:val="009C2A45"/>
    <w:rsid w:val="009C2BB9"/>
    <w:rsid w:val="009C2D02"/>
    <w:rsid w:val="009C2D39"/>
    <w:rsid w:val="009C2D4D"/>
    <w:rsid w:val="009C37C7"/>
    <w:rsid w:val="009C38B6"/>
    <w:rsid w:val="009C3B14"/>
    <w:rsid w:val="009C3C7A"/>
    <w:rsid w:val="009C46C3"/>
    <w:rsid w:val="009C485F"/>
    <w:rsid w:val="009C4B6B"/>
    <w:rsid w:val="009C4F05"/>
    <w:rsid w:val="009C4FBB"/>
    <w:rsid w:val="009C5AFD"/>
    <w:rsid w:val="009C6048"/>
    <w:rsid w:val="009C6696"/>
    <w:rsid w:val="009C6793"/>
    <w:rsid w:val="009C7016"/>
    <w:rsid w:val="009C72AE"/>
    <w:rsid w:val="009C7732"/>
    <w:rsid w:val="009C7824"/>
    <w:rsid w:val="009C7D3A"/>
    <w:rsid w:val="009C7ED1"/>
    <w:rsid w:val="009D0726"/>
    <w:rsid w:val="009D088B"/>
    <w:rsid w:val="009D09F5"/>
    <w:rsid w:val="009D110B"/>
    <w:rsid w:val="009D1927"/>
    <w:rsid w:val="009D19C8"/>
    <w:rsid w:val="009D2BF1"/>
    <w:rsid w:val="009D2DBE"/>
    <w:rsid w:val="009D2E27"/>
    <w:rsid w:val="009D3FFC"/>
    <w:rsid w:val="009D4187"/>
    <w:rsid w:val="009D49BF"/>
    <w:rsid w:val="009D4DB8"/>
    <w:rsid w:val="009D4E0C"/>
    <w:rsid w:val="009D531E"/>
    <w:rsid w:val="009D5813"/>
    <w:rsid w:val="009D5F70"/>
    <w:rsid w:val="009D688C"/>
    <w:rsid w:val="009D7048"/>
    <w:rsid w:val="009D75A3"/>
    <w:rsid w:val="009D7AB2"/>
    <w:rsid w:val="009E02B5"/>
    <w:rsid w:val="009E052F"/>
    <w:rsid w:val="009E0E59"/>
    <w:rsid w:val="009E11B5"/>
    <w:rsid w:val="009E11E9"/>
    <w:rsid w:val="009E13EA"/>
    <w:rsid w:val="009E14C7"/>
    <w:rsid w:val="009E156D"/>
    <w:rsid w:val="009E1576"/>
    <w:rsid w:val="009E189A"/>
    <w:rsid w:val="009E1AF2"/>
    <w:rsid w:val="009E2167"/>
    <w:rsid w:val="009E2556"/>
    <w:rsid w:val="009E26FD"/>
    <w:rsid w:val="009E2A21"/>
    <w:rsid w:val="009E2FC0"/>
    <w:rsid w:val="009E3F7A"/>
    <w:rsid w:val="009E4132"/>
    <w:rsid w:val="009E426A"/>
    <w:rsid w:val="009E439F"/>
    <w:rsid w:val="009E45F2"/>
    <w:rsid w:val="009E4892"/>
    <w:rsid w:val="009E4A25"/>
    <w:rsid w:val="009E55E9"/>
    <w:rsid w:val="009E5A6D"/>
    <w:rsid w:val="009E5F93"/>
    <w:rsid w:val="009E6036"/>
    <w:rsid w:val="009E60DF"/>
    <w:rsid w:val="009E6307"/>
    <w:rsid w:val="009E65C5"/>
    <w:rsid w:val="009E66C3"/>
    <w:rsid w:val="009E6AD1"/>
    <w:rsid w:val="009E6B6F"/>
    <w:rsid w:val="009E6EA6"/>
    <w:rsid w:val="009E7258"/>
    <w:rsid w:val="009E727D"/>
    <w:rsid w:val="009E7898"/>
    <w:rsid w:val="009E78C7"/>
    <w:rsid w:val="009F0111"/>
    <w:rsid w:val="009F0367"/>
    <w:rsid w:val="009F03B5"/>
    <w:rsid w:val="009F0A30"/>
    <w:rsid w:val="009F1096"/>
    <w:rsid w:val="009F10F1"/>
    <w:rsid w:val="009F12B6"/>
    <w:rsid w:val="009F12F2"/>
    <w:rsid w:val="009F175F"/>
    <w:rsid w:val="009F203E"/>
    <w:rsid w:val="009F23D8"/>
    <w:rsid w:val="009F29A8"/>
    <w:rsid w:val="009F2BF1"/>
    <w:rsid w:val="009F2CDB"/>
    <w:rsid w:val="009F2FEB"/>
    <w:rsid w:val="009F3023"/>
    <w:rsid w:val="009F33C0"/>
    <w:rsid w:val="009F340A"/>
    <w:rsid w:val="009F3543"/>
    <w:rsid w:val="009F358B"/>
    <w:rsid w:val="009F3C02"/>
    <w:rsid w:val="009F461B"/>
    <w:rsid w:val="009F4A50"/>
    <w:rsid w:val="009F547D"/>
    <w:rsid w:val="009F5616"/>
    <w:rsid w:val="009F592F"/>
    <w:rsid w:val="009F5A11"/>
    <w:rsid w:val="009F5AF8"/>
    <w:rsid w:val="009F5D45"/>
    <w:rsid w:val="009F6154"/>
    <w:rsid w:val="009F650A"/>
    <w:rsid w:val="009F67E5"/>
    <w:rsid w:val="009F6BAD"/>
    <w:rsid w:val="009F6BE4"/>
    <w:rsid w:val="009F6D6A"/>
    <w:rsid w:val="009F776B"/>
    <w:rsid w:val="009F7AC0"/>
    <w:rsid w:val="009F7CF3"/>
    <w:rsid w:val="009F7D96"/>
    <w:rsid w:val="00A00971"/>
    <w:rsid w:val="00A0097B"/>
    <w:rsid w:val="00A00B8C"/>
    <w:rsid w:val="00A010A6"/>
    <w:rsid w:val="00A01702"/>
    <w:rsid w:val="00A0228D"/>
    <w:rsid w:val="00A022AA"/>
    <w:rsid w:val="00A02A66"/>
    <w:rsid w:val="00A02CD5"/>
    <w:rsid w:val="00A031FA"/>
    <w:rsid w:val="00A0327A"/>
    <w:rsid w:val="00A032A0"/>
    <w:rsid w:val="00A03B14"/>
    <w:rsid w:val="00A03D0F"/>
    <w:rsid w:val="00A03DB9"/>
    <w:rsid w:val="00A045A2"/>
    <w:rsid w:val="00A05185"/>
    <w:rsid w:val="00A055C4"/>
    <w:rsid w:val="00A05842"/>
    <w:rsid w:val="00A05E32"/>
    <w:rsid w:val="00A0611F"/>
    <w:rsid w:val="00A06FF2"/>
    <w:rsid w:val="00A0706E"/>
    <w:rsid w:val="00A073E1"/>
    <w:rsid w:val="00A07460"/>
    <w:rsid w:val="00A07501"/>
    <w:rsid w:val="00A07ACC"/>
    <w:rsid w:val="00A07C19"/>
    <w:rsid w:val="00A10879"/>
    <w:rsid w:val="00A10FAD"/>
    <w:rsid w:val="00A11347"/>
    <w:rsid w:val="00A12088"/>
    <w:rsid w:val="00A12342"/>
    <w:rsid w:val="00A12B5D"/>
    <w:rsid w:val="00A12D36"/>
    <w:rsid w:val="00A130C7"/>
    <w:rsid w:val="00A14042"/>
    <w:rsid w:val="00A147C0"/>
    <w:rsid w:val="00A14937"/>
    <w:rsid w:val="00A14950"/>
    <w:rsid w:val="00A14ED8"/>
    <w:rsid w:val="00A154F7"/>
    <w:rsid w:val="00A15BEF"/>
    <w:rsid w:val="00A15ECF"/>
    <w:rsid w:val="00A1629A"/>
    <w:rsid w:val="00A167E8"/>
    <w:rsid w:val="00A168A8"/>
    <w:rsid w:val="00A17092"/>
    <w:rsid w:val="00A171DC"/>
    <w:rsid w:val="00A178DA"/>
    <w:rsid w:val="00A17B61"/>
    <w:rsid w:val="00A17D0C"/>
    <w:rsid w:val="00A17DA8"/>
    <w:rsid w:val="00A17E51"/>
    <w:rsid w:val="00A20423"/>
    <w:rsid w:val="00A204FE"/>
    <w:rsid w:val="00A20578"/>
    <w:rsid w:val="00A205ED"/>
    <w:rsid w:val="00A20734"/>
    <w:rsid w:val="00A2182B"/>
    <w:rsid w:val="00A21F15"/>
    <w:rsid w:val="00A21FD1"/>
    <w:rsid w:val="00A22193"/>
    <w:rsid w:val="00A2304F"/>
    <w:rsid w:val="00A23C35"/>
    <w:rsid w:val="00A23D6E"/>
    <w:rsid w:val="00A24086"/>
    <w:rsid w:val="00A24BD0"/>
    <w:rsid w:val="00A2563D"/>
    <w:rsid w:val="00A25A56"/>
    <w:rsid w:val="00A25F59"/>
    <w:rsid w:val="00A25FD2"/>
    <w:rsid w:val="00A2615D"/>
    <w:rsid w:val="00A261EF"/>
    <w:rsid w:val="00A262F3"/>
    <w:rsid w:val="00A26429"/>
    <w:rsid w:val="00A26497"/>
    <w:rsid w:val="00A26A57"/>
    <w:rsid w:val="00A26EDB"/>
    <w:rsid w:val="00A2717D"/>
    <w:rsid w:val="00A27B0F"/>
    <w:rsid w:val="00A27E2D"/>
    <w:rsid w:val="00A30977"/>
    <w:rsid w:val="00A30E13"/>
    <w:rsid w:val="00A30E31"/>
    <w:rsid w:val="00A30EBE"/>
    <w:rsid w:val="00A3139E"/>
    <w:rsid w:val="00A31426"/>
    <w:rsid w:val="00A31CE7"/>
    <w:rsid w:val="00A31CF6"/>
    <w:rsid w:val="00A31EC8"/>
    <w:rsid w:val="00A31F71"/>
    <w:rsid w:val="00A322A9"/>
    <w:rsid w:val="00A32EAE"/>
    <w:rsid w:val="00A33785"/>
    <w:rsid w:val="00A3418A"/>
    <w:rsid w:val="00A34569"/>
    <w:rsid w:val="00A34705"/>
    <w:rsid w:val="00A3514F"/>
    <w:rsid w:val="00A361EC"/>
    <w:rsid w:val="00A362EC"/>
    <w:rsid w:val="00A367B5"/>
    <w:rsid w:val="00A36A55"/>
    <w:rsid w:val="00A36C3E"/>
    <w:rsid w:val="00A36C5C"/>
    <w:rsid w:val="00A371FC"/>
    <w:rsid w:val="00A3747C"/>
    <w:rsid w:val="00A37778"/>
    <w:rsid w:val="00A37AC4"/>
    <w:rsid w:val="00A37FD3"/>
    <w:rsid w:val="00A40219"/>
    <w:rsid w:val="00A40497"/>
    <w:rsid w:val="00A4060A"/>
    <w:rsid w:val="00A40AB5"/>
    <w:rsid w:val="00A40F8D"/>
    <w:rsid w:val="00A40FB1"/>
    <w:rsid w:val="00A415CA"/>
    <w:rsid w:val="00A4187B"/>
    <w:rsid w:val="00A41966"/>
    <w:rsid w:val="00A41AFF"/>
    <w:rsid w:val="00A41CE1"/>
    <w:rsid w:val="00A41ED2"/>
    <w:rsid w:val="00A42BBB"/>
    <w:rsid w:val="00A42C03"/>
    <w:rsid w:val="00A42CD2"/>
    <w:rsid w:val="00A43297"/>
    <w:rsid w:val="00A43B46"/>
    <w:rsid w:val="00A44030"/>
    <w:rsid w:val="00A440DD"/>
    <w:rsid w:val="00A445B8"/>
    <w:rsid w:val="00A44646"/>
    <w:rsid w:val="00A44904"/>
    <w:rsid w:val="00A44DD1"/>
    <w:rsid w:val="00A44E32"/>
    <w:rsid w:val="00A456FC"/>
    <w:rsid w:val="00A4598D"/>
    <w:rsid w:val="00A46003"/>
    <w:rsid w:val="00A4618D"/>
    <w:rsid w:val="00A4677A"/>
    <w:rsid w:val="00A46A37"/>
    <w:rsid w:val="00A46A9D"/>
    <w:rsid w:val="00A47027"/>
    <w:rsid w:val="00A470E9"/>
    <w:rsid w:val="00A4713F"/>
    <w:rsid w:val="00A47192"/>
    <w:rsid w:val="00A471F1"/>
    <w:rsid w:val="00A4759A"/>
    <w:rsid w:val="00A479AC"/>
    <w:rsid w:val="00A47D61"/>
    <w:rsid w:val="00A47E82"/>
    <w:rsid w:val="00A500DF"/>
    <w:rsid w:val="00A50671"/>
    <w:rsid w:val="00A5070F"/>
    <w:rsid w:val="00A50ADB"/>
    <w:rsid w:val="00A50E73"/>
    <w:rsid w:val="00A514CD"/>
    <w:rsid w:val="00A5191D"/>
    <w:rsid w:val="00A5196F"/>
    <w:rsid w:val="00A51989"/>
    <w:rsid w:val="00A51DAF"/>
    <w:rsid w:val="00A51EB7"/>
    <w:rsid w:val="00A51EDE"/>
    <w:rsid w:val="00A5205B"/>
    <w:rsid w:val="00A52413"/>
    <w:rsid w:val="00A52662"/>
    <w:rsid w:val="00A52A55"/>
    <w:rsid w:val="00A52CB0"/>
    <w:rsid w:val="00A52E29"/>
    <w:rsid w:val="00A53319"/>
    <w:rsid w:val="00A53E78"/>
    <w:rsid w:val="00A53EF6"/>
    <w:rsid w:val="00A54DD2"/>
    <w:rsid w:val="00A5511C"/>
    <w:rsid w:val="00A55132"/>
    <w:rsid w:val="00A555A1"/>
    <w:rsid w:val="00A55A43"/>
    <w:rsid w:val="00A55B54"/>
    <w:rsid w:val="00A55C54"/>
    <w:rsid w:val="00A5605B"/>
    <w:rsid w:val="00A57A99"/>
    <w:rsid w:val="00A57FAF"/>
    <w:rsid w:val="00A6017F"/>
    <w:rsid w:val="00A60974"/>
    <w:rsid w:val="00A609B8"/>
    <w:rsid w:val="00A60C83"/>
    <w:rsid w:val="00A60D8E"/>
    <w:rsid w:val="00A60E07"/>
    <w:rsid w:val="00A61070"/>
    <w:rsid w:val="00A6164A"/>
    <w:rsid w:val="00A61EF5"/>
    <w:rsid w:val="00A620BB"/>
    <w:rsid w:val="00A633FE"/>
    <w:rsid w:val="00A6426F"/>
    <w:rsid w:val="00A644AA"/>
    <w:rsid w:val="00A647A1"/>
    <w:rsid w:val="00A647FF"/>
    <w:rsid w:val="00A64A37"/>
    <w:rsid w:val="00A64A4B"/>
    <w:rsid w:val="00A64EBE"/>
    <w:rsid w:val="00A6518D"/>
    <w:rsid w:val="00A65F8C"/>
    <w:rsid w:val="00A6637E"/>
    <w:rsid w:val="00A665C9"/>
    <w:rsid w:val="00A6674E"/>
    <w:rsid w:val="00A6678F"/>
    <w:rsid w:val="00A668B9"/>
    <w:rsid w:val="00A66A71"/>
    <w:rsid w:val="00A66C9C"/>
    <w:rsid w:val="00A66D09"/>
    <w:rsid w:val="00A6719B"/>
    <w:rsid w:val="00A67346"/>
    <w:rsid w:val="00A678F8"/>
    <w:rsid w:val="00A67A55"/>
    <w:rsid w:val="00A700A0"/>
    <w:rsid w:val="00A703E6"/>
    <w:rsid w:val="00A7124F"/>
    <w:rsid w:val="00A71341"/>
    <w:rsid w:val="00A71353"/>
    <w:rsid w:val="00A71455"/>
    <w:rsid w:val="00A71CED"/>
    <w:rsid w:val="00A71FBE"/>
    <w:rsid w:val="00A722ED"/>
    <w:rsid w:val="00A722F4"/>
    <w:rsid w:val="00A72558"/>
    <w:rsid w:val="00A7259F"/>
    <w:rsid w:val="00A72798"/>
    <w:rsid w:val="00A72E94"/>
    <w:rsid w:val="00A7303C"/>
    <w:rsid w:val="00A7312E"/>
    <w:rsid w:val="00A733E7"/>
    <w:rsid w:val="00A73417"/>
    <w:rsid w:val="00A735AA"/>
    <w:rsid w:val="00A73A43"/>
    <w:rsid w:val="00A73D55"/>
    <w:rsid w:val="00A73DE5"/>
    <w:rsid w:val="00A74110"/>
    <w:rsid w:val="00A7434F"/>
    <w:rsid w:val="00A74467"/>
    <w:rsid w:val="00A74791"/>
    <w:rsid w:val="00A74C1D"/>
    <w:rsid w:val="00A75544"/>
    <w:rsid w:val="00A7575D"/>
    <w:rsid w:val="00A75C60"/>
    <w:rsid w:val="00A76564"/>
    <w:rsid w:val="00A7694F"/>
    <w:rsid w:val="00A76F54"/>
    <w:rsid w:val="00A774AA"/>
    <w:rsid w:val="00A77BAC"/>
    <w:rsid w:val="00A8015A"/>
    <w:rsid w:val="00A80412"/>
    <w:rsid w:val="00A8057B"/>
    <w:rsid w:val="00A80A1A"/>
    <w:rsid w:val="00A81356"/>
    <w:rsid w:val="00A818E9"/>
    <w:rsid w:val="00A82D56"/>
    <w:rsid w:val="00A83539"/>
    <w:rsid w:val="00A83838"/>
    <w:rsid w:val="00A841D7"/>
    <w:rsid w:val="00A846A7"/>
    <w:rsid w:val="00A84F98"/>
    <w:rsid w:val="00A850E2"/>
    <w:rsid w:val="00A8536A"/>
    <w:rsid w:val="00A859E1"/>
    <w:rsid w:val="00A8654A"/>
    <w:rsid w:val="00A875A9"/>
    <w:rsid w:val="00A87B68"/>
    <w:rsid w:val="00A87D94"/>
    <w:rsid w:val="00A87FF2"/>
    <w:rsid w:val="00A9048C"/>
    <w:rsid w:val="00A9078B"/>
    <w:rsid w:val="00A90F10"/>
    <w:rsid w:val="00A91477"/>
    <w:rsid w:val="00A91A00"/>
    <w:rsid w:val="00A91F18"/>
    <w:rsid w:val="00A9285C"/>
    <w:rsid w:val="00A92A9F"/>
    <w:rsid w:val="00A92AF7"/>
    <w:rsid w:val="00A92F6A"/>
    <w:rsid w:val="00A93711"/>
    <w:rsid w:val="00A93836"/>
    <w:rsid w:val="00A9384C"/>
    <w:rsid w:val="00A93979"/>
    <w:rsid w:val="00A93A76"/>
    <w:rsid w:val="00A9406C"/>
    <w:rsid w:val="00A942AE"/>
    <w:rsid w:val="00A943D8"/>
    <w:rsid w:val="00A94724"/>
    <w:rsid w:val="00A94F4D"/>
    <w:rsid w:val="00A95144"/>
    <w:rsid w:val="00A951BB"/>
    <w:rsid w:val="00A9590E"/>
    <w:rsid w:val="00A95A40"/>
    <w:rsid w:val="00A95B95"/>
    <w:rsid w:val="00A961D2"/>
    <w:rsid w:val="00A961F9"/>
    <w:rsid w:val="00A96255"/>
    <w:rsid w:val="00A963A3"/>
    <w:rsid w:val="00A96E45"/>
    <w:rsid w:val="00A96F08"/>
    <w:rsid w:val="00A97032"/>
    <w:rsid w:val="00A97151"/>
    <w:rsid w:val="00A9748C"/>
    <w:rsid w:val="00A976D9"/>
    <w:rsid w:val="00A97EF2"/>
    <w:rsid w:val="00AA009F"/>
    <w:rsid w:val="00AA1C2E"/>
    <w:rsid w:val="00AA1F2D"/>
    <w:rsid w:val="00AA23D6"/>
    <w:rsid w:val="00AA249D"/>
    <w:rsid w:val="00AA2583"/>
    <w:rsid w:val="00AA2587"/>
    <w:rsid w:val="00AA27FF"/>
    <w:rsid w:val="00AA3031"/>
    <w:rsid w:val="00AA325F"/>
    <w:rsid w:val="00AA3803"/>
    <w:rsid w:val="00AA3BDB"/>
    <w:rsid w:val="00AA3D3A"/>
    <w:rsid w:val="00AA403D"/>
    <w:rsid w:val="00AA4524"/>
    <w:rsid w:val="00AA4777"/>
    <w:rsid w:val="00AA4828"/>
    <w:rsid w:val="00AA4F86"/>
    <w:rsid w:val="00AA54C5"/>
    <w:rsid w:val="00AA54FA"/>
    <w:rsid w:val="00AA55CA"/>
    <w:rsid w:val="00AA5C87"/>
    <w:rsid w:val="00AA6143"/>
    <w:rsid w:val="00AA6605"/>
    <w:rsid w:val="00AA66D6"/>
    <w:rsid w:val="00AA6767"/>
    <w:rsid w:val="00AA67EC"/>
    <w:rsid w:val="00AA6804"/>
    <w:rsid w:val="00AA6C2F"/>
    <w:rsid w:val="00AA753B"/>
    <w:rsid w:val="00AA76A3"/>
    <w:rsid w:val="00AA772F"/>
    <w:rsid w:val="00AA7C1E"/>
    <w:rsid w:val="00AB005D"/>
    <w:rsid w:val="00AB037D"/>
    <w:rsid w:val="00AB04F3"/>
    <w:rsid w:val="00AB0A83"/>
    <w:rsid w:val="00AB0B91"/>
    <w:rsid w:val="00AB0BA9"/>
    <w:rsid w:val="00AB0D75"/>
    <w:rsid w:val="00AB0F08"/>
    <w:rsid w:val="00AB12E4"/>
    <w:rsid w:val="00AB1AA8"/>
    <w:rsid w:val="00AB1C5D"/>
    <w:rsid w:val="00AB1C75"/>
    <w:rsid w:val="00AB2048"/>
    <w:rsid w:val="00AB20D5"/>
    <w:rsid w:val="00AB2134"/>
    <w:rsid w:val="00AB2AEC"/>
    <w:rsid w:val="00AB2E16"/>
    <w:rsid w:val="00AB2E7E"/>
    <w:rsid w:val="00AB3003"/>
    <w:rsid w:val="00AB31B2"/>
    <w:rsid w:val="00AB3579"/>
    <w:rsid w:val="00AB37EE"/>
    <w:rsid w:val="00AB3D79"/>
    <w:rsid w:val="00AB3E70"/>
    <w:rsid w:val="00AB4249"/>
    <w:rsid w:val="00AB464B"/>
    <w:rsid w:val="00AB4697"/>
    <w:rsid w:val="00AB46F7"/>
    <w:rsid w:val="00AB474E"/>
    <w:rsid w:val="00AB4C27"/>
    <w:rsid w:val="00AB4E4D"/>
    <w:rsid w:val="00AB505F"/>
    <w:rsid w:val="00AB51CF"/>
    <w:rsid w:val="00AB521E"/>
    <w:rsid w:val="00AB528B"/>
    <w:rsid w:val="00AB5611"/>
    <w:rsid w:val="00AB5894"/>
    <w:rsid w:val="00AB5A5C"/>
    <w:rsid w:val="00AB5BF5"/>
    <w:rsid w:val="00AB5C9E"/>
    <w:rsid w:val="00AB5F0E"/>
    <w:rsid w:val="00AB6404"/>
    <w:rsid w:val="00AB6456"/>
    <w:rsid w:val="00AB711E"/>
    <w:rsid w:val="00AB712F"/>
    <w:rsid w:val="00AB71D5"/>
    <w:rsid w:val="00AB74C6"/>
    <w:rsid w:val="00AB76E5"/>
    <w:rsid w:val="00AB77D8"/>
    <w:rsid w:val="00AC059C"/>
    <w:rsid w:val="00AC071A"/>
    <w:rsid w:val="00AC0CFF"/>
    <w:rsid w:val="00AC130B"/>
    <w:rsid w:val="00AC1EC6"/>
    <w:rsid w:val="00AC2181"/>
    <w:rsid w:val="00AC226B"/>
    <w:rsid w:val="00AC3296"/>
    <w:rsid w:val="00AC37AC"/>
    <w:rsid w:val="00AC386B"/>
    <w:rsid w:val="00AC3C46"/>
    <w:rsid w:val="00AC3D9D"/>
    <w:rsid w:val="00AC406E"/>
    <w:rsid w:val="00AC425F"/>
    <w:rsid w:val="00AC5196"/>
    <w:rsid w:val="00AC5494"/>
    <w:rsid w:val="00AC5A25"/>
    <w:rsid w:val="00AC5C04"/>
    <w:rsid w:val="00AC5DC2"/>
    <w:rsid w:val="00AC5F30"/>
    <w:rsid w:val="00AC6325"/>
    <w:rsid w:val="00AC6A2F"/>
    <w:rsid w:val="00AC6C28"/>
    <w:rsid w:val="00AC6E4B"/>
    <w:rsid w:val="00AC6EAA"/>
    <w:rsid w:val="00AC6FD3"/>
    <w:rsid w:val="00AC7108"/>
    <w:rsid w:val="00AC71EA"/>
    <w:rsid w:val="00AC74B9"/>
    <w:rsid w:val="00AC7FD8"/>
    <w:rsid w:val="00AC7FE2"/>
    <w:rsid w:val="00AD01D7"/>
    <w:rsid w:val="00AD0F8F"/>
    <w:rsid w:val="00AD116F"/>
    <w:rsid w:val="00AD16A4"/>
    <w:rsid w:val="00AD17A1"/>
    <w:rsid w:val="00AD296C"/>
    <w:rsid w:val="00AD2AF5"/>
    <w:rsid w:val="00AD2C85"/>
    <w:rsid w:val="00AD2CA3"/>
    <w:rsid w:val="00AD2CDE"/>
    <w:rsid w:val="00AD30DF"/>
    <w:rsid w:val="00AD341A"/>
    <w:rsid w:val="00AD34C6"/>
    <w:rsid w:val="00AD377D"/>
    <w:rsid w:val="00AD3A02"/>
    <w:rsid w:val="00AD3A50"/>
    <w:rsid w:val="00AD3BE2"/>
    <w:rsid w:val="00AD3E9A"/>
    <w:rsid w:val="00AD40A4"/>
    <w:rsid w:val="00AD418C"/>
    <w:rsid w:val="00AD4465"/>
    <w:rsid w:val="00AD47BE"/>
    <w:rsid w:val="00AD480F"/>
    <w:rsid w:val="00AD4FDD"/>
    <w:rsid w:val="00AD5026"/>
    <w:rsid w:val="00AD55DF"/>
    <w:rsid w:val="00AD5B0C"/>
    <w:rsid w:val="00AD5D7E"/>
    <w:rsid w:val="00AD5E41"/>
    <w:rsid w:val="00AD5ED0"/>
    <w:rsid w:val="00AD5EE3"/>
    <w:rsid w:val="00AD6270"/>
    <w:rsid w:val="00AD6A15"/>
    <w:rsid w:val="00AD6A1A"/>
    <w:rsid w:val="00AD6BB3"/>
    <w:rsid w:val="00AD76E2"/>
    <w:rsid w:val="00AD7898"/>
    <w:rsid w:val="00AD7958"/>
    <w:rsid w:val="00AD7D78"/>
    <w:rsid w:val="00AD7E40"/>
    <w:rsid w:val="00AD7FC4"/>
    <w:rsid w:val="00AE0471"/>
    <w:rsid w:val="00AE0C55"/>
    <w:rsid w:val="00AE0C5D"/>
    <w:rsid w:val="00AE0E6D"/>
    <w:rsid w:val="00AE1043"/>
    <w:rsid w:val="00AE14CB"/>
    <w:rsid w:val="00AE2179"/>
    <w:rsid w:val="00AE21E6"/>
    <w:rsid w:val="00AE22A1"/>
    <w:rsid w:val="00AE2730"/>
    <w:rsid w:val="00AE28A9"/>
    <w:rsid w:val="00AE2B8B"/>
    <w:rsid w:val="00AE2C55"/>
    <w:rsid w:val="00AE2F58"/>
    <w:rsid w:val="00AE30CD"/>
    <w:rsid w:val="00AE31ED"/>
    <w:rsid w:val="00AE34FD"/>
    <w:rsid w:val="00AE3839"/>
    <w:rsid w:val="00AE3CC1"/>
    <w:rsid w:val="00AE3DE9"/>
    <w:rsid w:val="00AE453E"/>
    <w:rsid w:val="00AE461E"/>
    <w:rsid w:val="00AE4D18"/>
    <w:rsid w:val="00AE4E30"/>
    <w:rsid w:val="00AE5139"/>
    <w:rsid w:val="00AE5188"/>
    <w:rsid w:val="00AE56D6"/>
    <w:rsid w:val="00AE59E5"/>
    <w:rsid w:val="00AE5CA1"/>
    <w:rsid w:val="00AE664F"/>
    <w:rsid w:val="00AE6C11"/>
    <w:rsid w:val="00AE70BF"/>
    <w:rsid w:val="00AE7400"/>
    <w:rsid w:val="00AE7D41"/>
    <w:rsid w:val="00AF0307"/>
    <w:rsid w:val="00AF0B0B"/>
    <w:rsid w:val="00AF1BEF"/>
    <w:rsid w:val="00AF1CCA"/>
    <w:rsid w:val="00AF2177"/>
    <w:rsid w:val="00AF2238"/>
    <w:rsid w:val="00AF244B"/>
    <w:rsid w:val="00AF25E7"/>
    <w:rsid w:val="00AF2B20"/>
    <w:rsid w:val="00AF2C87"/>
    <w:rsid w:val="00AF3248"/>
    <w:rsid w:val="00AF35EA"/>
    <w:rsid w:val="00AF3790"/>
    <w:rsid w:val="00AF40C8"/>
    <w:rsid w:val="00AF47B8"/>
    <w:rsid w:val="00AF49A8"/>
    <w:rsid w:val="00AF49FF"/>
    <w:rsid w:val="00AF4A4E"/>
    <w:rsid w:val="00AF5772"/>
    <w:rsid w:val="00AF5879"/>
    <w:rsid w:val="00AF5DC8"/>
    <w:rsid w:val="00AF61DD"/>
    <w:rsid w:val="00AF63C0"/>
    <w:rsid w:val="00AF63D3"/>
    <w:rsid w:val="00AF6481"/>
    <w:rsid w:val="00AF6D6C"/>
    <w:rsid w:val="00AF742D"/>
    <w:rsid w:val="00AF7C5B"/>
    <w:rsid w:val="00B00204"/>
    <w:rsid w:val="00B0115F"/>
    <w:rsid w:val="00B011D2"/>
    <w:rsid w:val="00B01560"/>
    <w:rsid w:val="00B02F9E"/>
    <w:rsid w:val="00B03360"/>
    <w:rsid w:val="00B037D4"/>
    <w:rsid w:val="00B03A05"/>
    <w:rsid w:val="00B04423"/>
    <w:rsid w:val="00B04E65"/>
    <w:rsid w:val="00B05AC7"/>
    <w:rsid w:val="00B068A8"/>
    <w:rsid w:val="00B068F7"/>
    <w:rsid w:val="00B069D7"/>
    <w:rsid w:val="00B06B57"/>
    <w:rsid w:val="00B07003"/>
    <w:rsid w:val="00B07B86"/>
    <w:rsid w:val="00B07D86"/>
    <w:rsid w:val="00B105A5"/>
    <w:rsid w:val="00B10EEF"/>
    <w:rsid w:val="00B10FB4"/>
    <w:rsid w:val="00B11118"/>
    <w:rsid w:val="00B115A0"/>
    <w:rsid w:val="00B11670"/>
    <w:rsid w:val="00B11A25"/>
    <w:rsid w:val="00B11B52"/>
    <w:rsid w:val="00B11F39"/>
    <w:rsid w:val="00B12669"/>
    <w:rsid w:val="00B1294F"/>
    <w:rsid w:val="00B131D3"/>
    <w:rsid w:val="00B139A0"/>
    <w:rsid w:val="00B15068"/>
    <w:rsid w:val="00B1571A"/>
    <w:rsid w:val="00B15A6F"/>
    <w:rsid w:val="00B15B73"/>
    <w:rsid w:val="00B15DE9"/>
    <w:rsid w:val="00B15F70"/>
    <w:rsid w:val="00B1630E"/>
    <w:rsid w:val="00B16461"/>
    <w:rsid w:val="00B16759"/>
    <w:rsid w:val="00B16D4D"/>
    <w:rsid w:val="00B16E8C"/>
    <w:rsid w:val="00B171D8"/>
    <w:rsid w:val="00B17832"/>
    <w:rsid w:val="00B17B64"/>
    <w:rsid w:val="00B17F49"/>
    <w:rsid w:val="00B20B98"/>
    <w:rsid w:val="00B20F5A"/>
    <w:rsid w:val="00B21045"/>
    <w:rsid w:val="00B214B6"/>
    <w:rsid w:val="00B21547"/>
    <w:rsid w:val="00B21AEE"/>
    <w:rsid w:val="00B2230E"/>
    <w:rsid w:val="00B22A86"/>
    <w:rsid w:val="00B235F9"/>
    <w:rsid w:val="00B24102"/>
    <w:rsid w:val="00B241AF"/>
    <w:rsid w:val="00B244F2"/>
    <w:rsid w:val="00B24845"/>
    <w:rsid w:val="00B24918"/>
    <w:rsid w:val="00B24A0A"/>
    <w:rsid w:val="00B24C37"/>
    <w:rsid w:val="00B24D17"/>
    <w:rsid w:val="00B24F06"/>
    <w:rsid w:val="00B25831"/>
    <w:rsid w:val="00B2591A"/>
    <w:rsid w:val="00B259F3"/>
    <w:rsid w:val="00B25A3E"/>
    <w:rsid w:val="00B25EC8"/>
    <w:rsid w:val="00B26942"/>
    <w:rsid w:val="00B26F03"/>
    <w:rsid w:val="00B27341"/>
    <w:rsid w:val="00B2767D"/>
    <w:rsid w:val="00B27AC8"/>
    <w:rsid w:val="00B27C99"/>
    <w:rsid w:val="00B27CB5"/>
    <w:rsid w:val="00B3097A"/>
    <w:rsid w:val="00B31042"/>
    <w:rsid w:val="00B31312"/>
    <w:rsid w:val="00B316DA"/>
    <w:rsid w:val="00B31AC4"/>
    <w:rsid w:val="00B31C4E"/>
    <w:rsid w:val="00B31D6A"/>
    <w:rsid w:val="00B31DDD"/>
    <w:rsid w:val="00B32274"/>
    <w:rsid w:val="00B32436"/>
    <w:rsid w:val="00B328AB"/>
    <w:rsid w:val="00B329B3"/>
    <w:rsid w:val="00B32C32"/>
    <w:rsid w:val="00B32F91"/>
    <w:rsid w:val="00B32FD0"/>
    <w:rsid w:val="00B331A2"/>
    <w:rsid w:val="00B331F9"/>
    <w:rsid w:val="00B3385A"/>
    <w:rsid w:val="00B33918"/>
    <w:rsid w:val="00B33AD5"/>
    <w:rsid w:val="00B33E83"/>
    <w:rsid w:val="00B33F38"/>
    <w:rsid w:val="00B34389"/>
    <w:rsid w:val="00B34759"/>
    <w:rsid w:val="00B34C19"/>
    <w:rsid w:val="00B34FF4"/>
    <w:rsid w:val="00B3536C"/>
    <w:rsid w:val="00B35F44"/>
    <w:rsid w:val="00B3689E"/>
    <w:rsid w:val="00B36CFD"/>
    <w:rsid w:val="00B370A7"/>
    <w:rsid w:val="00B37270"/>
    <w:rsid w:val="00B37585"/>
    <w:rsid w:val="00B375D9"/>
    <w:rsid w:val="00B375F2"/>
    <w:rsid w:val="00B3784D"/>
    <w:rsid w:val="00B378E8"/>
    <w:rsid w:val="00B37A31"/>
    <w:rsid w:val="00B4060D"/>
    <w:rsid w:val="00B40B12"/>
    <w:rsid w:val="00B40D81"/>
    <w:rsid w:val="00B40FA2"/>
    <w:rsid w:val="00B416F0"/>
    <w:rsid w:val="00B41963"/>
    <w:rsid w:val="00B41FBA"/>
    <w:rsid w:val="00B423E8"/>
    <w:rsid w:val="00B42A83"/>
    <w:rsid w:val="00B4363C"/>
    <w:rsid w:val="00B439EB"/>
    <w:rsid w:val="00B43A4B"/>
    <w:rsid w:val="00B43B75"/>
    <w:rsid w:val="00B43FFF"/>
    <w:rsid w:val="00B44132"/>
    <w:rsid w:val="00B442B0"/>
    <w:rsid w:val="00B445C4"/>
    <w:rsid w:val="00B446A9"/>
    <w:rsid w:val="00B446E0"/>
    <w:rsid w:val="00B44992"/>
    <w:rsid w:val="00B44C70"/>
    <w:rsid w:val="00B461CD"/>
    <w:rsid w:val="00B4649E"/>
    <w:rsid w:val="00B464DF"/>
    <w:rsid w:val="00B466A8"/>
    <w:rsid w:val="00B47765"/>
    <w:rsid w:val="00B4787A"/>
    <w:rsid w:val="00B47B45"/>
    <w:rsid w:val="00B50481"/>
    <w:rsid w:val="00B510CF"/>
    <w:rsid w:val="00B5157D"/>
    <w:rsid w:val="00B51E68"/>
    <w:rsid w:val="00B52895"/>
    <w:rsid w:val="00B529DD"/>
    <w:rsid w:val="00B52DDC"/>
    <w:rsid w:val="00B53057"/>
    <w:rsid w:val="00B54978"/>
    <w:rsid w:val="00B54B48"/>
    <w:rsid w:val="00B54B5D"/>
    <w:rsid w:val="00B54B74"/>
    <w:rsid w:val="00B552C4"/>
    <w:rsid w:val="00B55471"/>
    <w:rsid w:val="00B555F4"/>
    <w:rsid w:val="00B55870"/>
    <w:rsid w:val="00B55D72"/>
    <w:rsid w:val="00B569B9"/>
    <w:rsid w:val="00B56A3A"/>
    <w:rsid w:val="00B56F32"/>
    <w:rsid w:val="00B57138"/>
    <w:rsid w:val="00B571AD"/>
    <w:rsid w:val="00B60BEA"/>
    <w:rsid w:val="00B615A5"/>
    <w:rsid w:val="00B61952"/>
    <w:rsid w:val="00B61DB1"/>
    <w:rsid w:val="00B61F43"/>
    <w:rsid w:val="00B62249"/>
    <w:rsid w:val="00B62C24"/>
    <w:rsid w:val="00B63392"/>
    <w:rsid w:val="00B63A6E"/>
    <w:rsid w:val="00B63B72"/>
    <w:rsid w:val="00B6425B"/>
    <w:rsid w:val="00B6441A"/>
    <w:rsid w:val="00B64FC2"/>
    <w:rsid w:val="00B65059"/>
    <w:rsid w:val="00B65284"/>
    <w:rsid w:val="00B65704"/>
    <w:rsid w:val="00B658AC"/>
    <w:rsid w:val="00B65BD2"/>
    <w:rsid w:val="00B661C6"/>
    <w:rsid w:val="00B666D7"/>
    <w:rsid w:val="00B668D2"/>
    <w:rsid w:val="00B66A61"/>
    <w:rsid w:val="00B66F89"/>
    <w:rsid w:val="00B671B2"/>
    <w:rsid w:val="00B7009B"/>
    <w:rsid w:val="00B7016C"/>
    <w:rsid w:val="00B70952"/>
    <w:rsid w:val="00B7099F"/>
    <w:rsid w:val="00B70E80"/>
    <w:rsid w:val="00B7105A"/>
    <w:rsid w:val="00B71311"/>
    <w:rsid w:val="00B71455"/>
    <w:rsid w:val="00B71C1B"/>
    <w:rsid w:val="00B71F4E"/>
    <w:rsid w:val="00B72026"/>
    <w:rsid w:val="00B72A88"/>
    <w:rsid w:val="00B72DF3"/>
    <w:rsid w:val="00B73001"/>
    <w:rsid w:val="00B737F3"/>
    <w:rsid w:val="00B73D6A"/>
    <w:rsid w:val="00B73E03"/>
    <w:rsid w:val="00B740D1"/>
    <w:rsid w:val="00B74926"/>
    <w:rsid w:val="00B74C83"/>
    <w:rsid w:val="00B75CD4"/>
    <w:rsid w:val="00B75CED"/>
    <w:rsid w:val="00B75F6E"/>
    <w:rsid w:val="00B764C8"/>
    <w:rsid w:val="00B76B3F"/>
    <w:rsid w:val="00B770BB"/>
    <w:rsid w:val="00B773EC"/>
    <w:rsid w:val="00B77604"/>
    <w:rsid w:val="00B77907"/>
    <w:rsid w:val="00B80566"/>
    <w:rsid w:val="00B809C6"/>
    <w:rsid w:val="00B80D88"/>
    <w:rsid w:val="00B80D94"/>
    <w:rsid w:val="00B814C9"/>
    <w:rsid w:val="00B81FBD"/>
    <w:rsid w:val="00B82263"/>
    <w:rsid w:val="00B822F6"/>
    <w:rsid w:val="00B82A5B"/>
    <w:rsid w:val="00B839F2"/>
    <w:rsid w:val="00B841F4"/>
    <w:rsid w:val="00B84381"/>
    <w:rsid w:val="00B84EC5"/>
    <w:rsid w:val="00B851F0"/>
    <w:rsid w:val="00B85248"/>
    <w:rsid w:val="00B85250"/>
    <w:rsid w:val="00B85351"/>
    <w:rsid w:val="00B85631"/>
    <w:rsid w:val="00B856CE"/>
    <w:rsid w:val="00B85D97"/>
    <w:rsid w:val="00B85F5D"/>
    <w:rsid w:val="00B86457"/>
    <w:rsid w:val="00B86B11"/>
    <w:rsid w:val="00B87443"/>
    <w:rsid w:val="00B877DF"/>
    <w:rsid w:val="00B87891"/>
    <w:rsid w:val="00B87B89"/>
    <w:rsid w:val="00B87BCB"/>
    <w:rsid w:val="00B87C8E"/>
    <w:rsid w:val="00B87CEC"/>
    <w:rsid w:val="00B9048F"/>
    <w:rsid w:val="00B90957"/>
    <w:rsid w:val="00B909D8"/>
    <w:rsid w:val="00B90CD7"/>
    <w:rsid w:val="00B91068"/>
    <w:rsid w:val="00B911B6"/>
    <w:rsid w:val="00B9145D"/>
    <w:rsid w:val="00B91560"/>
    <w:rsid w:val="00B91754"/>
    <w:rsid w:val="00B91D8D"/>
    <w:rsid w:val="00B91DA4"/>
    <w:rsid w:val="00B92061"/>
    <w:rsid w:val="00B9290E"/>
    <w:rsid w:val="00B929E3"/>
    <w:rsid w:val="00B92E27"/>
    <w:rsid w:val="00B92FC8"/>
    <w:rsid w:val="00B934C5"/>
    <w:rsid w:val="00B9365D"/>
    <w:rsid w:val="00B9368E"/>
    <w:rsid w:val="00B9371F"/>
    <w:rsid w:val="00B93AFF"/>
    <w:rsid w:val="00B94424"/>
    <w:rsid w:val="00B946CC"/>
    <w:rsid w:val="00B94BF1"/>
    <w:rsid w:val="00B953A5"/>
    <w:rsid w:val="00B9552A"/>
    <w:rsid w:val="00B95675"/>
    <w:rsid w:val="00B95F7A"/>
    <w:rsid w:val="00B95FC5"/>
    <w:rsid w:val="00B9631A"/>
    <w:rsid w:val="00B96650"/>
    <w:rsid w:val="00B96BA0"/>
    <w:rsid w:val="00B97087"/>
    <w:rsid w:val="00B975E6"/>
    <w:rsid w:val="00B97CBF"/>
    <w:rsid w:val="00BA0317"/>
    <w:rsid w:val="00BA031F"/>
    <w:rsid w:val="00BA074E"/>
    <w:rsid w:val="00BA08B8"/>
    <w:rsid w:val="00BA10B0"/>
    <w:rsid w:val="00BA1C8D"/>
    <w:rsid w:val="00BA201A"/>
    <w:rsid w:val="00BA22F5"/>
    <w:rsid w:val="00BA29AE"/>
    <w:rsid w:val="00BA2A5A"/>
    <w:rsid w:val="00BA2AC6"/>
    <w:rsid w:val="00BA34BB"/>
    <w:rsid w:val="00BA3516"/>
    <w:rsid w:val="00BA3AB3"/>
    <w:rsid w:val="00BA3B63"/>
    <w:rsid w:val="00BA3D03"/>
    <w:rsid w:val="00BA429F"/>
    <w:rsid w:val="00BA451C"/>
    <w:rsid w:val="00BA4DD2"/>
    <w:rsid w:val="00BA4EC0"/>
    <w:rsid w:val="00BA5406"/>
    <w:rsid w:val="00BA5E5C"/>
    <w:rsid w:val="00BA6809"/>
    <w:rsid w:val="00BA771A"/>
    <w:rsid w:val="00BA7CC2"/>
    <w:rsid w:val="00BA7D25"/>
    <w:rsid w:val="00BA7E04"/>
    <w:rsid w:val="00BB0AF4"/>
    <w:rsid w:val="00BB0BF4"/>
    <w:rsid w:val="00BB0C01"/>
    <w:rsid w:val="00BB103E"/>
    <w:rsid w:val="00BB11F4"/>
    <w:rsid w:val="00BB15E4"/>
    <w:rsid w:val="00BB1806"/>
    <w:rsid w:val="00BB1856"/>
    <w:rsid w:val="00BB1A6F"/>
    <w:rsid w:val="00BB1B88"/>
    <w:rsid w:val="00BB2497"/>
    <w:rsid w:val="00BB2AF5"/>
    <w:rsid w:val="00BB39B3"/>
    <w:rsid w:val="00BB3E00"/>
    <w:rsid w:val="00BB4553"/>
    <w:rsid w:val="00BB496B"/>
    <w:rsid w:val="00BB50A1"/>
    <w:rsid w:val="00BB526A"/>
    <w:rsid w:val="00BB54D7"/>
    <w:rsid w:val="00BB69BE"/>
    <w:rsid w:val="00BB6AE3"/>
    <w:rsid w:val="00BB6F96"/>
    <w:rsid w:val="00BB7153"/>
    <w:rsid w:val="00BB74E2"/>
    <w:rsid w:val="00BB7573"/>
    <w:rsid w:val="00BC07C0"/>
    <w:rsid w:val="00BC09CA"/>
    <w:rsid w:val="00BC0F83"/>
    <w:rsid w:val="00BC1145"/>
    <w:rsid w:val="00BC1213"/>
    <w:rsid w:val="00BC12B3"/>
    <w:rsid w:val="00BC1505"/>
    <w:rsid w:val="00BC1EC1"/>
    <w:rsid w:val="00BC22BC"/>
    <w:rsid w:val="00BC2312"/>
    <w:rsid w:val="00BC263A"/>
    <w:rsid w:val="00BC289B"/>
    <w:rsid w:val="00BC2EB3"/>
    <w:rsid w:val="00BC30DB"/>
    <w:rsid w:val="00BC35A1"/>
    <w:rsid w:val="00BC380B"/>
    <w:rsid w:val="00BC39B6"/>
    <w:rsid w:val="00BC3A97"/>
    <w:rsid w:val="00BC47A4"/>
    <w:rsid w:val="00BC4E4A"/>
    <w:rsid w:val="00BC4E7A"/>
    <w:rsid w:val="00BC5292"/>
    <w:rsid w:val="00BC5555"/>
    <w:rsid w:val="00BC5872"/>
    <w:rsid w:val="00BC5C03"/>
    <w:rsid w:val="00BC5CBB"/>
    <w:rsid w:val="00BC7417"/>
    <w:rsid w:val="00BC7E13"/>
    <w:rsid w:val="00BC7FF0"/>
    <w:rsid w:val="00BD011F"/>
    <w:rsid w:val="00BD0B9F"/>
    <w:rsid w:val="00BD0C1D"/>
    <w:rsid w:val="00BD0EEB"/>
    <w:rsid w:val="00BD173B"/>
    <w:rsid w:val="00BD19DE"/>
    <w:rsid w:val="00BD1C94"/>
    <w:rsid w:val="00BD29A3"/>
    <w:rsid w:val="00BD2D3D"/>
    <w:rsid w:val="00BD3220"/>
    <w:rsid w:val="00BD39B8"/>
    <w:rsid w:val="00BD3B47"/>
    <w:rsid w:val="00BD3DD0"/>
    <w:rsid w:val="00BD406C"/>
    <w:rsid w:val="00BD4CB5"/>
    <w:rsid w:val="00BD54DC"/>
    <w:rsid w:val="00BD5556"/>
    <w:rsid w:val="00BD5630"/>
    <w:rsid w:val="00BD5885"/>
    <w:rsid w:val="00BD5936"/>
    <w:rsid w:val="00BD59E8"/>
    <w:rsid w:val="00BD6112"/>
    <w:rsid w:val="00BD65C8"/>
    <w:rsid w:val="00BD6844"/>
    <w:rsid w:val="00BD69E5"/>
    <w:rsid w:val="00BD7158"/>
    <w:rsid w:val="00BD7606"/>
    <w:rsid w:val="00BD7758"/>
    <w:rsid w:val="00BD7E5D"/>
    <w:rsid w:val="00BE0399"/>
    <w:rsid w:val="00BE092C"/>
    <w:rsid w:val="00BE12F7"/>
    <w:rsid w:val="00BE1982"/>
    <w:rsid w:val="00BE1ACB"/>
    <w:rsid w:val="00BE1FDB"/>
    <w:rsid w:val="00BE219B"/>
    <w:rsid w:val="00BE2BAA"/>
    <w:rsid w:val="00BE306C"/>
    <w:rsid w:val="00BE38C2"/>
    <w:rsid w:val="00BE3CA2"/>
    <w:rsid w:val="00BE3F7A"/>
    <w:rsid w:val="00BE41CA"/>
    <w:rsid w:val="00BE43CB"/>
    <w:rsid w:val="00BE45B1"/>
    <w:rsid w:val="00BE54AE"/>
    <w:rsid w:val="00BE5506"/>
    <w:rsid w:val="00BE59A1"/>
    <w:rsid w:val="00BE686C"/>
    <w:rsid w:val="00BE68BB"/>
    <w:rsid w:val="00BE7289"/>
    <w:rsid w:val="00BE78F4"/>
    <w:rsid w:val="00BF005B"/>
    <w:rsid w:val="00BF0143"/>
    <w:rsid w:val="00BF07F2"/>
    <w:rsid w:val="00BF0A81"/>
    <w:rsid w:val="00BF0AEA"/>
    <w:rsid w:val="00BF0D51"/>
    <w:rsid w:val="00BF0E74"/>
    <w:rsid w:val="00BF0FCA"/>
    <w:rsid w:val="00BF167D"/>
    <w:rsid w:val="00BF1AAA"/>
    <w:rsid w:val="00BF1C5E"/>
    <w:rsid w:val="00BF21CD"/>
    <w:rsid w:val="00BF2479"/>
    <w:rsid w:val="00BF27E9"/>
    <w:rsid w:val="00BF284F"/>
    <w:rsid w:val="00BF2CE4"/>
    <w:rsid w:val="00BF3505"/>
    <w:rsid w:val="00BF365B"/>
    <w:rsid w:val="00BF3A34"/>
    <w:rsid w:val="00BF3E75"/>
    <w:rsid w:val="00BF3F1C"/>
    <w:rsid w:val="00BF3FA2"/>
    <w:rsid w:val="00BF424B"/>
    <w:rsid w:val="00BF5242"/>
    <w:rsid w:val="00BF5518"/>
    <w:rsid w:val="00BF5CBE"/>
    <w:rsid w:val="00BF60DB"/>
    <w:rsid w:val="00BF61AB"/>
    <w:rsid w:val="00BF6376"/>
    <w:rsid w:val="00BF6471"/>
    <w:rsid w:val="00BF653A"/>
    <w:rsid w:val="00BF6CEC"/>
    <w:rsid w:val="00BF6FB2"/>
    <w:rsid w:val="00BF715E"/>
    <w:rsid w:val="00BF736D"/>
    <w:rsid w:val="00BF744E"/>
    <w:rsid w:val="00C0007C"/>
    <w:rsid w:val="00C00601"/>
    <w:rsid w:val="00C00830"/>
    <w:rsid w:val="00C00D0E"/>
    <w:rsid w:val="00C00F24"/>
    <w:rsid w:val="00C01093"/>
    <w:rsid w:val="00C01526"/>
    <w:rsid w:val="00C015BF"/>
    <w:rsid w:val="00C01685"/>
    <w:rsid w:val="00C01A84"/>
    <w:rsid w:val="00C02E82"/>
    <w:rsid w:val="00C03364"/>
    <w:rsid w:val="00C03440"/>
    <w:rsid w:val="00C03499"/>
    <w:rsid w:val="00C03F68"/>
    <w:rsid w:val="00C044C9"/>
    <w:rsid w:val="00C048B2"/>
    <w:rsid w:val="00C05099"/>
    <w:rsid w:val="00C052B5"/>
    <w:rsid w:val="00C054EC"/>
    <w:rsid w:val="00C05941"/>
    <w:rsid w:val="00C05BCD"/>
    <w:rsid w:val="00C06400"/>
    <w:rsid w:val="00C0671C"/>
    <w:rsid w:val="00C0675F"/>
    <w:rsid w:val="00C068CC"/>
    <w:rsid w:val="00C06A90"/>
    <w:rsid w:val="00C06E9C"/>
    <w:rsid w:val="00C0704C"/>
    <w:rsid w:val="00C104D5"/>
    <w:rsid w:val="00C10550"/>
    <w:rsid w:val="00C10C51"/>
    <w:rsid w:val="00C10FE0"/>
    <w:rsid w:val="00C11801"/>
    <w:rsid w:val="00C11B8B"/>
    <w:rsid w:val="00C11BD2"/>
    <w:rsid w:val="00C11C7C"/>
    <w:rsid w:val="00C12177"/>
    <w:rsid w:val="00C12DE1"/>
    <w:rsid w:val="00C1326A"/>
    <w:rsid w:val="00C135FA"/>
    <w:rsid w:val="00C136FB"/>
    <w:rsid w:val="00C1398B"/>
    <w:rsid w:val="00C141C3"/>
    <w:rsid w:val="00C146F0"/>
    <w:rsid w:val="00C14843"/>
    <w:rsid w:val="00C14A64"/>
    <w:rsid w:val="00C15147"/>
    <w:rsid w:val="00C15286"/>
    <w:rsid w:val="00C158B7"/>
    <w:rsid w:val="00C15CAA"/>
    <w:rsid w:val="00C15E7B"/>
    <w:rsid w:val="00C16C7B"/>
    <w:rsid w:val="00C17497"/>
    <w:rsid w:val="00C1760F"/>
    <w:rsid w:val="00C17675"/>
    <w:rsid w:val="00C17991"/>
    <w:rsid w:val="00C17A88"/>
    <w:rsid w:val="00C206CB"/>
    <w:rsid w:val="00C20824"/>
    <w:rsid w:val="00C20D74"/>
    <w:rsid w:val="00C210C9"/>
    <w:rsid w:val="00C218E4"/>
    <w:rsid w:val="00C21D4A"/>
    <w:rsid w:val="00C21E86"/>
    <w:rsid w:val="00C21FC9"/>
    <w:rsid w:val="00C221E2"/>
    <w:rsid w:val="00C23299"/>
    <w:rsid w:val="00C232D7"/>
    <w:rsid w:val="00C2345B"/>
    <w:rsid w:val="00C23EB6"/>
    <w:rsid w:val="00C23EC9"/>
    <w:rsid w:val="00C24BB7"/>
    <w:rsid w:val="00C24D96"/>
    <w:rsid w:val="00C2534D"/>
    <w:rsid w:val="00C25526"/>
    <w:rsid w:val="00C25A62"/>
    <w:rsid w:val="00C25C24"/>
    <w:rsid w:val="00C25EFD"/>
    <w:rsid w:val="00C265F2"/>
    <w:rsid w:val="00C26BE2"/>
    <w:rsid w:val="00C2702B"/>
    <w:rsid w:val="00C27739"/>
    <w:rsid w:val="00C2774D"/>
    <w:rsid w:val="00C27E0C"/>
    <w:rsid w:val="00C30114"/>
    <w:rsid w:val="00C301D1"/>
    <w:rsid w:val="00C30392"/>
    <w:rsid w:val="00C30688"/>
    <w:rsid w:val="00C30805"/>
    <w:rsid w:val="00C30857"/>
    <w:rsid w:val="00C30A56"/>
    <w:rsid w:val="00C31148"/>
    <w:rsid w:val="00C312C6"/>
    <w:rsid w:val="00C316FE"/>
    <w:rsid w:val="00C31A41"/>
    <w:rsid w:val="00C31B7E"/>
    <w:rsid w:val="00C321EE"/>
    <w:rsid w:val="00C32CAA"/>
    <w:rsid w:val="00C32EA8"/>
    <w:rsid w:val="00C33297"/>
    <w:rsid w:val="00C333CE"/>
    <w:rsid w:val="00C3342E"/>
    <w:rsid w:val="00C33C7E"/>
    <w:rsid w:val="00C3453E"/>
    <w:rsid w:val="00C348C1"/>
    <w:rsid w:val="00C34B84"/>
    <w:rsid w:val="00C35165"/>
    <w:rsid w:val="00C35187"/>
    <w:rsid w:val="00C352B2"/>
    <w:rsid w:val="00C352DB"/>
    <w:rsid w:val="00C3536C"/>
    <w:rsid w:val="00C35411"/>
    <w:rsid w:val="00C35807"/>
    <w:rsid w:val="00C3658B"/>
    <w:rsid w:val="00C36882"/>
    <w:rsid w:val="00C36C54"/>
    <w:rsid w:val="00C373DD"/>
    <w:rsid w:val="00C37A58"/>
    <w:rsid w:val="00C37A82"/>
    <w:rsid w:val="00C4011E"/>
    <w:rsid w:val="00C40679"/>
    <w:rsid w:val="00C41229"/>
    <w:rsid w:val="00C4160D"/>
    <w:rsid w:val="00C42061"/>
    <w:rsid w:val="00C42176"/>
    <w:rsid w:val="00C428DC"/>
    <w:rsid w:val="00C42A17"/>
    <w:rsid w:val="00C42BD9"/>
    <w:rsid w:val="00C43ACA"/>
    <w:rsid w:val="00C43B46"/>
    <w:rsid w:val="00C43CB1"/>
    <w:rsid w:val="00C44135"/>
    <w:rsid w:val="00C443B3"/>
    <w:rsid w:val="00C4447E"/>
    <w:rsid w:val="00C44DF7"/>
    <w:rsid w:val="00C44ECC"/>
    <w:rsid w:val="00C45007"/>
    <w:rsid w:val="00C457A0"/>
    <w:rsid w:val="00C4591E"/>
    <w:rsid w:val="00C45A72"/>
    <w:rsid w:val="00C45B3F"/>
    <w:rsid w:val="00C45E77"/>
    <w:rsid w:val="00C46798"/>
    <w:rsid w:val="00C4685F"/>
    <w:rsid w:val="00C46C06"/>
    <w:rsid w:val="00C474EE"/>
    <w:rsid w:val="00C4763C"/>
    <w:rsid w:val="00C47663"/>
    <w:rsid w:val="00C4773C"/>
    <w:rsid w:val="00C4781E"/>
    <w:rsid w:val="00C478F9"/>
    <w:rsid w:val="00C503E8"/>
    <w:rsid w:val="00C5149C"/>
    <w:rsid w:val="00C5175C"/>
    <w:rsid w:val="00C51FDA"/>
    <w:rsid w:val="00C521BD"/>
    <w:rsid w:val="00C52F50"/>
    <w:rsid w:val="00C5339B"/>
    <w:rsid w:val="00C53603"/>
    <w:rsid w:val="00C53851"/>
    <w:rsid w:val="00C53B9C"/>
    <w:rsid w:val="00C53BCC"/>
    <w:rsid w:val="00C53E01"/>
    <w:rsid w:val="00C546C7"/>
    <w:rsid w:val="00C55061"/>
    <w:rsid w:val="00C5542A"/>
    <w:rsid w:val="00C55F36"/>
    <w:rsid w:val="00C56113"/>
    <w:rsid w:val="00C5625F"/>
    <w:rsid w:val="00C56509"/>
    <w:rsid w:val="00C56DAA"/>
    <w:rsid w:val="00C56F8D"/>
    <w:rsid w:val="00C57B30"/>
    <w:rsid w:val="00C57BC3"/>
    <w:rsid w:val="00C603C8"/>
    <w:rsid w:val="00C6049A"/>
    <w:rsid w:val="00C607B4"/>
    <w:rsid w:val="00C60F92"/>
    <w:rsid w:val="00C612C2"/>
    <w:rsid w:val="00C61410"/>
    <w:rsid w:val="00C6159D"/>
    <w:rsid w:val="00C619EB"/>
    <w:rsid w:val="00C619FA"/>
    <w:rsid w:val="00C61FCA"/>
    <w:rsid w:val="00C61FD4"/>
    <w:rsid w:val="00C62626"/>
    <w:rsid w:val="00C62C9E"/>
    <w:rsid w:val="00C63697"/>
    <w:rsid w:val="00C63969"/>
    <w:rsid w:val="00C64162"/>
    <w:rsid w:val="00C641B4"/>
    <w:rsid w:val="00C641BA"/>
    <w:rsid w:val="00C643F4"/>
    <w:rsid w:val="00C64A12"/>
    <w:rsid w:val="00C64B8A"/>
    <w:rsid w:val="00C64DA3"/>
    <w:rsid w:val="00C64F66"/>
    <w:rsid w:val="00C6500D"/>
    <w:rsid w:val="00C65515"/>
    <w:rsid w:val="00C65D15"/>
    <w:rsid w:val="00C65ED9"/>
    <w:rsid w:val="00C665D4"/>
    <w:rsid w:val="00C66904"/>
    <w:rsid w:val="00C66E35"/>
    <w:rsid w:val="00C671C4"/>
    <w:rsid w:val="00C679BC"/>
    <w:rsid w:val="00C67A02"/>
    <w:rsid w:val="00C67DC0"/>
    <w:rsid w:val="00C7064B"/>
    <w:rsid w:val="00C70957"/>
    <w:rsid w:val="00C71276"/>
    <w:rsid w:val="00C715FF"/>
    <w:rsid w:val="00C719B8"/>
    <w:rsid w:val="00C71E79"/>
    <w:rsid w:val="00C726A1"/>
    <w:rsid w:val="00C727F3"/>
    <w:rsid w:val="00C72A56"/>
    <w:rsid w:val="00C7311A"/>
    <w:rsid w:val="00C731B8"/>
    <w:rsid w:val="00C7352B"/>
    <w:rsid w:val="00C73AE2"/>
    <w:rsid w:val="00C73F5C"/>
    <w:rsid w:val="00C74032"/>
    <w:rsid w:val="00C74097"/>
    <w:rsid w:val="00C74582"/>
    <w:rsid w:val="00C745E2"/>
    <w:rsid w:val="00C74C1A"/>
    <w:rsid w:val="00C75019"/>
    <w:rsid w:val="00C753C8"/>
    <w:rsid w:val="00C75514"/>
    <w:rsid w:val="00C7568C"/>
    <w:rsid w:val="00C7581D"/>
    <w:rsid w:val="00C75B1F"/>
    <w:rsid w:val="00C75FBD"/>
    <w:rsid w:val="00C761F0"/>
    <w:rsid w:val="00C762BF"/>
    <w:rsid w:val="00C76800"/>
    <w:rsid w:val="00C770A5"/>
    <w:rsid w:val="00C77364"/>
    <w:rsid w:val="00C774D2"/>
    <w:rsid w:val="00C779FD"/>
    <w:rsid w:val="00C77C6E"/>
    <w:rsid w:val="00C77CB0"/>
    <w:rsid w:val="00C77F17"/>
    <w:rsid w:val="00C8006C"/>
    <w:rsid w:val="00C80C30"/>
    <w:rsid w:val="00C80CFA"/>
    <w:rsid w:val="00C80DA7"/>
    <w:rsid w:val="00C80E75"/>
    <w:rsid w:val="00C814FC"/>
    <w:rsid w:val="00C818B0"/>
    <w:rsid w:val="00C81935"/>
    <w:rsid w:val="00C8255D"/>
    <w:rsid w:val="00C82663"/>
    <w:rsid w:val="00C831A6"/>
    <w:rsid w:val="00C835C0"/>
    <w:rsid w:val="00C8366F"/>
    <w:rsid w:val="00C83732"/>
    <w:rsid w:val="00C84446"/>
    <w:rsid w:val="00C84495"/>
    <w:rsid w:val="00C8465C"/>
    <w:rsid w:val="00C84B0C"/>
    <w:rsid w:val="00C84B2B"/>
    <w:rsid w:val="00C84F20"/>
    <w:rsid w:val="00C85348"/>
    <w:rsid w:val="00C8539C"/>
    <w:rsid w:val="00C85462"/>
    <w:rsid w:val="00C8546A"/>
    <w:rsid w:val="00C85A77"/>
    <w:rsid w:val="00C860A6"/>
    <w:rsid w:val="00C86286"/>
    <w:rsid w:val="00C866FD"/>
    <w:rsid w:val="00C867D9"/>
    <w:rsid w:val="00C8690E"/>
    <w:rsid w:val="00C86E68"/>
    <w:rsid w:val="00C86F78"/>
    <w:rsid w:val="00C8715B"/>
    <w:rsid w:val="00C874DD"/>
    <w:rsid w:val="00C90031"/>
    <w:rsid w:val="00C901D8"/>
    <w:rsid w:val="00C90B45"/>
    <w:rsid w:val="00C9104B"/>
    <w:rsid w:val="00C91D6E"/>
    <w:rsid w:val="00C9204D"/>
    <w:rsid w:val="00C9227F"/>
    <w:rsid w:val="00C928CA"/>
    <w:rsid w:val="00C92A3E"/>
    <w:rsid w:val="00C92D3F"/>
    <w:rsid w:val="00C92DBB"/>
    <w:rsid w:val="00C932D7"/>
    <w:rsid w:val="00C93326"/>
    <w:rsid w:val="00C93C8E"/>
    <w:rsid w:val="00C93F8D"/>
    <w:rsid w:val="00C949E7"/>
    <w:rsid w:val="00C94DBE"/>
    <w:rsid w:val="00C94FDC"/>
    <w:rsid w:val="00C950C2"/>
    <w:rsid w:val="00C951BF"/>
    <w:rsid w:val="00C95438"/>
    <w:rsid w:val="00C95D24"/>
    <w:rsid w:val="00C9614F"/>
    <w:rsid w:val="00C966C6"/>
    <w:rsid w:val="00C967C4"/>
    <w:rsid w:val="00C96C62"/>
    <w:rsid w:val="00C96D9C"/>
    <w:rsid w:val="00C97149"/>
    <w:rsid w:val="00C971B7"/>
    <w:rsid w:val="00C973AD"/>
    <w:rsid w:val="00C97934"/>
    <w:rsid w:val="00CA07A9"/>
    <w:rsid w:val="00CA0F64"/>
    <w:rsid w:val="00CA1330"/>
    <w:rsid w:val="00CA142D"/>
    <w:rsid w:val="00CA14DA"/>
    <w:rsid w:val="00CA1957"/>
    <w:rsid w:val="00CA1E4C"/>
    <w:rsid w:val="00CA1E9F"/>
    <w:rsid w:val="00CA240F"/>
    <w:rsid w:val="00CA2AFC"/>
    <w:rsid w:val="00CA33E5"/>
    <w:rsid w:val="00CA3861"/>
    <w:rsid w:val="00CA3F80"/>
    <w:rsid w:val="00CA4300"/>
    <w:rsid w:val="00CA4339"/>
    <w:rsid w:val="00CA4534"/>
    <w:rsid w:val="00CA4947"/>
    <w:rsid w:val="00CA5200"/>
    <w:rsid w:val="00CA5492"/>
    <w:rsid w:val="00CA5595"/>
    <w:rsid w:val="00CA598A"/>
    <w:rsid w:val="00CA5AEA"/>
    <w:rsid w:val="00CA5E62"/>
    <w:rsid w:val="00CA5E9F"/>
    <w:rsid w:val="00CA5F70"/>
    <w:rsid w:val="00CA60DC"/>
    <w:rsid w:val="00CA6BDA"/>
    <w:rsid w:val="00CA6E33"/>
    <w:rsid w:val="00CA76D2"/>
    <w:rsid w:val="00CA7865"/>
    <w:rsid w:val="00CA7C52"/>
    <w:rsid w:val="00CB02F8"/>
    <w:rsid w:val="00CB136B"/>
    <w:rsid w:val="00CB183B"/>
    <w:rsid w:val="00CB1C9B"/>
    <w:rsid w:val="00CB1CF9"/>
    <w:rsid w:val="00CB2486"/>
    <w:rsid w:val="00CB2697"/>
    <w:rsid w:val="00CB2ACA"/>
    <w:rsid w:val="00CB2B50"/>
    <w:rsid w:val="00CB3557"/>
    <w:rsid w:val="00CB3AEE"/>
    <w:rsid w:val="00CB3B0C"/>
    <w:rsid w:val="00CB3B7D"/>
    <w:rsid w:val="00CB3ED7"/>
    <w:rsid w:val="00CB4235"/>
    <w:rsid w:val="00CB457E"/>
    <w:rsid w:val="00CB48BB"/>
    <w:rsid w:val="00CB4BA0"/>
    <w:rsid w:val="00CB4D05"/>
    <w:rsid w:val="00CB5260"/>
    <w:rsid w:val="00CB5682"/>
    <w:rsid w:val="00CB5E3B"/>
    <w:rsid w:val="00CB616C"/>
    <w:rsid w:val="00CB6651"/>
    <w:rsid w:val="00CB6CB2"/>
    <w:rsid w:val="00CB71C4"/>
    <w:rsid w:val="00CC00F3"/>
    <w:rsid w:val="00CC0194"/>
    <w:rsid w:val="00CC021F"/>
    <w:rsid w:val="00CC044E"/>
    <w:rsid w:val="00CC08C0"/>
    <w:rsid w:val="00CC0957"/>
    <w:rsid w:val="00CC09D4"/>
    <w:rsid w:val="00CC0B37"/>
    <w:rsid w:val="00CC0D99"/>
    <w:rsid w:val="00CC0F1A"/>
    <w:rsid w:val="00CC109D"/>
    <w:rsid w:val="00CC16FA"/>
    <w:rsid w:val="00CC1762"/>
    <w:rsid w:val="00CC195D"/>
    <w:rsid w:val="00CC25E8"/>
    <w:rsid w:val="00CC2710"/>
    <w:rsid w:val="00CC2BD4"/>
    <w:rsid w:val="00CC355A"/>
    <w:rsid w:val="00CC397E"/>
    <w:rsid w:val="00CC3B50"/>
    <w:rsid w:val="00CC3D0C"/>
    <w:rsid w:val="00CC426C"/>
    <w:rsid w:val="00CC4919"/>
    <w:rsid w:val="00CC52C9"/>
    <w:rsid w:val="00CC5314"/>
    <w:rsid w:val="00CC568E"/>
    <w:rsid w:val="00CC5EF1"/>
    <w:rsid w:val="00CC6223"/>
    <w:rsid w:val="00CC62C6"/>
    <w:rsid w:val="00CC63EB"/>
    <w:rsid w:val="00CC6715"/>
    <w:rsid w:val="00CC68A1"/>
    <w:rsid w:val="00CC69AB"/>
    <w:rsid w:val="00CC6A4C"/>
    <w:rsid w:val="00CC6F28"/>
    <w:rsid w:val="00CC7046"/>
    <w:rsid w:val="00CC70A4"/>
    <w:rsid w:val="00CC71F6"/>
    <w:rsid w:val="00CC76C4"/>
    <w:rsid w:val="00CC7CD8"/>
    <w:rsid w:val="00CD0573"/>
    <w:rsid w:val="00CD082F"/>
    <w:rsid w:val="00CD1C10"/>
    <w:rsid w:val="00CD1FB9"/>
    <w:rsid w:val="00CD2418"/>
    <w:rsid w:val="00CD2B49"/>
    <w:rsid w:val="00CD30FF"/>
    <w:rsid w:val="00CD34C2"/>
    <w:rsid w:val="00CD4001"/>
    <w:rsid w:val="00CD40C9"/>
    <w:rsid w:val="00CD435F"/>
    <w:rsid w:val="00CD44FB"/>
    <w:rsid w:val="00CD4F9A"/>
    <w:rsid w:val="00CD53AA"/>
    <w:rsid w:val="00CD5C8F"/>
    <w:rsid w:val="00CD5E3F"/>
    <w:rsid w:val="00CD626B"/>
    <w:rsid w:val="00CD6D13"/>
    <w:rsid w:val="00CD6FD5"/>
    <w:rsid w:val="00CD7878"/>
    <w:rsid w:val="00CD7BF1"/>
    <w:rsid w:val="00CD7C71"/>
    <w:rsid w:val="00CD7FD7"/>
    <w:rsid w:val="00CE02AA"/>
    <w:rsid w:val="00CE0364"/>
    <w:rsid w:val="00CE046C"/>
    <w:rsid w:val="00CE12E3"/>
    <w:rsid w:val="00CE13DD"/>
    <w:rsid w:val="00CE1525"/>
    <w:rsid w:val="00CE161B"/>
    <w:rsid w:val="00CE1E71"/>
    <w:rsid w:val="00CE27C4"/>
    <w:rsid w:val="00CE2A61"/>
    <w:rsid w:val="00CE2B89"/>
    <w:rsid w:val="00CE3018"/>
    <w:rsid w:val="00CE3424"/>
    <w:rsid w:val="00CE342C"/>
    <w:rsid w:val="00CE38C5"/>
    <w:rsid w:val="00CE3ACF"/>
    <w:rsid w:val="00CE40A5"/>
    <w:rsid w:val="00CE423C"/>
    <w:rsid w:val="00CE4879"/>
    <w:rsid w:val="00CE4EE0"/>
    <w:rsid w:val="00CE4F51"/>
    <w:rsid w:val="00CE500B"/>
    <w:rsid w:val="00CE531D"/>
    <w:rsid w:val="00CE59FF"/>
    <w:rsid w:val="00CE6123"/>
    <w:rsid w:val="00CE69A7"/>
    <w:rsid w:val="00CE6C75"/>
    <w:rsid w:val="00CE7499"/>
    <w:rsid w:val="00CE76B1"/>
    <w:rsid w:val="00CE7A63"/>
    <w:rsid w:val="00CF0000"/>
    <w:rsid w:val="00CF0281"/>
    <w:rsid w:val="00CF0802"/>
    <w:rsid w:val="00CF0D54"/>
    <w:rsid w:val="00CF15B1"/>
    <w:rsid w:val="00CF1736"/>
    <w:rsid w:val="00CF1F0F"/>
    <w:rsid w:val="00CF2299"/>
    <w:rsid w:val="00CF258C"/>
    <w:rsid w:val="00CF26C1"/>
    <w:rsid w:val="00CF2798"/>
    <w:rsid w:val="00CF2ABB"/>
    <w:rsid w:val="00CF2C76"/>
    <w:rsid w:val="00CF2D2B"/>
    <w:rsid w:val="00CF2F2A"/>
    <w:rsid w:val="00CF396E"/>
    <w:rsid w:val="00CF4B1F"/>
    <w:rsid w:val="00CF4BCF"/>
    <w:rsid w:val="00CF5125"/>
    <w:rsid w:val="00CF5535"/>
    <w:rsid w:val="00CF55DD"/>
    <w:rsid w:val="00CF5B0D"/>
    <w:rsid w:val="00CF6224"/>
    <w:rsid w:val="00CF66B2"/>
    <w:rsid w:val="00CF6CC0"/>
    <w:rsid w:val="00CF72A5"/>
    <w:rsid w:val="00CF745F"/>
    <w:rsid w:val="00CF7493"/>
    <w:rsid w:val="00CF7E56"/>
    <w:rsid w:val="00D0007E"/>
    <w:rsid w:val="00D00774"/>
    <w:rsid w:val="00D009F8"/>
    <w:rsid w:val="00D00F6C"/>
    <w:rsid w:val="00D00FE7"/>
    <w:rsid w:val="00D01C3E"/>
    <w:rsid w:val="00D01CC5"/>
    <w:rsid w:val="00D02275"/>
    <w:rsid w:val="00D02B62"/>
    <w:rsid w:val="00D02D31"/>
    <w:rsid w:val="00D02ED4"/>
    <w:rsid w:val="00D03042"/>
    <w:rsid w:val="00D03170"/>
    <w:rsid w:val="00D031CC"/>
    <w:rsid w:val="00D03215"/>
    <w:rsid w:val="00D035F0"/>
    <w:rsid w:val="00D03623"/>
    <w:rsid w:val="00D04B53"/>
    <w:rsid w:val="00D04B59"/>
    <w:rsid w:val="00D04C72"/>
    <w:rsid w:val="00D04DE0"/>
    <w:rsid w:val="00D05073"/>
    <w:rsid w:val="00D057C4"/>
    <w:rsid w:val="00D05B0C"/>
    <w:rsid w:val="00D05C9C"/>
    <w:rsid w:val="00D05D99"/>
    <w:rsid w:val="00D060C6"/>
    <w:rsid w:val="00D06271"/>
    <w:rsid w:val="00D06557"/>
    <w:rsid w:val="00D066FE"/>
    <w:rsid w:val="00D06889"/>
    <w:rsid w:val="00D06D66"/>
    <w:rsid w:val="00D07B2A"/>
    <w:rsid w:val="00D07BA3"/>
    <w:rsid w:val="00D07C88"/>
    <w:rsid w:val="00D07DCB"/>
    <w:rsid w:val="00D07E6E"/>
    <w:rsid w:val="00D1018C"/>
    <w:rsid w:val="00D103CC"/>
    <w:rsid w:val="00D10501"/>
    <w:rsid w:val="00D10666"/>
    <w:rsid w:val="00D106D3"/>
    <w:rsid w:val="00D10F5E"/>
    <w:rsid w:val="00D11436"/>
    <w:rsid w:val="00D12394"/>
    <w:rsid w:val="00D124FF"/>
    <w:rsid w:val="00D12A14"/>
    <w:rsid w:val="00D12B42"/>
    <w:rsid w:val="00D12EC4"/>
    <w:rsid w:val="00D13218"/>
    <w:rsid w:val="00D1371D"/>
    <w:rsid w:val="00D13887"/>
    <w:rsid w:val="00D13B8A"/>
    <w:rsid w:val="00D13DA4"/>
    <w:rsid w:val="00D13F52"/>
    <w:rsid w:val="00D13FBD"/>
    <w:rsid w:val="00D144A7"/>
    <w:rsid w:val="00D14EA6"/>
    <w:rsid w:val="00D14F78"/>
    <w:rsid w:val="00D15404"/>
    <w:rsid w:val="00D155C2"/>
    <w:rsid w:val="00D157EE"/>
    <w:rsid w:val="00D158AF"/>
    <w:rsid w:val="00D158E9"/>
    <w:rsid w:val="00D1590E"/>
    <w:rsid w:val="00D15B08"/>
    <w:rsid w:val="00D15DEE"/>
    <w:rsid w:val="00D15EF7"/>
    <w:rsid w:val="00D17391"/>
    <w:rsid w:val="00D174BB"/>
    <w:rsid w:val="00D1780D"/>
    <w:rsid w:val="00D17BA8"/>
    <w:rsid w:val="00D17CC5"/>
    <w:rsid w:val="00D17D88"/>
    <w:rsid w:val="00D20A20"/>
    <w:rsid w:val="00D20D96"/>
    <w:rsid w:val="00D210A6"/>
    <w:rsid w:val="00D2143C"/>
    <w:rsid w:val="00D21539"/>
    <w:rsid w:val="00D2173D"/>
    <w:rsid w:val="00D219CB"/>
    <w:rsid w:val="00D21FDF"/>
    <w:rsid w:val="00D220C8"/>
    <w:rsid w:val="00D2272E"/>
    <w:rsid w:val="00D22D84"/>
    <w:rsid w:val="00D232D7"/>
    <w:rsid w:val="00D233DA"/>
    <w:rsid w:val="00D238A7"/>
    <w:rsid w:val="00D23BC6"/>
    <w:rsid w:val="00D23ED7"/>
    <w:rsid w:val="00D241CA"/>
    <w:rsid w:val="00D2479C"/>
    <w:rsid w:val="00D24AB3"/>
    <w:rsid w:val="00D2514B"/>
    <w:rsid w:val="00D25903"/>
    <w:rsid w:val="00D25BE9"/>
    <w:rsid w:val="00D25DFB"/>
    <w:rsid w:val="00D25FDA"/>
    <w:rsid w:val="00D26582"/>
    <w:rsid w:val="00D265BD"/>
    <w:rsid w:val="00D26690"/>
    <w:rsid w:val="00D2675A"/>
    <w:rsid w:val="00D26BED"/>
    <w:rsid w:val="00D27184"/>
    <w:rsid w:val="00D271C4"/>
    <w:rsid w:val="00D27213"/>
    <w:rsid w:val="00D275E4"/>
    <w:rsid w:val="00D27D49"/>
    <w:rsid w:val="00D27E4D"/>
    <w:rsid w:val="00D3047B"/>
    <w:rsid w:val="00D30825"/>
    <w:rsid w:val="00D30C40"/>
    <w:rsid w:val="00D30E9F"/>
    <w:rsid w:val="00D31132"/>
    <w:rsid w:val="00D3158F"/>
    <w:rsid w:val="00D31748"/>
    <w:rsid w:val="00D32189"/>
    <w:rsid w:val="00D323B4"/>
    <w:rsid w:val="00D32841"/>
    <w:rsid w:val="00D32DED"/>
    <w:rsid w:val="00D331B1"/>
    <w:rsid w:val="00D33539"/>
    <w:rsid w:val="00D33702"/>
    <w:rsid w:val="00D34346"/>
    <w:rsid w:val="00D3436F"/>
    <w:rsid w:val="00D3466E"/>
    <w:rsid w:val="00D34F9D"/>
    <w:rsid w:val="00D3502E"/>
    <w:rsid w:val="00D35B1D"/>
    <w:rsid w:val="00D35B97"/>
    <w:rsid w:val="00D35C93"/>
    <w:rsid w:val="00D35F07"/>
    <w:rsid w:val="00D36230"/>
    <w:rsid w:val="00D368C7"/>
    <w:rsid w:val="00D36A36"/>
    <w:rsid w:val="00D37237"/>
    <w:rsid w:val="00D379A3"/>
    <w:rsid w:val="00D37A1A"/>
    <w:rsid w:val="00D37F9E"/>
    <w:rsid w:val="00D37FE9"/>
    <w:rsid w:val="00D401EF"/>
    <w:rsid w:val="00D40624"/>
    <w:rsid w:val="00D406C0"/>
    <w:rsid w:val="00D40DA7"/>
    <w:rsid w:val="00D40DCA"/>
    <w:rsid w:val="00D4102D"/>
    <w:rsid w:val="00D4126C"/>
    <w:rsid w:val="00D4151E"/>
    <w:rsid w:val="00D41A3E"/>
    <w:rsid w:val="00D4207E"/>
    <w:rsid w:val="00D42136"/>
    <w:rsid w:val="00D422A7"/>
    <w:rsid w:val="00D42A01"/>
    <w:rsid w:val="00D42D61"/>
    <w:rsid w:val="00D42F83"/>
    <w:rsid w:val="00D4409A"/>
    <w:rsid w:val="00D44226"/>
    <w:rsid w:val="00D44479"/>
    <w:rsid w:val="00D44BF1"/>
    <w:rsid w:val="00D44D21"/>
    <w:rsid w:val="00D44F19"/>
    <w:rsid w:val="00D45FB4"/>
    <w:rsid w:val="00D46164"/>
    <w:rsid w:val="00D46B5F"/>
    <w:rsid w:val="00D46C52"/>
    <w:rsid w:val="00D47DCA"/>
    <w:rsid w:val="00D47E05"/>
    <w:rsid w:val="00D50188"/>
    <w:rsid w:val="00D5018B"/>
    <w:rsid w:val="00D50256"/>
    <w:rsid w:val="00D503AA"/>
    <w:rsid w:val="00D5085C"/>
    <w:rsid w:val="00D50B69"/>
    <w:rsid w:val="00D51EAC"/>
    <w:rsid w:val="00D51EF2"/>
    <w:rsid w:val="00D521D0"/>
    <w:rsid w:val="00D52B3C"/>
    <w:rsid w:val="00D52B3F"/>
    <w:rsid w:val="00D52B98"/>
    <w:rsid w:val="00D52BED"/>
    <w:rsid w:val="00D53746"/>
    <w:rsid w:val="00D5412A"/>
    <w:rsid w:val="00D5462A"/>
    <w:rsid w:val="00D547D5"/>
    <w:rsid w:val="00D54E6F"/>
    <w:rsid w:val="00D5512A"/>
    <w:rsid w:val="00D55507"/>
    <w:rsid w:val="00D56E16"/>
    <w:rsid w:val="00D56E1C"/>
    <w:rsid w:val="00D56FB3"/>
    <w:rsid w:val="00D57A1C"/>
    <w:rsid w:val="00D57AAA"/>
    <w:rsid w:val="00D57E4D"/>
    <w:rsid w:val="00D600DB"/>
    <w:rsid w:val="00D60A4C"/>
    <w:rsid w:val="00D60C65"/>
    <w:rsid w:val="00D60FDF"/>
    <w:rsid w:val="00D612C8"/>
    <w:rsid w:val="00D61588"/>
    <w:rsid w:val="00D616DF"/>
    <w:rsid w:val="00D619DB"/>
    <w:rsid w:val="00D61AC6"/>
    <w:rsid w:val="00D61B79"/>
    <w:rsid w:val="00D61D9A"/>
    <w:rsid w:val="00D61E1D"/>
    <w:rsid w:val="00D61EFB"/>
    <w:rsid w:val="00D61FA4"/>
    <w:rsid w:val="00D620C7"/>
    <w:rsid w:val="00D62392"/>
    <w:rsid w:val="00D627E6"/>
    <w:rsid w:val="00D63771"/>
    <w:rsid w:val="00D64021"/>
    <w:rsid w:val="00D6420C"/>
    <w:rsid w:val="00D643F1"/>
    <w:rsid w:val="00D6476F"/>
    <w:rsid w:val="00D647A9"/>
    <w:rsid w:val="00D64EC9"/>
    <w:rsid w:val="00D653EC"/>
    <w:rsid w:val="00D65605"/>
    <w:rsid w:val="00D65F1B"/>
    <w:rsid w:val="00D66BBC"/>
    <w:rsid w:val="00D66DD3"/>
    <w:rsid w:val="00D66E15"/>
    <w:rsid w:val="00D67287"/>
    <w:rsid w:val="00D67381"/>
    <w:rsid w:val="00D6796E"/>
    <w:rsid w:val="00D70143"/>
    <w:rsid w:val="00D701D2"/>
    <w:rsid w:val="00D701F2"/>
    <w:rsid w:val="00D7097E"/>
    <w:rsid w:val="00D70A70"/>
    <w:rsid w:val="00D70C3A"/>
    <w:rsid w:val="00D70FBD"/>
    <w:rsid w:val="00D7147B"/>
    <w:rsid w:val="00D7156F"/>
    <w:rsid w:val="00D71892"/>
    <w:rsid w:val="00D71ACC"/>
    <w:rsid w:val="00D71D88"/>
    <w:rsid w:val="00D7235C"/>
    <w:rsid w:val="00D72A19"/>
    <w:rsid w:val="00D72FD3"/>
    <w:rsid w:val="00D7355A"/>
    <w:rsid w:val="00D7393A"/>
    <w:rsid w:val="00D73EEB"/>
    <w:rsid w:val="00D74438"/>
    <w:rsid w:val="00D7459A"/>
    <w:rsid w:val="00D748CC"/>
    <w:rsid w:val="00D755E0"/>
    <w:rsid w:val="00D757AF"/>
    <w:rsid w:val="00D7580E"/>
    <w:rsid w:val="00D75858"/>
    <w:rsid w:val="00D7698D"/>
    <w:rsid w:val="00D76D2A"/>
    <w:rsid w:val="00D76E95"/>
    <w:rsid w:val="00D76EDB"/>
    <w:rsid w:val="00D76FCE"/>
    <w:rsid w:val="00D77009"/>
    <w:rsid w:val="00D7729D"/>
    <w:rsid w:val="00D77EFC"/>
    <w:rsid w:val="00D8075C"/>
    <w:rsid w:val="00D8082E"/>
    <w:rsid w:val="00D808CB"/>
    <w:rsid w:val="00D80ECE"/>
    <w:rsid w:val="00D80EF7"/>
    <w:rsid w:val="00D80F18"/>
    <w:rsid w:val="00D817B4"/>
    <w:rsid w:val="00D81F14"/>
    <w:rsid w:val="00D82BD3"/>
    <w:rsid w:val="00D83213"/>
    <w:rsid w:val="00D83466"/>
    <w:rsid w:val="00D83681"/>
    <w:rsid w:val="00D847EC"/>
    <w:rsid w:val="00D847F3"/>
    <w:rsid w:val="00D84B31"/>
    <w:rsid w:val="00D855B7"/>
    <w:rsid w:val="00D8568E"/>
    <w:rsid w:val="00D85A3F"/>
    <w:rsid w:val="00D85FAF"/>
    <w:rsid w:val="00D86582"/>
    <w:rsid w:val="00D86647"/>
    <w:rsid w:val="00D86656"/>
    <w:rsid w:val="00D86B15"/>
    <w:rsid w:val="00D86B4D"/>
    <w:rsid w:val="00D86D75"/>
    <w:rsid w:val="00D8758A"/>
    <w:rsid w:val="00D87BE6"/>
    <w:rsid w:val="00D87CEC"/>
    <w:rsid w:val="00D912A4"/>
    <w:rsid w:val="00D91371"/>
    <w:rsid w:val="00D917B6"/>
    <w:rsid w:val="00D9190A"/>
    <w:rsid w:val="00D92128"/>
    <w:rsid w:val="00D924C3"/>
    <w:rsid w:val="00D92C67"/>
    <w:rsid w:val="00D930B7"/>
    <w:rsid w:val="00D93127"/>
    <w:rsid w:val="00D93337"/>
    <w:rsid w:val="00D93561"/>
    <w:rsid w:val="00D935AC"/>
    <w:rsid w:val="00D93CBF"/>
    <w:rsid w:val="00D93D4C"/>
    <w:rsid w:val="00D93E09"/>
    <w:rsid w:val="00D93E96"/>
    <w:rsid w:val="00D94089"/>
    <w:rsid w:val="00D94873"/>
    <w:rsid w:val="00D94AD6"/>
    <w:rsid w:val="00D95035"/>
    <w:rsid w:val="00D951A3"/>
    <w:rsid w:val="00D9542D"/>
    <w:rsid w:val="00D955BB"/>
    <w:rsid w:val="00D957C9"/>
    <w:rsid w:val="00D95E77"/>
    <w:rsid w:val="00D96B0F"/>
    <w:rsid w:val="00D96D33"/>
    <w:rsid w:val="00D96EB3"/>
    <w:rsid w:val="00D96EBF"/>
    <w:rsid w:val="00D9780A"/>
    <w:rsid w:val="00D97BD7"/>
    <w:rsid w:val="00D97C50"/>
    <w:rsid w:val="00D97CFE"/>
    <w:rsid w:val="00D97F5F"/>
    <w:rsid w:val="00DA0567"/>
    <w:rsid w:val="00DA0A4D"/>
    <w:rsid w:val="00DA166B"/>
    <w:rsid w:val="00DA1B53"/>
    <w:rsid w:val="00DA22B3"/>
    <w:rsid w:val="00DA2874"/>
    <w:rsid w:val="00DA2EE1"/>
    <w:rsid w:val="00DA3207"/>
    <w:rsid w:val="00DA322C"/>
    <w:rsid w:val="00DA3459"/>
    <w:rsid w:val="00DA3AA3"/>
    <w:rsid w:val="00DA3B5A"/>
    <w:rsid w:val="00DA3BBA"/>
    <w:rsid w:val="00DA4439"/>
    <w:rsid w:val="00DA49C4"/>
    <w:rsid w:val="00DA53E5"/>
    <w:rsid w:val="00DA6260"/>
    <w:rsid w:val="00DA65D7"/>
    <w:rsid w:val="00DA68E2"/>
    <w:rsid w:val="00DA6A3A"/>
    <w:rsid w:val="00DA6BA8"/>
    <w:rsid w:val="00DA6C41"/>
    <w:rsid w:val="00DA6D7E"/>
    <w:rsid w:val="00DA6DE4"/>
    <w:rsid w:val="00DA7959"/>
    <w:rsid w:val="00DA796D"/>
    <w:rsid w:val="00DB02FA"/>
    <w:rsid w:val="00DB086C"/>
    <w:rsid w:val="00DB15D0"/>
    <w:rsid w:val="00DB1823"/>
    <w:rsid w:val="00DB1860"/>
    <w:rsid w:val="00DB23E5"/>
    <w:rsid w:val="00DB24B1"/>
    <w:rsid w:val="00DB26FF"/>
    <w:rsid w:val="00DB27C1"/>
    <w:rsid w:val="00DB27DE"/>
    <w:rsid w:val="00DB2CCF"/>
    <w:rsid w:val="00DB32BD"/>
    <w:rsid w:val="00DB3A03"/>
    <w:rsid w:val="00DB480B"/>
    <w:rsid w:val="00DB4953"/>
    <w:rsid w:val="00DB4DBA"/>
    <w:rsid w:val="00DB4F37"/>
    <w:rsid w:val="00DB517E"/>
    <w:rsid w:val="00DB55E8"/>
    <w:rsid w:val="00DB5608"/>
    <w:rsid w:val="00DB56D3"/>
    <w:rsid w:val="00DB5774"/>
    <w:rsid w:val="00DB57B4"/>
    <w:rsid w:val="00DB60D2"/>
    <w:rsid w:val="00DB6A13"/>
    <w:rsid w:val="00DB6D69"/>
    <w:rsid w:val="00DB6DE0"/>
    <w:rsid w:val="00DB6FE0"/>
    <w:rsid w:val="00DB72FA"/>
    <w:rsid w:val="00DB7476"/>
    <w:rsid w:val="00DB78E3"/>
    <w:rsid w:val="00DC023D"/>
    <w:rsid w:val="00DC032B"/>
    <w:rsid w:val="00DC036C"/>
    <w:rsid w:val="00DC0D66"/>
    <w:rsid w:val="00DC13B1"/>
    <w:rsid w:val="00DC1727"/>
    <w:rsid w:val="00DC17D4"/>
    <w:rsid w:val="00DC242E"/>
    <w:rsid w:val="00DC24DA"/>
    <w:rsid w:val="00DC25BB"/>
    <w:rsid w:val="00DC28E6"/>
    <w:rsid w:val="00DC2BB8"/>
    <w:rsid w:val="00DC2DD2"/>
    <w:rsid w:val="00DC2EAB"/>
    <w:rsid w:val="00DC3103"/>
    <w:rsid w:val="00DC34FF"/>
    <w:rsid w:val="00DC3705"/>
    <w:rsid w:val="00DC3BAA"/>
    <w:rsid w:val="00DC3BE6"/>
    <w:rsid w:val="00DC3D18"/>
    <w:rsid w:val="00DC4206"/>
    <w:rsid w:val="00DC591D"/>
    <w:rsid w:val="00DC5965"/>
    <w:rsid w:val="00DC60BB"/>
    <w:rsid w:val="00DC62D9"/>
    <w:rsid w:val="00DC62ED"/>
    <w:rsid w:val="00DC6BB2"/>
    <w:rsid w:val="00DC75CC"/>
    <w:rsid w:val="00DC7610"/>
    <w:rsid w:val="00DC7C8C"/>
    <w:rsid w:val="00DD07EC"/>
    <w:rsid w:val="00DD0870"/>
    <w:rsid w:val="00DD08BB"/>
    <w:rsid w:val="00DD0D49"/>
    <w:rsid w:val="00DD0E78"/>
    <w:rsid w:val="00DD0F0B"/>
    <w:rsid w:val="00DD0FEA"/>
    <w:rsid w:val="00DD120E"/>
    <w:rsid w:val="00DD140B"/>
    <w:rsid w:val="00DD17D8"/>
    <w:rsid w:val="00DD1988"/>
    <w:rsid w:val="00DD1B92"/>
    <w:rsid w:val="00DD20C7"/>
    <w:rsid w:val="00DD2118"/>
    <w:rsid w:val="00DD3E52"/>
    <w:rsid w:val="00DD4B8B"/>
    <w:rsid w:val="00DD5AF1"/>
    <w:rsid w:val="00DD5BD2"/>
    <w:rsid w:val="00DD5C0A"/>
    <w:rsid w:val="00DD5EE4"/>
    <w:rsid w:val="00DD6234"/>
    <w:rsid w:val="00DD658D"/>
    <w:rsid w:val="00DD665A"/>
    <w:rsid w:val="00DD6BAF"/>
    <w:rsid w:val="00DD7C50"/>
    <w:rsid w:val="00DD7C8C"/>
    <w:rsid w:val="00DE0021"/>
    <w:rsid w:val="00DE049A"/>
    <w:rsid w:val="00DE078D"/>
    <w:rsid w:val="00DE086D"/>
    <w:rsid w:val="00DE0B3E"/>
    <w:rsid w:val="00DE0E03"/>
    <w:rsid w:val="00DE0EDA"/>
    <w:rsid w:val="00DE29D0"/>
    <w:rsid w:val="00DE2D8D"/>
    <w:rsid w:val="00DE2DE5"/>
    <w:rsid w:val="00DE3700"/>
    <w:rsid w:val="00DE3719"/>
    <w:rsid w:val="00DE388D"/>
    <w:rsid w:val="00DE426C"/>
    <w:rsid w:val="00DE469F"/>
    <w:rsid w:val="00DE4BA3"/>
    <w:rsid w:val="00DE5375"/>
    <w:rsid w:val="00DE551B"/>
    <w:rsid w:val="00DE552E"/>
    <w:rsid w:val="00DE5FB1"/>
    <w:rsid w:val="00DE6586"/>
    <w:rsid w:val="00DE6D25"/>
    <w:rsid w:val="00DE6DEE"/>
    <w:rsid w:val="00DE7038"/>
    <w:rsid w:val="00DE7184"/>
    <w:rsid w:val="00DE74CD"/>
    <w:rsid w:val="00DE7766"/>
    <w:rsid w:val="00DE7E1B"/>
    <w:rsid w:val="00DE7E31"/>
    <w:rsid w:val="00DF02BA"/>
    <w:rsid w:val="00DF02CC"/>
    <w:rsid w:val="00DF0562"/>
    <w:rsid w:val="00DF05B6"/>
    <w:rsid w:val="00DF109D"/>
    <w:rsid w:val="00DF212D"/>
    <w:rsid w:val="00DF3274"/>
    <w:rsid w:val="00DF348A"/>
    <w:rsid w:val="00DF370C"/>
    <w:rsid w:val="00DF3CC5"/>
    <w:rsid w:val="00DF3DCF"/>
    <w:rsid w:val="00DF4EC5"/>
    <w:rsid w:val="00DF5192"/>
    <w:rsid w:val="00DF5807"/>
    <w:rsid w:val="00DF58BB"/>
    <w:rsid w:val="00DF6412"/>
    <w:rsid w:val="00DF65F1"/>
    <w:rsid w:val="00DF664E"/>
    <w:rsid w:val="00DF683E"/>
    <w:rsid w:val="00DF6C55"/>
    <w:rsid w:val="00DF6D80"/>
    <w:rsid w:val="00DF701C"/>
    <w:rsid w:val="00DF749A"/>
    <w:rsid w:val="00DF7B99"/>
    <w:rsid w:val="00DF7BF4"/>
    <w:rsid w:val="00DF7EF6"/>
    <w:rsid w:val="00DF7F2C"/>
    <w:rsid w:val="00DF7F76"/>
    <w:rsid w:val="00E00281"/>
    <w:rsid w:val="00E0068C"/>
    <w:rsid w:val="00E00ED5"/>
    <w:rsid w:val="00E012BC"/>
    <w:rsid w:val="00E0180C"/>
    <w:rsid w:val="00E01B24"/>
    <w:rsid w:val="00E01D43"/>
    <w:rsid w:val="00E01DE7"/>
    <w:rsid w:val="00E0200D"/>
    <w:rsid w:val="00E0252F"/>
    <w:rsid w:val="00E02E3D"/>
    <w:rsid w:val="00E03525"/>
    <w:rsid w:val="00E0363A"/>
    <w:rsid w:val="00E038AF"/>
    <w:rsid w:val="00E038F1"/>
    <w:rsid w:val="00E03901"/>
    <w:rsid w:val="00E03AB0"/>
    <w:rsid w:val="00E03B6D"/>
    <w:rsid w:val="00E03E10"/>
    <w:rsid w:val="00E042B7"/>
    <w:rsid w:val="00E04306"/>
    <w:rsid w:val="00E04317"/>
    <w:rsid w:val="00E0537D"/>
    <w:rsid w:val="00E055B8"/>
    <w:rsid w:val="00E05B95"/>
    <w:rsid w:val="00E0638A"/>
    <w:rsid w:val="00E06778"/>
    <w:rsid w:val="00E06794"/>
    <w:rsid w:val="00E06C74"/>
    <w:rsid w:val="00E06EE2"/>
    <w:rsid w:val="00E0719C"/>
    <w:rsid w:val="00E071C4"/>
    <w:rsid w:val="00E07890"/>
    <w:rsid w:val="00E0789A"/>
    <w:rsid w:val="00E07BAD"/>
    <w:rsid w:val="00E107A4"/>
    <w:rsid w:val="00E1098B"/>
    <w:rsid w:val="00E10A86"/>
    <w:rsid w:val="00E11029"/>
    <w:rsid w:val="00E114A9"/>
    <w:rsid w:val="00E11DF0"/>
    <w:rsid w:val="00E11EA9"/>
    <w:rsid w:val="00E1217A"/>
    <w:rsid w:val="00E121F8"/>
    <w:rsid w:val="00E128DF"/>
    <w:rsid w:val="00E12D1F"/>
    <w:rsid w:val="00E12E86"/>
    <w:rsid w:val="00E1308C"/>
    <w:rsid w:val="00E133FE"/>
    <w:rsid w:val="00E13542"/>
    <w:rsid w:val="00E13770"/>
    <w:rsid w:val="00E13B86"/>
    <w:rsid w:val="00E13CA6"/>
    <w:rsid w:val="00E14792"/>
    <w:rsid w:val="00E152A4"/>
    <w:rsid w:val="00E153A2"/>
    <w:rsid w:val="00E15463"/>
    <w:rsid w:val="00E15692"/>
    <w:rsid w:val="00E15C48"/>
    <w:rsid w:val="00E15EDD"/>
    <w:rsid w:val="00E15F92"/>
    <w:rsid w:val="00E1758B"/>
    <w:rsid w:val="00E1773D"/>
    <w:rsid w:val="00E20091"/>
    <w:rsid w:val="00E2037E"/>
    <w:rsid w:val="00E204E4"/>
    <w:rsid w:val="00E20D38"/>
    <w:rsid w:val="00E21A2B"/>
    <w:rsid w:val="00E21B9A"/>
    <w:rsid w:val="00E21E0F"/>
    <w:rsid w:val="00E21F19"/>
    <w:rsid w:val="00E21F5C"/>
    <w:rsid w:val="00E224CA"/>
    <w:rsid w:val="00E23327"/>
    <w:rsid w:val="00E233E7"/>
    <w:rsid w:val="00E2380C"/>
    <w:rsid w:val="00E23A61"/>
    <w:rsid w:val="00E23D8E"/>
    <w:rsid w:val="00E24367"/>
    <w:rsid w:val="00E243D7"/>
    <w:rsid w:val="00E25167"/>
    <w:rsid w:val="00E25211"/>
    <w:rsid w:val="00E257FD"/>
    <w:rsid w:val="00E25CD7"/>
    <w:rsid w:val="00E25EE3"/>
    <w:rsid w:val="00E25F05"/>
    <w:rsid w:val="00E26093"/>
    <w:rsid w:val="00E2649A"/>
    <w:rsid w:val="00E2690B"/>
    <w:rsid w:val="00E26EAA"/>
    <w:rsid w:val="00E26F7C"/>
    <w:rsid w:val="00E274F5"/>
    <w:rsid w:val="00E2765D"/>
    <w:rsid w:val="00E27C15"/>
    <w:rsid w:val="00E27F08"/>
    <w:rsid w:val="00E3010F"/>
    <w:rsid w:val="00E30639"/>
    <w:rsid w:val="00E308D4"/>
    <w:rsid w:val="00E30BEA"/>
    <w:rsid w:val="00E31251"/>
    <w:rsid w:val="00E31698"/>
    <w:rsid w:val="00E31D09"/>
    <w:rsid w:val="00E33121"/>
    <w:rsid w:val="00E332F2"/>
    <w:rsid w:val="00E3360E"/>
    <w:rsid w:val="00E337A4"/>
    <w:rsid w:val="00E33D74"/>
    <w:rsid w:val="00E3400F"/>
    <w:rsid w:val="00E3420A"/>
    <w:rsid w:val="00E342F8"/>
    <w:rsid w:val="00E344A5"/>
    <w:rsid w:val="00E34900"/>
    <w:rsid w:val="00E34A42"/>
    <w:rsid w:val="00E34B91"/>
    <w:rsid w:val="00E34D7A"/>
    <w:rsid w:val="00E34E8B"/>
    <w:rsid w:val="00E34F99"/>
    <w:rsid w:val="00E350B0"/>
    <w:rsid w:val="00E35106"/>
    <w:rsid w:val="00E353B8"/>
    <w:rsid w:val="00E3565B"/>
    <w:rsid w:val="00E35A37"/>
    <w:rsid w:val="00E367BC"/>
    <w:rsid w:val="00E372FD"/>
    <w:rsid w:val="00E37634"/>
    <w:rsid w:val="00E37A07"/>
    <w:rsid w:val="00E37EEC"/>
    <w:rsid w:val="00E37FA8"/>
    <w:rsid w:val="00E37FC8"/>
    <w:rsid w:val="00E40642"/>
    <w:rsid w:val="00E41052"/>
    <w:rsid w:val="00E4148B"/>
    <w:rsid w:val="00E4153F"/>
    <w:rsid w:val="00E41A6B"/>
    <w:rsid w:val="00E41EA6"/>
    <w:rsid w:val="00E427D0"/>
    <w:rsid w:val="00E42B0B"/>
    <w:rsid w:val="00E42B88"/>
    <w:rsid w:val="00E43104"/>
    <w:rsid w:val="00E43266"/>
    <w:rsid w:val="00E43308"/>
    <w:rsid w:val="00E434C1"/>
    <w:rsid w:val="00E43680"/>
    <w:rsid w:val="00E438CE"/>
    <w:rsid w:val="00E439DA"/>
    <w:rsid w:val="00E43E91"/>
    <w:rsid w:val="00E44A65"/>
    <w:rsid w:val="00E44A95"/>
    <w:rsid w:val="00E44C51"/>
    <w:rsid w:val="00E44D25"/>
    <w:rsid w:val="00E44FCC"/>
    <w:rsid w:val="00E454D9"/>
    <w:rsid w:val="00E459D7"/>
    <w:rsid w:val="00E45BEE"/>
    <w:rsid w:val="00E4605A"/>
    <w:rsid w:val="00E4623B"/>
    <w:rsid w:val="00E46520"/>
    <w:rsid w:val="00E46A4B"/>
    <w:rsid w:val="00E46D6C"/>
    <w:rsid w:val="00E46E1D"/>
    <w:rsid w:val="00E46EEB"/>
    <w:rsid w:val="00E47151"/>
    <w:rsid w:val="00E47582"/>
    <w:rsid w:val="00E47834"/>
    <w:rsid w:val="00E47BE1"/>
    <w:rsid w:val="00E47E58"/>
    <w:rsid w:val="00E503D2"/>
    <w:rsid w:val="00E50A82"/>
    <w:rsid w:val="00E50B69"/>
    <w:rsid w:val="00E50E7B"/>
    <w:rsid w:val="00E50FA0"/>
    <w:rsid w:val="00E51041"/>
    <w:rsid w:val="00E51100"/>
    <w:rsid w:val="00E51356"/>
    <w:rsid w:val="00E5174A"/>
    <w:rsid w:val="00E5187F"/>
    <w:rsid w:val="00E51A22"/>
    <w:rsid w:val="00E53330"/>
    <w:rsid w:val="00E5365E"/>
    <w:rsid w:val="00E53BF3"/>
    <w:rsid w:val="00E53FED"/>
    <w:rsid w:val="00E544D0"/>
    <w:rsid w:val="00E54879"/>
    <w:rsid w:val="00E548C2"/>
    <w:rsid w:val="00E54922"/>
    <w:rsid w:val="00E54A67"/>
    <w:rsid w:val="00E54C1C"/>
    <w:rsid w:val="00E553F2"/>
    <w:rsid w:val="00E556FE"/>
    <w:rsid w:val="00E558BB"/>
    <w:rsid w:val="00E560B5"/>
    <w:rsid w:val="00E56397"/>
    <w:rsid w:val="00E56C3B"/>
    <w:rsid w:val="00E56FD2"/>
    <w:rsid w:val="00E57200"/>
    <w:rsid w:val="00E573FA"/>
    <w:rsid w:val="00E57863"/>
    <w:rsid w:val="00E579EB"/>
    <w:rsid w:val="00E57DBD"/>
    <w:rsid w:val="00E602A2"/>
    <w:rsid w:val="00E603F8"/>
    <w:rsid w:val="00E605D4"/>
    <w:rsid w:val="00E60654"/>
    <w:rsid w:val="00E60898"/>
    <w:rsid w:val="00E60B5A"/>
    <w:rsid w:val="00E60FE1"/>
    <w:rsid w:val="00E6116D"/>
    <w:rsid w:val="00E61193"/>
    <w:rsid w:val="00E6135C"/>
    <w:rsid w:val="00E61393"/>
    <w:rsid w:val="00E61477"/>
    <w:rsid w:val="00E617CA"/>
    <w:rsid w:val="00E61A28"/>
    <w:rsid w:val="00E61C73"/>
    <w:rsid w:val="00E62220"/>
    <w:rsid w:val="00E62FB8"/>
    <w:rsid w:val="00E63FC9"/>
    <w:rsid w:val="00E64234"/>
    <w:rsid w:val="00E6423C"/>
    <w:rsid w:val="00E6431A"/>
    <w:rsid w:val="00E64EBB"/>
    <w:rsid w:val="00E65003"/>
    <w:rsid w:val="00E6515C"/>
    <w:rsid w:val="00E651D1"/>
    <w:rsid w:val="00E653B8"/>
    <w:rsid w:val="00E65D3B"/>
    <w:rsid w:val="00E65E2B"/>
    <w:rsid w:val="00E66505"/>
    <w:rsid w:val="00E672CB"/>
    <w:rsid w:val="00E67457"/>
    <w:rsid w:val="00E70096"/>
    <w:rsid w:val="00E703BA"/>
    <w:rsid w:val="00E70853"/>
    <w:rsid w:val="00E70C79"/>
    <w:rsid w:val="00E714FF"/>
    <w:rsid w:val="00E72829"/>
    <w:rsid w:val="00E72A3B"/>
    <w:rsid w:val="00E72A72"/>
    <w:rsid w:val="00E730FA"/>
    <w:rsid w:val="00E73B23"/>
    <w:rsid w:val="00E73BFF"/>
    <w:rsid w:val="00E74947"/>
    <w:rsid w:val="00E752E9"/>
    <w:rsid w:val="00E757D9"/>
    <w:rsid w:val="00E75C57"/>
    <w:rsid w:val="00E75C6B"/>
    <w:rsid w:val="00E75D59"/>
    <w:rsid w:val="00E7693F"/>
    <w:rsid w:val="00E7713A"/>
    <w:rsid w:val="00E77558"/>
    <w:rsid w:val="00E777D3"/>
    <w:rsid w:val="00E778B2"/>
    <w:rsid w:val="00E7798E"/>
    <w:rsid w:val="00E806A1"/>
    <w:rsid w:val="00E80771"/>
    <w:rsid w:val="00E807A5"/>
    <w:rsid w:val="00E808A6"/>
    <w:rsid w:val="00E809B0"/>
    <w:rsid w:val="00E813A2"/>
    <w:rsid w:val="00E813EE"/>
    <w:rsid w:val="00E81814"/>
    <w:rsid w:val="00E81C6A"/>
    <w:rsid w:val="00E81F57"/>
    <w:rsid w:val="00E82075"/>
    <w:rsid w:val="00E824C4"/>
    <w:rsid w:val="00E82B5D"/>
    <w:rsid w:val="00E82E78"/>
    <w:rsid w:val="00E831C2"/>
    <w:rsid w:val="00E83252"/>
    <w:rsid w:val="00E83849"/>
    <w:rsid w:val="00E83AFB"/>
    <w:rsid w:val="00E83D1C"/>
    <w:rsid w:val="00E83D76"/>
    <w:rsid w:val="00E83DFA"/>
    <w:rsid w:val="00E83F2C"/>
    <w:rsid w:val="00E84198"/>
    <w:rsid w:val="00E843D4"/>
    <w:rsid w:val="00E84D4D"/>
    <w:rsid w:val="00E84F2D"/>
    <w:rsid w:val="00E84F39"/>
    <w:rsid w:val="00E8519F"/>
    <w:rsid w:val="00E8538A"/>
    <w:rsid w:val="00E855A4"/>
    <w:rsid w:val="00E85665"/>
    <w:rsid w:val="00E856A1"/>
    <w:rsid w:val="00E85E92"/>
    <w:rsid w:val="00E863FA"/>
    <w:rsid w:val="00E86AEA"/>
    <w:rsid w:val="00E86C36"/>
    <w:rsid w:val="00E86DB7"/>
    <w:rsid w:val="00E87006"/>
    <w:rsid w:val="00E87110"/>
    <w:rsid w:val="00E90643"/>
    <w:rsid w:val="00E90763"/>
    <w:rsid w:val="00E90765"/>
    <w:rsid w:val="00E90B5A"/>
    <w:rsid w:val="00E90B79"/>
    <w:rsid w:val="00E90E96"/>
    <w:rsid w:val="00E91A8B"/>
    <w:rsid w:val="00E91D2C"/>
    <w:rsid w:val="00E92178"/>
    <w:rsid w:val="00E9267C"/>
    <w:rsid w:val="00E926BB"/>
    <w:rsid w:val="00E92AB1"/>
    <w:rsid w:val="00E93107"/>
    <w:rsid w:val="00E93898"/>
    <w:rsid w:val="00E93BDA"/>
    <w:rsid w:val="00E93C28"/>
    <w:rsid w:val="00E93D01"/>
    <w:rsid w:val="00E94AE6"/>
    <w:rsid w:val="00E94BDE"/>
    <w:rsid w:val="00E94D55"/>
    <w:rsid w:val="00E94F55"/>
    <w:rsid w:val="00E9578D"/>
    <w:rsid w:val="00E95F46"/>
    <w:rsid w:val="00E9613A"/>
    <w:rsid w:val="00E96600"/>
    <w:rsid w:val="00E96789"/>
    <w:rsid w:val="00E96B08"/>
    <w:rsid w:val="00E97459"/>
    <w:rsid w:val="00E974B5"/>
    <w:rsid w:val="00E9767E"/>
    <w:rsid w:val="00E9795D"/>
    <w:rsid w:val="00E97A09"/>
    <w:rsid w:val="00E97D82"/>
    <w:rsid w:val="00E97DF2"/>
    <w:rsid w:val="00E97DF7"/>
    <w:rsid w:val="00EA0077"/>
    <w:rsid w:val="00EA03B5"/>
    <w:rsid w:val="00EA0A47"/>
    <w:rsid w:val="00EA0DE6"/>
    <w:rsid w:val="00EA16D8"/>
    <w:rsid w:val="00EA1831"/>
    <w:rsid w:val="00EA1DED"/>
    <w:rsid w:val="00EA2925"/>
    <w:rsid w:val="00EA3589"/>
    <w:rsid w:val="00EA3EAA"/>
    <w:rsid w:val="00EA4844"/>
    <w:rsid w:val="00EA4DF6"/>
    <w:rsid w:val="00EA5BD0"/>
    <w:rsid w:val="00EA6415"/>
    <w:rsid w:val="00EA6697"/>
    <w:rsid w:val="00EA66D8"/>
    <w:rsid w:val="00EA6981"/>
    <w:rsid w:val="00EA7022"/>
    <w:rsid w:val="00EA70F1"/>
    <w:rsid w:val="00EA71CC"/>
    <w:rsid w:val="00EA740B"/>
    <w:rsid w:val="00EA769F"/>
    <w:rsid w:val="00EA77D7"/>
    <w:rsid w:val="00EA7BF7"/>
    <w:rsid w:val="00EB01AB"/>
    <w:rsid w:val="00EB01E5"/>
    <w:rsid w:val="00EB04E9"/>
    <w:rsid w:val="00EB070F"/>
    <w:rsid w:val="00EB127A"/>
    <w:rsid w:val="00EB1505"/>
    <w:rsid w:val="00EB19C4"/>
    <w:rsid w:val="00EB1AC8"/>
    <w:rsid w:val="00EB2078"/>
    <w:rsid w:val="00EB2235"/>
    <w:rsid w:val="00EB25DD"/>
    <w:rsid w:val="00EB26E4"/>
    <w:rsid w:val="00EB2ED0"/>
    <w:rsid w:val="00EB3043"/>
    <w:rsid w:val="00EB34A9"/>
    <w:rsid w:val="00EB3792"/>
    <w:rsid w:val="00EB383D"/>
    <w:rsid w:val="00EB3AB9"/>
    <w:rsid w:val="00EB49A0"/>
    <w:rsid w:val="00EB4B2B"/>
    <w:rsid w:val="00EB4E56"/>
    <w:rsid w:val="00EB5429"/>
    <w:rsid w:val="00EB5AB6"/>
    <w:rsid w:val="00EB5F01"/>
    <w:rsid w:val="00EB65D9"/>
    <w:rsid w:val="00EB6A9D"/>
    <w:rsid w:val="00EB73B8"/>
    <w:rsid w:val="00EB7718"/>
    <w:rsid w:val="00EB7C98"/>
    <w:rsid w:val="00EC08D7"/>
    <w:rsid w:val="00EC0C7C"/>
    <w:rsid w:val="00EC18EE"/>
    <w:rsid w:val="00EC1C2D"/>
    <w:rsid w:val="00EC1CE7"/>
    <w:rsid w:val="00EC1DE7"/>
    <w:rsid w:val="00EC1FA9"/>
    <w:rsid w:val="00EC21DE"/>
    <w:rsid w:val="00EC22A2"/>
    <w:rsid w:val="00EC28EB"/>
    <w:rsid w:val="00EC3259"/>
    <w:rsid w:val="00EC3701"/>
    <w:rsid w:val="00EC3B8F"/>
    <w:rsid w:val="00EC3C48"/>
    <w:rsid w:val="00EC3E15"/>
    <w:rsid w:val="00EC4202"/>
    <w:rsid w:val="00EC439D"/>
    <w:rsid w:val="00EC4576"/>
    <w:rsid w:val="00EC4870"/>
    <w:rsid w:val="00EC4CFB"/>
    <w:rsid w:val="00EC4D56"/>
    <w:rsid w:val="00EC4F1D"/>
    <w:rsid w:val="00EC54FC"/>
    <w:rsid w:val="00EC55B4"/>
    <w:rsid w:val="00EC56BB"/>
    <w:rsid w:val="00EC5845"/>
    <w:rsid w:val="00EC5991"/>
    <w:rsid w:val="00EC5C5C"/>
    <w:rsid w:val="00EC6108"/>
    <w:rsid w:val="00EC69AC"/>
    <w:rsid w:val="00EC6B83"/>
    <w:rsid w:val="00EC73C0"/>
    <w:rsid w:val="00EC7DB2"/>
    <w:rsid w:val="00EC7F12"/>
    <w:rsid w:val="00ED00E2"/>
    <w:rsid w:val="00ED09D4"/>
    <w:rsid w:val="00ED0C0A"/>
    <w:rsid w:val="00ED1281"/>
    <w:rsid w:val="00ED1375"/>
    <w:rsid w:val="00ED148C"/>
    <w:rsid w:val="00ED1A09"/>
    <w:rsid w:val="00ED1A8C"/>
    <w:rsid w:val="00ED1DA1"/>
    <w:rsid w:val="00ED20A6"/>
    <w:rsid w:val="00ED25DC"/>
    <w:rsid w:val="00ED2CBC"/>
    <w:rsid w:val="00ED2DB7"/>
    <w:rsid w:val="00ED2DFF"/>
    <w:rsid w:val="00ED2E13"/>
    <w:rsid w:val="00ED30E9"/>
    <w:rsid w:val="00ED3232"/>
    <w:rsid w:val="00ED3248"/>
    <w:rsid w:val="00ED374A"/>
    <w:rsid w:val="00ED3E92"/>
    <w:rsid w:val="00ED4FD3"/>
    <w:rsid w:val="00ED541E"/>
    <w:rsid w:val="00ED58BC"/>
    <w:rsid w:val="00ED5AE4"/>
    <w:rsid w:val="00ED5B12"/>
    <w:rsid w:val="00ED5FA6"/>
    <w:rsid w:val="00ED642A"/>
    <w:rsid w:val="00ED6431"/>
    <w:rsid w:val="00ED6C81"/>
    <w:rsid w:val="00ED74DF"/>
    <w:rsid w:val="00EE0094"/>
    <w:rsid w:val="00EE086F"/>
    <w:rsid w:val="00EE0A59"/>
    <w:rsid w:val="00EE0C80"/>
    <w:rsid w:val="00EE0D79"/>
    <w:rsid w:val="00EE104D"/>
    <w:rsid w:val="00EE19EC"/>
    <w:rsid w:val="00EE1BA6"/>
    <w:rsid w:val="00EE1C44"/>
    <w:rsid w:val="00EE1D5D"/>
    <w:rsid w:val="00EE257C"/>
    <w:rsid w:val="00EE2EA1"/>
    <w:rsid w:val="00EE31B3"/>
    <w:rsid w:val="00EE33EA"/>
    <w:rsid w:val="00EE3CE7"/>
    <w:rsid w:val="00EE3FE5"/>
    <w:rsid w:val="00EE4394"/>
    <w:rsid w:val="00EE4492"/>
    <w:rsid w:val="00EE4982"/>
    <w:rsid w:val="00EE4ADC"/>
    <w:rsid w:val="00EE4BC9"/>
    <w:rsid w:val="00EE5AA3"/>
    <w:rsid w:val="00EE6669"/>
    <w:rsid w:val="00EE6A99"/>
    <w:rsid w:val="00EE6BEE"/>
    <w:rsid w:val="00EE7060"/>
    <w:rsid w:val="00EE763C"/>
    <w:rsid w:val="00EE7D65"/>
    <w:rsid w:val="00EF02A6"/>
    <w:rsid w:val="00EF054B"/>
    <w:rsid w:val="00EF09C5"/>
    <w:rsid w:val="00EF10AD"/>
    <w:rsid w:val="00EF1320"/>
    <w:rsid w:val="00EF156F"/>
    <w:rsid w:val="00EF1D31"/>
    <w:rsid w:val="00EF202C"/>
    <w:rsid w:val="00EF21CC"/>
    <w:rsid w:val="00EF2F31"/>
    <w:rsid w:val="00EF35DA"/>
    <w:rsid w:val="00EF39DC"/>
    <w:rsid w:val="00EF39DE"/>
    <w:rsid w:val="00EF3A7A"/>
    <w:rsid w:val="00EF3E15"/>
    <w:rsid w:val="00EF446D"/>
    <w:rsid w:val="00EF49D8"/>
    <w:rsid w:val="00EF4BCD"/>
    <w:rsid w:val="00EF5042"/>
    <w:rsid w:val="00EF55B6"/>
    <w:rsid w:val="00EF56C7"/>
    <w:rsid w:val="00EF5EC1"/>
    <w:rsid w:val="00EF6BD7"/>
    <w:rsid w:val="00EF6C72"/>
    <w:rsid w:val="00EF6CA5"/>
    <w:rsid w:val="00EF71E9"/>
    <w:rsid w:val="00EF727A"/>
    <w:rsid w:val="00EF794B"/>
    <w:rsid w:val="00F00281"/>
    <w:rsid w:val="00F003CE"/>
    <w:rsid w:val="00F00409"/>
    <w:rsid w:val="00F00497"/>
    <w:rsid w:val="00F008AE"/>
    <w:rsid w:val="00F00D3B"/>
    <w:rsid w:val="00F010D7"/>
    <w:rsid w:val="00F0161D"/>
    <w:rsid w:val="00F02072"/>
    <w:rsid w:val="00F023C1"/>
    <w:rsid w:val="00F0240E"/>
    <w:rsid w:val="00F0269B"/>
    <w:rsid w:val="00F026F0"/>
    <w:rsid w:val="00F0281D"/>
    <w:rsid w:val="00F02CA9"/>
    <w:rsid w:val="00F030AD"/>
    <w:rsid w:val="00F03F09"/>
    <w:rsid w:val="00F04306"/>
    <w:rsid w:val="00F045D9"/>
    <w:rsid w:val="00F04EBB"/>
    <w:rsid w:val="00F051E4"/>
    <w:rsid w:val="00F052F5"/>
    <w:rsid w:val="00F05361"/>
    <w:rsid w:val="00F05B1B"/>
    <w:rsid w:val="00F05CA4"/>
    <w:rsid w:val="00F06051"/>
    <w:rsid w:val="00F062B9"/>
    <w:rsid w:val="00F0643E"/>
    <w:rsid w:val="00F0672D"/>
    <w:rsid w:val="00F06CC0"/>
    <w:rsid w:val="00F06F47"/>
    <w:rsid w:val="00F07250"/>
    <w:rsid w:val="00F07372"/>
    <w:rsid w:val="00F078F9"/>
    <w:rsid w:val="00F07A37"/>
    <w:rsid w:val="00F1032D"/>
    <w:rsid w:val="00F1033E"/>
    <w:rsid w:val="00F104F6"/>
    <w:rsid w:val="00F10BA4"/>
    <w:rsid w:val="00F10E3D"/>
    <w:rsid w:val="00F10EC1"/>
    <w:rsid w:val="00F1124B"/>
    <w:rsid w:val="00F11587"/>
    <w:rsid w:val="00F1169F"/>
    <w:rsid w:val="00F11A33"/>
    <w:rsid w:val="00F11D14"/>
    <w:rsid w:val="00F12151"/>
    <w:rsid w:val="00F12B35"/>
    <w:rsid w:val="00F12DC4"/>
    <w:rsid w:val="00F13632"/>
    <w:rsid w:val="00F13680"/>
    <w:rsid w:val="00F136D4"/>
    <w:rsid w:val="00F13D18"/>
    <w:rsid w:val="00F13E98"/>
    <w:rsid w:val="00F1519C"/>
    <w:rsid w:val="00F155BE"/>
    <w:rsid w:val="00F15A42"/>
    <w:rsid w:val="00F15EF7"/>
    <w:rsid w:val="00F15F56"/>
    <w:rsid w:val="00F1618B"/>
    <w:rsid w:val="00F16247"/>
    <w:rsid w:val="00F16456"/>
    <w:rsid w:val="00F165E4"/>
    <w:rsid w:val="00F1678B"/>
    <w:rsid w:val="00F16A65"/>
    <w:rsid w:val="00F16C61"/>
    <w:rsid w:val="00F16DED"/>
    <w:rsid w:val="00F16EFE"/>
    <w:rsid w:val="00F178DA"/>
    <w:rsid w:val="00F17CD0"/>
    <w:rsid w:val="00F2003D"/>
    <w:rsid w:val="00F20110"/>
    <w:rsid w:val="00F20415"/>
    <w:rsid w:val="00F205AB"/>
    <w:rsid w:val="00F21704"/>
    <w:rsid w:val="00F21F6E"/>
    <w:rsid w:val="00F22129"/>
    <w:rsid w:val="00F22256"/>
    <w:rsid w:val="00F22516"/>
    <w:rsid w:val="00F22708"/>
    <w:rsid w:val="00F2288C"/>
    <w:rsid w:val="00F22A60"/>
    <w:rsid w:val="00F22BED"/>
    <w:rsid w:val="00F22C61"/>
    <w:rsid w:val="00F22FAC"/>
    <w:rsid w:val="00F239CA"/>
    <w:rsid w:val="00F23A53"/>
    <w:rsid w:val="00F23AAD"/>
    <w:rsid w:val="00F23B99"/>
    <w:rsid w:val="00F23DAE"/>
    <w:rsid w:val="00F24120"/>
    <w:rsid w:val="00F24465"/>
    <w:rsid w:val="00F244A1"/>
    <w:rsid w:val="00F24E03"/>
    <w:rsid w:val="00F257E8"/>
    <w:rsid w:val="00F25DCC"/>
    <w:rsid w:val="00F268E6"/>
    <w:rsid w:val="00F26B66"/>
    <w:rsid w:val="00F27164"/>
    <w:rsid w:val="00F271FF"/>
    <w:rsid w:val="00F27710"/>
    <w:rsid w:val="00F27768"/>
    <w:rsid w:val="00F30493"/>
    <w:rsid w:val="00F3049A"/>
    <w:rsid w:val="00F30AD3"/>
    <w:rsid w:val="00F30FE9"/>
    <w:rsid w:val="00F3106C"/>
    <w:rsid w:val="00F310D7"/>
    <w:rsid w:val="00F3154E"/>
    <w:rsid w:val="00F31CB2"/>
    <w:rsid w:val="00F324E5"/>
    <w:rsid w:val="00F328E4"/>
    <w:rsid w:val="00F32BC4"/>
    <w:rsid w:val="00F336DA"/>
    <w:rsid w:val="00F3374E"/>
    <w:rsid w:val="00F346F1"/>
    <w:rsid w:val="00F34FCD"/>
    <w:rsid w:val="00F35001"/>
    <w:rsid w:val="00F35237"/>
    <w:rsid w:val="00F35A97"/>
    <w:rsid w:val="00F35BE4"/>
    <w:rsid w:val="00F365E2"/>
    <w:rsid w:val="00F368ED"/>
    <w:rsid w:val="00F36AE7"/>
    <w:rsid w:val="00F37158"/>
    <w:rsid w:val="00F401F8"/>
    <w:rsid w:val="00F4046F"/>
    <w:rsid w:val="00F4080F"/>
    <w:rsid w:val="00F40A77"/>
    <w:rsid w:val="00F40B01"/>
    <w:rsid w:val="00F40D88"/>
    <w:rsid w:val="00F41CB2"/>
    <w:rsid w:val="00F41FDB"/>
    <w:rsid w:val="00F420BE"/>
    <w:rsid w:val="00F4256F"/>
    <w:rsid w:val="00F42C64"/>
    <w:rsid w:val="00F42D0C"/>
    <w:rsid w:val="00F4326A"/>
    <w:rsid w:val="00F44055"/>
    <w:rsid w:val="00F44121"/>
    <w:rsid w:val="00F44416"/>
    <w:rsid w:val="00F444CB"/>
    <w:rsid w:val="00F44589"/>
    <w:rsid w:val="00F448B3"/>
    <w:rsid w:val="00F44AA5"/>
    <w:rsid w:val="00F44AE0"/>
    <w:rsid w:val="00F458A9"/>
    <w:rsid w:val="00F45A8A"/>
    <w:rsid w:val="00F45D70"/>
    <w:rsid w:val="00F45E7E"/>
    <w:rsid w:val="00F46BC8"/>
    <w:rsid w:val="00F46DAE"/>
    <w:rsid w:val="00F46EBD"/>
    <w:rsid w:val="00F47F97"/>
    <w:rsid w:val="00F5053E"/>
    <w:rsid w:val="00F50C2A"/>
    <w:rsid w:val="00F50C97"/>
    <w:rsid w:val="00F511CD"/>
    <w:rsid w:val="00F51B20"/>
    <w:rsid w:val="00F5238C"/>
    <w:rsid w:val="00F52585"/>
    <w:rsid w:val="00F52696"/>
    <w:rsid w:val="00F52987"/>
    <w:rsid w:val="00F52ABE"/>
    <w:rsid w:val="00F52F70"/>
    <w:rsid w:val="00F53F0C"/>
    <w:rsid w:val="00F5479D"/>
    <w:rsid w:val="00F54F0F"/>
    <w:rsid w:val="00F556CF"/>
    <w:rsid w:val="00F55915"/>
    <w:rsid w:val="00F55C55"/>
    <w:rsid w:val="00F55D90"/>
    <w:rsid w:val="00F55E22"/>
    <w:rsid w:val="00F56189"/>
    <w:rsid w:val="00F56353"/>
    <w:rsid w:val="00F56476"/>
    <w:rsid w:val="00F5678D"/>
    <w:rsid w:val="00F56828"/>
    <w:rsid w:val="00F5688F"/>
    <w:rsid w:val="00F57174"/>
    <w:rsid w:val="00F57389"/>
    <w:rsid w:val="00F6002F"/>
    <w:rsid w:val="00F60934"/>
    <w:rsid w:val="00F60AE1"/>
    <w:rsid w:val="00F60B24"/>
    <w:rsid w:val="00F60E8D"/>
    <w:rsid w:val="00F61270"/>
    <w:rsid w:val="00F61465"/>
    <w:rsid w:val="00F61D73"/>
    <w:rsid w:val="00F62231"/>
    <w:rsid w:val="00F624E7"/>
    <w:rsid w:val="00F62955"/>
    <w:rsid w:val="00F62A91"/>
    <w:rsid w:val="00F62A98"/>
    <w:rsid w:val="00F62B35"/>
    <w:rsid w:val="00F62B4C"/>
    <w:rsid w:val="00F62DDE"/>
    <w:rsid w:val="00F62E15"/>
    <w:rsid w:val="00F62E5C"/>
    <w:rsid w:val="00F63030"/>
    <w:rsid w:val="00F63446"/>
    <w:rsid w:val="00F63544"/>
    <w:rsid w:val="00F6377B"/>
    <w:rsid w:val="00F644F4"/>
    <w:rsid w:val="00F645C8"/>
    <w:rsid w:val="00F647AE"/>
    <w:rsid w:val="00F647DE"/>
    <w:rsid w:val="00F64809"/>
    <w:rsid w:val="00F649A7"/>
    <w:rsid w:val="00F64C2E"/>
    <w:rsid w:val="00F6573F"/>
    <w:rsid w:val="00F659DA"/>
    <w:rsid w:val="00F65B32"/>
    <w:rsid w:val="00F65C96"/>
    <w:rsid w:val="00F664BA"/>
    <w:rsid w:val="00F66B41"/>
    <w:rsid w:val="00F671C8"/>
    <w:rsid w:val="00F67BC3"/>
    <w:rsid w:val="00F67EBB"/>
    <w:rsid w:val="00F67F72"/>
    <w:rsid w:val="00F70045"/>
    <w:rsid w:val="00F703FF"/>
    <w:rsid w:val="00F704BB"/>
    <w:rsid w:val="00F70758"/>
    <w:rsid w:val="00F7079A"/>
    <w:rsid w:val="00F7079F"/>
    <w:rsid w:val="00F707EB"/>
    <w:rsid w:val="00F70AB4"/>
    <w:rsid w:val="00F70B7F"/>
    <w:rsid w:val="00F70BCD"/>
    <w:rsid w:val="00F70DDB"/>
    <w:rsid w:val="00F71009"/>
    <w:rsid w:val="00F7124F"/>
    <w:rsid w:val="00F7131C"/>
    <w:rsid w:val="00F71738"/>
    <w:rsid w:val="00F71767"/>
    <w:rsid w:val="00F72077"/>
    <w:rsid w:val="00F72407"/>
    <w:rsid w:val="00F72A37"/>
    <w:rsid w:val="00F73507"/>
    <w:rsid w:val="00F736B5"/>
    <w:rsid w:val="00F73ABB"/>
    <w:rsid w:val="00F73CCB"/>
    <w:rsid w:val="00F742F7"/>
    <w:rsid w:val="00F74DFA"/>
    <w:rsid w:val="00F754FE"/>
    <w:rsid w:val="00F75641"/>
    <w:rsid w:val="00F75B73"/>
    <w:rsid w:val="00F75D16"/>
    <w:rsid w:val="00F768B0"/>
    <w:rsid w:val="00F76A1F"/>
    <w:rsid w:val="00F76D26"/>
    <w:rsid w:val="00F7709E"/>
    <w:rsid w:val="00F770F8"/>
    <w:rsid w:val="00F77558"/>
    <w:rsid w:val="00F7762B"/>
    <w:rsid w:val="00F77B1B"/>
    <w:rsid w:val="00F77C5C"/>
    <w:rsid w:val="00F77C8E"/>
    <w:rsid w:val="00F77CA9"/>
    <w:rsid w:val="00F77EEF"/>
    <w:rsid w:val="00F806FD"/>
    <w:rsid w:val="00F80A62"/>
    <w:rsid w:val="00F80D2E"/>
    <w:rsid w:val="00F813BE"/>
    <w:rsid w:val="00F817A9"/>
    <w:rsid w:val="00F81836"/>
    <w:rsid w:val="00F8195E"/>
    <w:rsid w:val="00F81C10"/>
    <w:rsid w:val="00F81FAC"/>
    <w:rsid w:val="00F8221E"/>
    <w:rsid w:val="00F824A9"/>
    <w:rsid w:val="00F826F1"/>
    <w:rsid w:val="00F8333F"/>
    <w:rsid w:val="00F833C5"/>
    <w:rsid w:val="00F83585"/>
    <w:rsid w:val="00F8364E"/>
    <w:rsid w:val="00F836A6"/>
    <w:rsid w:val="00F83C5C"/>
    <w:rsid w:val="00F83C6F"/>
    <w:rsid w:val="00F84218"/>
    <w:rsid w:val="00F84250"/>
    <w:rsid w:val="00F84A82"/>
    <w:rsid w:val="00F851AB"/>
    <w:rsid w:val="00F85788"/>
    <w:rsid w:val="00F857B5"/>
    <w:rsid w:val="00F85994"/>
    <w:rsid w:val="00F861E7"/>
    <w:rsid w:val="00F86BEA"/>
    <w:rsid w:val="00F86E34"/>
    <w:rsid w:val="00F86F07"/>
    <w:rsid w:val="00F87215"/>
    <w:rsid w:val="00F8797A"/>
    <w:rsid w:val="00F87A4C"/>
    <w:rsid w:val="00F900FF"/>
    <w:rsid w:val="00F90258"/>
    <w:rsid w:val="00F903FD"/>
    <w:rsid w:val="00F9151E"/>
    <w:rsid w:val="00F91537"/>
    <w:rsid w:val="00F9166D"/>
    <w:rsid w:val="00F91981"/>
    <w:rsid w:val="00F91B95"/>
    <w:rsid w:val="00F91DFA"/>
    <w:rsid w:val="00F92510"/>
    <w:rsid w:val="00F929B6"/>
    <w:rsid w:val="00F9352A"/>
    <w:rsid w:val="00F93574"/>
    <w:rsid w:val="00F936D8"/>
    <w:rsid w:val="00F9394A"/>
    <w:rsid w:val="00F93A1F"/>
    <w:rsid w:val="00F93B64"/>
    <w:rsid w:val="00F9404E"/>
    <w:rsid w:val="00F945AE"/>
    <w:rsid w:val="00F94C89"/>
    <w:rsid w:val="00F950E1"/>
    <w:rsid w:val="00F953F1"/>
    <w:rsid w:val="00F959FD"/>
    <w:rsid w:val="00F9698B"/>
    <w:rsid w:val="00F96A32"/>
    <w:rsid w:val="00F972E2"/>
    <w:rsid w:val="00F97571"/>
    <w:rsid w:val="00F978C7"/>
    <w:rsid w:val="00FA0157"/>
    <w:rsid w:val="00FA04E6"/>
    <w:rsid w:val="00FA13E8"/>
    <w:rsid w:val="00FA14AB"/>
    <w:rsid w:val="00FA1C56"/>
    <w:rsid w:val="00FA2417"/>
    <w:rsid w:val="00FA273E"/>
    <w:rsid w:val="00FA2760"/>
    <w:rsid w:val="00FA302A"/>
    <w:rsid w:val="00FA32E3"/>
    <w:rsid w:val="00FA350A"/>
    <w:rsid w:val="00FA3863"/>
    <w:rsid w:val="00FA3917"/>
    <w:rsid w:val="00FA39E4"/>
    <w:rsid w:val="00FA3A7D"/>
    <w:rsid w:val="00FA3CFB"/>
    <w:rsid w:val="00FA402E"/>
    <w:rsid w:val="00FA4359"/>
    <w:rsid w:val="00FA4887"/>
    <w:rsid w:val="00FA49D7"/>
    <w:rsid w:val="00FA4B52"/>
    <w:rsid w:val="00FA4DB6"/>
    <w:rsid w:val="00FA5820"/>
    <w:rsid w:val="00FA597F"/>
    <w:rsid w:val="00FA5CC1"/>
    <w:rsid w:val="00FA5ECD"/>
    <w:rsid w:val="00FA60C5"/>
    <w:rsid w:val="00FA63CF"/>
    <w:rsid w:val="00FA730B"/>
    <w:rsid w:val="00FA7895"/>
    <w:rsid w:val="00FA7F28"/>
    <w:rsid w:val="00FB0986"/>
    <w:rsid w:val="00FB0F24"/>
    <w:rsid w:val="00FB0F5E"/>
    <w:rsid w:val="00FB0F60"/>
    <w:rsid w:val="00FB1082"/>
    <w:rsid w:val="00FB12D6"/>
    <w:rsid w:val="00FB1625"/>
    <w:rsid w:val="00FB2044"/>
    <w:rsid w:val="00FB2310"/>
    <w:rsid w:val="00FB26FE"/>
    <w:rsid w:val="00FB2C3E"/>
    <w:rsid w:val="00FB2DE2"/>
    <w:rsid w:val="00FB320C"/>
    <w:rsid w:val="00FB3253"/>
    <w:rsid w:val="00FB35D0"/>
    <w:rsid w:val="00FB3B94"/>
    <w:rsid w:val="00FB3D31"/>
    <w:rsid w:val="00FB403A"/>
    <w:rsid w:val="00FB43B5"/>
    <w:rsid w:val="00FB472E"/>
    <w:rsid w:val="00FB4A31"/>
    <w:rsid w:val="00FB4EC7"/>
    <w:rsid w:val="00FB4FE5"/>
    <w:rsid w:val="00FB505D"/>
    <w:rsid w:val="00FB5C7B"/>
    <w:rsid w:val="00FB5ED3"/>
    <w:rsid w:val="00FB5F11"/>
    <w:rsid w:val="00FB6027"/>
    <w:rsid w:val="00FB6310"/>
    <w:rsid w:val="00FB692E"/>
    <w:rsid w:val="00FB69D4"/>
    <w:rsid w:val="00FB7205"/>
    <w:rsid w:val="00FB723B"/>
    <w:rsid w:val="00FB7275"/>
    <w:rsid w:val="00FB75E2"/>
    <w:rsid w:val="00FB7BCE"/>
    <w:rsid w:val="00FB7DD7"/>
    <w:rsid w:val="00FC0475"/>
    <w:rsid w:val="00FC04D0"/>
    <w:rsid w:val="00FC0A8F"/>
    <w:rsid w:val="00FC0AC2"/>
    <w:rsid w:val="00FC0AD2"/>
    <w:rsid w:val="00FC1B0F"/>
    <w:rsid w:val="00FC20EC"/>
    <w:rsid w:val="00FC2F5C"/>
    <w:rsid w:val="00FC3046"/>
    <w:rsid w:val="00FC354E"/>
    <w:rsid w:val="00FC3857"/>
    <w:rsid w:val="00FC3A9D"/>
    <w:rsid w:val="00FC3B00"/>
    <w:rsid w:val="00FC3CFD"/>
    <w:rsid w:val="00FC3E59"/>
    <w:rsid w:val="00FC4793"/>
    <w:rsid w:val="00FC4A6B"/>
    <w:rsid w:val="00FC5793"/>
    <w:rsid w:val="00FC5AA8"/>
    <w:rsid w:val="00FC5BA6"/>
    <w:rsid w:val="00FC5ED2"/>
    <w:rsid w:val="00FC5FDF"/>
    <w:rsid w:val="00FC6241"/>
    <w:rsid w:val="00FC6EBF"/>
    <w:rsid w:val="00FC7F30"/>
    <w:rsid w:val="00FD0360"/>
    <w:rsid w:val="00FD082B"/>
    <w:rsid w:val="00FD1F02"/>
    <w:rsid w:val="00FD2905"/>
    <w:rsid w:val="00FD2ACC"/>
    <w:rsid w:val="00FD2D20"/>
    <w:rsid w:val="00FD323D"/>
    <w:rsid w:val="00FD34E4"/>
    <w:rsid w:val="00FD390E"/>
    <w:rsid w:val="00FD398E"/>
    <w:rsid w:val="00FD3CD5"/>
    <w:rsid w:val="00FD3DB4"/>
    <w:rsid w:val="00FD473B"/>
    <w:rsid w:val="00FD5096"/>
    <w:rsid w:val="00FD5155"/>
    <w:rsid w:val="00FD542E"/>
    <w:rsid w:val="00FD565B"/>
    <w:rsid w:val="00FD5A4F"/>
    <w:rsid w:val="00FD5AA5"/>
    <w:rsid w:val="00FD60DE"/>
    <w:rsid w:val="00FD637A"/>
    <w:rsid w:val="00FD6FB9"/>
    <w:rsid w:val="00FD6FC7"/>
    <w:rsid w:val="00FD78C1"/>
    <w:rsid w:val="00FE00D8"/>
    <w:rsid w:val="00FE0771"/>
    <w:rsid w:val="00FE0C18"/>
    <w:rsid w:val="00FE1109"/>
    <w:rsid w:val="00FE12B5"/>
    <w:rsid w:val="00FE1753"/>
    <w:rsid w:val="00FE1ADE"/>
    <w:rsid w:val="00FE1FC0"/>
    <w:rsid w:val="00FE290A"/>
    <w:rsid w:val="00FE30A9"/>
    <w:rsid w:val="00FE339C"/>
    <w:rsid w:val="00FE38DC"/>
    <w:rsid w:val="00FE3BFC"/>
    <w:rsid w:val="00FE3C9E"/>
    <w:rsid w:val="00FE3E23"/>
    <w:rsid w:val="00FE4884"/>
    <w:rsid w:val="00FE5618"/>
    <w:rsid w:val="00FE568F"/>
    <w:rsid w:val="00FE56A5"/>
    <w:rsid w:val="00FE5863"/>
    <w:rsid w:val="00FE5BEF"/>
    <w:rsid w:val="00FE5CC9"/>
    <w:rsid w:val="00FE62EE"/>
    <w:rsid w:val="00FE64EE"/>
    <w:rsid w:val="00FE68A2"/>
    <w:rsid w:val="00FE6AD3"/>
    <w:rsid w:val="00FE6EAE"/>
    <w:rsid w:val="00FE72BB"/>
    <w:rsid w:val="00FE7437"/>
    <w:rsid w:val="00FE75F1"/>
    <w:rsid w:val="00FE7EF1"/>
    <w:rsid w:val="00FF012D"/>
    <w:rsid w:val="00FF0D9D"/>
    <w:rsid w:val="00FF1274"/>
    <w:rsid w:val="00FF1D50"/>
    <w:rsid w:val="00FF1DC0"/>
    <w:rsid w:val="00FF1F05"/>
    <w:rsid w:val="00FF2585"/>
    <w:rsid w:val="00FF25DF"/>
    <w:rsid w:val="00FF3361"/>
    <w:rsid w:val="00FF34AA"/>
    <w:rsid w:val="00FF37FD"/>
    <w:rsid w:val="00FF3A4C"/>
    <w:rsid w:val="00FF3BAC"/>
    <w:rsid w:val="00FF42C2"/>
    <w:rsid w:val="00FF43E9"/>
    <w:rsid w:val="00FF4434"/>
    <w:rsid w:val="00FF45CD"/>
    <w:rsid w:val="00FF4B8E"/>
    <w:rsid w:val="00FF4FC0"/>
    <w:rsid w:val="00FF5154"/>
    <w:rsid w:val="00FF5314"/>
    <w:rsid w:val="00FF57D9"/>
    <w:rsid w:val="00FF6054"/>
    <w:rsid w:val="00FF6176"/>
    <w:rsid w:val="00FF6B2A"/>
    <w:rsid w:val="00FF6DC0"/>
    <w:rsid w:val="00FF6E5E"/>
    <w:rsid w:val="00FF7DA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4BE87B9"/>
  <w15:docId w15:val="{D25A0A80-1118-45A6-9094-9A0D559B9B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C71EA"/>
    <w:pPr>
      <w:widowControl w:val="0"/>
      <w:topLinePunct/>
    </w:pPr>
    <w:rPr>
      <w:rFonts w:asciiTheme="minorEastAsia" w:hAnsiTheme="minorEastAsia"/>
      <w:lang w:val="nl-NL"/>
    </w:rPr>
  </w:style>
  <w:style w:type="paragraph" w:styleId="1">
    <w:name w:val="heading 1"/>
    <w:basedOn w:val="a"/>
    <w:next w:val="a"/>
    <w:link w:val="10"/>
    <w:uiPriority w:val="9"/>
    <w:qFormat/>
    <w:rsid w:val="00E34E8B"/>
    <w:pPr>
      <w:keepNext/>
      <w:numPr>
        <w:numId w:val="31"/>
      </w:numPr>
      <w:outlineLvl w:val="0"/>
    </w:pPr>
    <w:rPr>
      <w:rFonts w:cstheme="majorBidi"/>
      <w:b/>
      <w:sz w:val="24"/>
      <w:szCs w:val="24"/>
    </w:rPr>
  </w:style>
  <w:style w:type="paragraph" w:styleId="2">
    <w:name w:val="heading 2"/>
    <w:basedOn w:val="a"/>
    <w:next w:val="a"/>
    <w:link w:val="20"/>
    <w:uiPriority w:val="9"/>
    <w:unhideWhenUsed/>
    <w:qFormat/>
    <w:rsid w:val="00C928CA"/>
    <w:pPr>
      <w:numPr>
        <w:ilvl w:val="1"/>
        <w:numId w:val="31"/>
      </w:numPr>
      <w:outlineLvl w:val="1"/>
    </w:pPr>
    <w:rPr>
      <w:rFonts w:hAnsiTheme="majorHAnsi" w:cstheme="majorBidi"/>
      <w:b/>
    </w:rPr>
  </w:style>
  <w:style w:type="paragraph" w:styleId="3">
    <w:name w:val="heading 3"/>
    <w:basedOn w:val="a"/>
    <w:next w:val="a"/>
    <w:link w:val="30"/>
    <w:uiPriority w:val="9"/>
    <w:unhideWhenUsed/>
    <w:qFormat/>
    <w:rsid w:val="0021558B"/>
    <w:pPr>
      <w:numPr>
        <w:ilvl w:val="2"/>
        <w:numId w:val="31"/>
      </w:numPr>
      <w:ind w:left="851"/>
      <w:outlineLvl w:val="2"/>
    </w:pPr>
    <w:rPr>
      <w:rFonts w:eastAsia="ＭＳ 明朝" w:cstheme="majorBidi"/>
    </w:rPr>
  </w:style>
  <w:style w:type="paragraph" w:styleId="4">
    <w:name w:val="heading 4"/>
    <w:basedOn w:val="a"/>
    <w:next w:val="a"/>
    <w:link w:val="40"/>
    <w:uiPriority w:val="9"/>
    <w:unhideWhenUsed/>
    <w:qFormat/>
    <w:rsid w:val="00C867D9"/>
    <w:pPr>
      <w:numPr>
        <w:ilvl w:val="3"/>
        <w:numId w:val="31"/>
      </w:numPr>
      <w:outlineLvl w:val="3"/>
    </w:pPr>
    <w:rPr>
      <w:bCs/>
    </w:rPr>
  </w:style>
  <w:style w:type="paragraph" w:styleId="5">
    <w:name w:val="heading 5"/>
    <w:basedOn w:val="a"/>
    <w:next w:val="a"/>
    <w:link w:val="50"/>
    <w:uiPriority w:val="9"/>
    <w:unhideWhenUsed/>
    <w:qFormat/>
    <w:rsid w:val="003414BF"/>
    <w:pPr>
      <w:numPr>
        <w:numId w:val="14"/>
      </w:numPr>
      <w:ind w:left="1418" w:hanging="284"/>
      <w:outlineLvl w:val="4"/>
    </w:pPr>
    <w:rPr>
      <w:rFonts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831D04"/>
    <w:pPr>
      <w:tabs>
        <w:tab w:val="center" w:pos="4252"/>
        <w:tab w:val="right" w:pos="8504"/>
      </w:tabs>
      <w:snapToGrid w:val="0"/>
    </w:pPr>
    <w:rPr>
      <w:rFonts w:ascii="ＭＳ 明朝" w:eastAsia="ＭＳ 明朝"/>
    </w:rPr>
  </w:style>
  <w:style w:type="character" w:customStyle="1" w:styleId="a4">
    <w:name w:val="フッター (文字)"/>
    <w:basedOn w:val="a0"/>
    <w:link w:val="a3"/>
    <w:uiPriority w:val="99"/>
    <w:rsid w:val="00831D04"/>
    <w:rPr>
      <w:rFonts w:ascii="ＭＳ 明朝" w:eastAsia="ＭＳ 明朝"/>
    </w:rPr>
  </w:style>
  <w:style w:type="paragraph" w:styleId="a5">
    <w:name w:val="Balloon Text"/>
    <w:basedOn w:val="a"/>
    <w:link w:val="a6"/>
    <w:uiPriority w:val="99"/>
    <w:semiHidden/>
    <w:unhideWhenUsed/>
    <w:rsid w:val="00831D04"/>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831D04"/>
    <w:rPr>
      <w:rFonts w:asciiTheme="majorHAnsi" w:eastAsiaTheme="majorEastAsia" w:hAnsiTheme="majorHAnsi" w:cstheme="majorBidi"/>
      <w:sz w:val="18"/>
      <w:szCs w:val="18"/>
    </w:rPr>
  </w:style>
  <w:style w:type="character" w:styleId="a7">
    <w:name w:val="Hyperlink"/>
    <w:basedOn w:val="a0"/>
    <w:uiPriority w:val="99"/>
    <w:unhideWhenUsed/>
    <w:rsid w:val="00710235"/>
    <w:rPr>
      <w:color w:val="0000FF" w:themeColor="hyperlink"/>
      <w:u w:val="single"/>
    </w:rPr>
  </w:style>
  <w:style w:type="paragraph" w:styleId="a8">
    <w:name w:val="List Paragraph"/>
    <w:basedOn w:val="a"/>
    <w:uiPriority w:val="34"/>
    <w:qFormat/>
    <w:rsid w:val="00615ECD"/>
    <w:pPr>
      <w:ind w:leftChars="400" w:left="840"/>
    </w:pPr>
  </w:style>
  <w:style w:type="paragraph" w:styleId="11">
    <w:name w:val="toc 1"/>
    <w:basedOn w:val="a"/>
    <w:next w:val="a"/>
    <w:link w:val="12"/>
    <w:autoRedefine/>
    <w:uiPriority w:val="39"/>
    <w:unhideWhenUsed/>
    <w:rsid w:val="00E672CB"/>
    <w:pPr>
      <w:tabs>
        <w:tab w:val="right" w:leader="dot" w:pos="9061"/>
      </w:tabs>
    </w:pPr>
    <w:rPr>
      <w:rFonts w:cstheme="majorBidi"/>
      <w:noProof/>
    </w:rPr>
  </w:style>
  <w:style w:type="character" w:customStyle="1" w:styleId="10">
    <w:name w:val="見出し 1 (文字)"/>
    <w:basedOn w:val="a0"/>
    <w:link w:val="1"/>
    <w:uiPriority w:val="9"/>
    <w:rsid w:val="00E34E8B"/>
    <w:rPr>
      <w:rFonts w:asciiTheme="minorEastAsia" w:hAnsiTheme="minorEastAsia" w:cstheme="majorBidi"/>
      <w:b/>
      <w:sz w:val="24"/>
      <w:szCs w:val="24"/>
    </w:rPr>
  </w:style>
  <w:style w:type="paragraph" w:styleId="a9">
    <w:name w:val="header"/>
    <w:basedOn w:val="a"/>
    <w:link w:val="aa"/>
    <w:uiPriority w:val="99"/>
    <w:unhideWhenUsed/>
    <w:rsid w:val="006F65BC"/>
    <w:pPr>
      <w:tabs>
        <w:tab w:val="center" w:pos="4252"/>
        <w:tab w:val="right" w:pos="8504"/>
      </w:tabs>
      <w:snapToGrid w:val="0"/>
    </w:pPr>
  </w:style>
  <w:style w:type="character" w:customStyle="1" w:styleId="aa">
    <w:name w:val="ヘッダー (文字)"/>
    <w:basedOn w:val="a0"/>
    <w:link w:val="a9"/>
    <w:uiPriority w:val="99"/>
    <w:rsid w:val="006F65BC"/>
  </w:style>
  <w:style w:type="paragraph" w:customStyle="1" w:styleId="13">
    <w:name w:val="スタイル1"/>
    <w:basedOn w:val="1"/>
    <w:link w:val="14"/>
    <w:rsid w:val="00F945AE"/>
    <w:rPr>
      <w:b w:val="0"/>
    </w:rPr>
  </w:style>
  <w:style w:type="character" w:customStyle="1" w:styleId="14">
    <w:name w:val="スタイル1 (文字)"/>
    <w:basedOn w:val="10"/>
    <w:link w:val="13"/>
    <w:rsid w:val="00F945AE"/>
    <w:rPr>
      <w:rFonts w:asciiTheme="minorEastAsia" w:hAnsiTheme="minorEastAsia" w:cstheme="majorBidi"/>
      <w:b w:val="0"/>
      <w:sz w:val="24"/>
      <w:szCs w:val="24"/>
    </w:rPr>
  </w:style>
  <w:style w:type="paragraph" w:customStyle="1" w:styleId="21">
    <w:name w:val="スタイル2"/>
    <w:basedOn w:val="2"/>
    <w:link w:val="22"/>
    <w:rsid w:val="00F945AE"/>
    <w:pPr>
      <w:ind w:rightChars="100" w:right="210"/>
    </w:pPr>
    <w:rPr>
      <w:b w:val="0"/>
      <w:sz w:val="22"/>
    </w:rPr>
  </w:style>
  <w:style w:type="character" w:customStyle="1" w:styleId="22">
    <w:name w:val="スタイル2 (文字)"/>
    <w:basedOn w:val="20"/>
    <w:link w:val="21"/>
    <w:rsid w:val="00F945AE"/>
    <w:rPr>
      <w:rFonts w:asciiTheme="minorEastAsia" w:hAnsiTheme="majorHAnsi" w:cstheme="majorBidi"/>
      <w:b w:val="0"/>
      <w:sz w:val="22"/>
      <w:lang w:val="nl-NL"/>
    </w:rPr>
  </w:style>
  <w:style w:type="character" w:customStyle="1" w:styleId="20">
    <w:name w:val="見出し 2 (文字)"/>
    <w:basedOn w:val="a0"/>
    <w:link w:val="2"/>
    <w:uiPriority w:val="9"/>
    <w:rsid w:val="00C928CA"/>
    <w:rPr>
      <w:rFonts w:asciiTheme="minorEastAsia" w:hAnsiTheme="majorHAnsi" w:cstheme="majorBidi"/>
      <w:b/>
      <w:lang w:val="nl-NL"/>
    </w:rPr>
  </w:style>
  <w:style w:type="paragraph" w:customStyle="1" w:styleId="31">
    <w:name w:val="スタイル3"/>
    <w:basedOn w:val="3"/>
    <w:link w:val="32"/>
    <w:rsid w:val="00CA33E5"/>
    <w:pPr>
      <w:ind w:left="0"/>
    </w:pPr>
  </w:style>
  <w:style w:type="character" w:customStyle="1" w:styleId="32">
    <w:name w:val="スタイル3 (文字)"/>
    <w:basedOn w:val="30"/>
    <w:link w:val="31"/>
    <w:rsid w:val="00CA33E5"/>
    <w:rPr>
      <w:rFonts w:ascii="ＭＳ 明朝" w:eastAsia="ＭＳ 明朝" w:hAnsiTheme="majorHAnsi" w:cstheme="majorBidi"/>
      <w:noProof/>
      <w:lang w:val="nl-NL"/>
    </w:rPr>
  </w:style>
  <w:style w:type="character" w:customStyle="1" w:styleId="30">
    <w:name w:val="見出し 3 (文字)"/>
    <w:basedOn w:val="a0"/>
    <w:link w:val="3"/>
    <w:uiPriority w:val="9"/>
    <w:rsid w:val="0021558B"/>
    <w:rPr>
      <w:rFonts w:asciiTheme="minorEastAsia" w:eastAsia="ＭＳ 明朝" w:hAnsiTheme="minorEastAsia" w:cstheme="majorBidi"/>
      <w:lang w:val="nl-NL"/>
    </w:rPr>
  </w:style>
  <w:style w:type="paragraph" w:styleId="ab">
    <w:name w:val="caption"/>
    <w:basedOn w:val="a"/>
    <w:next w:val="a"/>
    <w:link w:val="ac"/>
    <w:unhideWhenUsed/>
    <w:qFormat/>
    <w:rsid w:val="003E64A7"/>
    <w:pPr>
      <w:jc w:val="center"/>
    </w:pPr>
    <w:rPr>
      <w:b/>
      <w:bCs/>
      <w:szCs w:val="21"/>
    </w:rPr>
  </w:style>
  <w:style w:type="paragraph" w:styleId="23">
    <w:name w:val="toc 2"/>
    <w:basedOn w:val="a"/>
    <w:next w:val="a"/>
    <w:autoRedefine/>
    <w:uiPriority w:val="39"/>
    <w:unhideWhenUsed/>
    <w:rsid w:val="00C731B8"/>
    <w:pPr>
      <w:ind w:leftChars="100" w:left="210"/>
    </w:pPr>
  </w:style>
  <w:style w:type="character" w:customStyle="1" w:styleId="ac">
    <w:name w:val="図表番号 (文字)"/>
    <w:link w:val="ab"/>
    <w:rsid w:val="003E64A7"/>
    <w:rPr>
      <w:rFonts w:asciiTheme="minorEastAsia" w:hAnsiTheme="minorEastAsia"/>
      <w:b/>
      <w:bCs/>
      <w:szCs w:val="21"/>
    </w:rPr>
  </w:style>
  <w:style w:type="character" w:customStyle="1" w:styleId="40">
    <w:name w:val="見出し 4 (文字)"/>
    <w:basedOn w:val="a0"/>
    <w:link w:val="4"/>
    <w:uiPriority w:val="9"/>
    <w:rsid w:val="00C867D9"/>
    <w:rPr>
      <w:rFonts w:asciiTheme="minorEastAsia" w:hAnsiTheme="minorEastAsia"/>
      <w:bCs/>
      <w:lang w:val="nl-NL"/>
    </w:rPr>
  </w:style>
  <w:style w:type="character" w:styleId="ad">
    <w:name w:val="FollowedHyperlink"/>
    <w:basedOn w:val="a0"/>
    <w:uiPriority w:val="99"/>
    <w:semiHidden/>
    <w:unhideWhenUsed/>
    <w:rsid w:val="00817243"/>
    <w:rPr>
      <w:color w:val="800080" w:themeColor="followedHyperlink"/>
      <w:u w:val="single"/>
    </w:rPr>
  </w:style>
  <w:style w:type="numbering" w:customStyle="1" w:styleId="Excel">
    <w:name w:val="Excel家計簿"/>
    <w:basedOn w:val="a2"/>
    <w:rsid w:val="00526F4A"/>
    <w:pPr>
      <w:numPr>
        <w:numId w:val="1"/>
      </w:numPr>
    </w:pPr>
  </w:style>
  <w:style w:type="numbering" w:customStyle="1" w:styleId="Excel1">
    <w:name w:val="Excel家計簿1"/>
    <w:basedOn w:val="a2"/>
    <w:rsid w:val="00652F9F"/>
  </w:style>
  <w:style w:type="numbering" w:customStyle="1" w:styleId="Excel2">
    <w:name w:val="Excel家計簿2"/>
    <w:basedOn w:val="a2"/>
    <w:rsid w:val="00C42BD9"/>
  </w:style>
  <w:style w:type="numbering" w:customStyle="1" w:styleId="Excel3">
    <w:name w:val="Excel家計簿3"/>
    <w:basedOn w:val="a2"/>
    <w:rsid w:val="00A71353"/>
  </w:style>
  <w:style w:type="numbering" w:customStyle="1" w:styleId="Excel4">
    <w:name w:val="Excel家計簿4"/>
    <w:basedOn w:val="a2"/>
    <w:rsid w:val="008B78BF"/>
  </w:style>
  <w:style w:type="numbering" w:customStyle="1" w:styleId="Excel5">
    <w:name w:val="Excel家計簿5"/>
    <w:basedOn w:val="a2"/>
    <w:rsid w:val="002E00EB"/>
  </w:style>
  <w:style w:type="numbering" w:customStyle="1" w:styleId="Excel6">
    <w:name w:val="Excel家計簿6"/>
    <w:basedOn w:val="a2"/>
    <w:rsid w:val="00BF21CD"/>
  </w:style>
  <w:style w:type="paragraph" w:styleId="ae">
    <w:name w:val="Date"/>
    <w:basedOn w:val="a"/>
    <w:next w:val="a"/>
    <w:link w:val="af"/>
    <w:uiPriority w:val="99"/>
    <w:semiHidden/>
    <w:unhideWhenUsed/>
    <w:rsid w:val="00723EFD"/>
  </w:style>
  <w:style w:type="character" w:customStyle="1" w:styleId="af">
    <w:name w:val="日付 (文字)"/>
    <w:basedOn w:val="a0"/>
    <w:link w:val="ae"/>
    <w:uiPriority w:val="99"/>
    <w:semiHidden/>
    <w:rsid w:val="00723EFD"/>
  </w:style>
  <w:style w:type="paragraph" w:styleId="Web">
    <w:name w:val="Normal (Web)"/>
    <w:basedOn w:val="a"/>
    <w:uiPriority w:val="99"/>
    <w:semiHidden/>
    <w:unhideWhenUsed/>
    <w:rsid w:val="00DC62D9"/>
    <w:pPr>
      <w:widowControl/>
      <w:spacing w:before="100" w:beforeAutospacing="1" w:after="100" w:afterAutospacing="1"/>
    </w:pPr>
    <w:rPr>
      <w:rFonts w:ascii="ＭＳ Ｐゴシック" w:eastAsia="ＭＳ Ｐゴシック" w:hAnsi="ＭＳ Ｐゴシック" w:cs="ＭＳ Ｐゴシック"/>
      <w:kern w:val="0"/>
      <w:sz w:val="24"/>
      <w:szCs w:val="24"/>
    </w:rPr>
  </w:style>
  <w:style w:type="character" w:styleId="af0">
    <w:name w:val="Emphasis"/>
    <w:basedOn w:val="a0"/>
    <w:uiPriority w:val="20"/>
    <w:qFormat/>
    <w:rsid w:val="00615ECD"/>
    <w:rPr>
      <w:b/>
      <w:bCs/>
      <w:i w:val="0"/>
      <w:iCs w:val="0"/>
    </w:rPr>
  </w:style>
  <w:style w:type="character" w:customStyle="1" w:styleId="st1">
    <w:name w:val="st1"/>
    <w:basedOn w:val="a0"/>
    <w:rsid w:val="00074676"/>
  </w:style>
  <w:style w:type="numbering" w:customStyle="1" w:styleId="Excel7">
    <w:name w:val="Excel家計簿7"/>
    <w:basedOn w:val="a2"/>
    <w:rsid w:val="006D2AA1"/>
  </w:style>
  <w:style w:type="paragraph" w:styleId="33">
    <w:name w:val="toc 3"/>
    <w:basedOn w:val="a"/>
    <w:next w:val="a"/>
    <w:autoRedefine/>
    <w:uiPriority w:val="39"/>
    <w:unhideWhenUsed/>
    <w:rsid w:val="009F3C02"/>
    <w:pPr>
      <w:ind w:leftChars="200" w:left="420"/>
    </w:pPr>
  </w:style>
  <w:style w:type="paragraph" w:styleId="41">
    <w:name w:val="toc 4"/>
    <w:basedOn w:val="a"/>
    <w:next w:val="a"/>
    <w:autoRedefine/>
    <w:uiPriority w:val="39"/>
    <w:unhideWhenUsed/>
    <w:rsid w:val="009F3C02"/>
    <w:pPr>
      <w:ind w:leftChars="300" w:left="630"/>
    </w:pPr>
  </w:style>
  <w:style w:type="paragraph" w:styleId="51">
    <w:name w:val="toc 5"/>
    <w:basedOn w:val="a"/>
    <w:next w:val="a"/>
    <w:autoRedefine/>
    <w:uiPriority w:val="39"/>
    <w:unhideWhenUsed/>
    <w:rsid w:val="009F3C02"/>
    <w:pPr>
      <w:ind w:leftChars="400" w:left="840"/>
    </w:pPr>
  </w:style>
  <w:style w:type="paragraph" w:styleId="6">
    <w:name w:val="toc 6"/>
    <w:basedOn w:val="a"/>
    <w:next w:val="a"/>
    <w:autoRedefine/>
    <w:uiPriority w:val="39"/>
    <w:unhideWhenUsed/>
    <w:rsid w:val="009F3C02"/>
    <w:pPr>
      <w:ind w:leftChars="500" w:left="1050"/>
    </w:pPr>
  </w:style>
  <w:style w:type="paragraph" w:styleId="7">
    <w:name w:val="toc 7"/>
    <w:basedOn w:val="a"/>
    <w:next w:val="a"/>
    <w:autoRedefine/>
    <w:uiPriority w:val="39"/>
    <w:unhideWhenUsed/>
    <w:rsid w:val="009F3C02"/>
    <w:pPr>
      <w:ind w:leftChars="600" w:left="1260"/>
    </w:pPr>
  </w:style>
  <w:style w:type="paragraph" w:styleId="8">
    <w:name w:val="toc 8"/>
    <w:basedOn w:val="a"/>
    <w:next w:val="a"/>
    <w:autoRedefine/>
    <w:uiPriority w:val="39"/>
    <w:unhideWhenUsed/>
    <w:rsid w:val="009F3C02"/>
    <w:pPr>
      <w:ind w:leftChars="700" w:left="1470"/>
    </w:pPr>
  </w:style>
  <w:style w:type="paragraph" w:styleId="9">
    <w:name w:val="toc 9"/>
    <w:basedOn w:val="a"/>
    <w:next w:val="a"/>
    <w:autoRedefine/>
    <w:uiPriority w:val="39"/>
    <w:unhideWhenUsed/>
    <w:rsid w:val="009F3C02"/>
    <w:pPr>
      <w:ind w:leftChars="800" w:left="1680"/>
    </w:pPr>
  </w:style>
  <w:style w:type="numbering" w:customStyle="1" w:styleId="Excel8">
    <w:name w:val="Excel家計簿8"/>
    <w:basedOn w:val="a2"/>
    <w:rsid w:val="00FE290A"/>
  </w:style>
  <w:style w:type="numbering" w:customStyle="1" w:styleId="Excel9">
    <w:name w:val="Excel家計簿9"/>
    <w:basedOn w:val="a2"/>
    <w:rsid w:val="00BE2BAA"/>
  </w:style>
  <w:style w:type="character" w:customStyle="1" w:styleId="50">
    <w:name w:val="見出し 5 (文字)"/>
    <w:basedOn w:val="a0"/>
    <w:link w:val="5"/>
    <w:uiPriority w:val="9"/>
    <w:rsid w:val="003414BF"/>
    <w:rPr>
      <w:rFonts w:asciiTheme="minorEastAsia" w:hAnsiTheme="minorEastAsia" w:cstheme="majorBidi"/>
    </w:rPr>
  </w:style>
  <w:style w:type="numbering" w:customStyle="1" w:styleId="Excel10">
    <w:name w:val="Excel家計簿10"/>
    <w:basedOn w:val="a2"/>
    <w:rsid w:val="003736ED"/>
  </w:style>
  <w:style w:type="numbering" w:customStyle="1" w:styleId="Excel11">
    <w:name w:val="Excel家計簿11"/>
    <w:basedOn w:val="a2"/>
    <w:rsid w:val="00F72077"/>
  </w:style>
  <w:style w:type="character" w:styleId="af1">
    <w:name w:val="Unresolved Mention"/>
    <w:basedOn w:val="a0"/>
    <w:uiPriority w:val="99"/>
    <w:semiHidden/>
    <w:unhideWhenUsed/>
    <w:rsid w:val="00993802"/>
    <w:rPr>
      <w:color w:val="605E5C"/>
      <w:shd w:val="clear" w:color="auto" w:fill="E1DFDD"/>
    </w:rPr>
  </w:style>
  <w:style w:type="character" w:customStyle="1" w:styleId="12">
    <w:name w:val="目次 1 (文字)"/>
    <w:basedOn w:val="a0"/>
    <w:link w:val="11"/>
    <w:uiPriority w:val="39"/>
    <w:rsid w:val="00E672CB"/>
    <w:rPr>
      <w:rFonts w:asciiTheme="minorEastAsia" w:hAnsiTheme="minorEastAsia" w:cstheme="majorBidi"/>
      <w:noProof/>
    </w:rPr>
  </w:style>
  <w:style w:type="paragraph" w:customStyle="1" w:styleId="42">
    <w:name w:val="スタイル4"/>
    <w:basedOn w:val="4"/>
    <w:link w:val="43"/>
    <w:qFormat/>
    <w:rsid w:val="00EC3C48"/>
    <w:pPr>
      <w:keepNext/>
      <w:numPr>
        <w:ilvl w:val="0"/>
        <w:numId w:val="0"/>
      </w:numPr>
      <w:ind w:left="1247" w:hanging="283"/>
    </w:pPr>
  </w:style>
  <w:style w:type="character" w:customStyle="1" w:styleId="43">
    <w:name w:val="スタイル4 (文字)"/>
    <w:basedOn w:val="12"/>
    <w:link w:val="42"/>
    <w:rsid w:val="00EC3C48"/>
    <w:rPr>
      <w:rFonts w:asciiTheme="minorEastAsia" w:hAnsiTheme="minorEastAsia" w:cstheme="majorBidi"/>
      <w:bCs/>
      <w:noProof/>
    </w:rPr>
  </w:style>
  <w:style w:type="paragraph" w:customStyle="1" w:styleId="52">
    <w:name w:val="スタイル5"/>
    <w:basedOn w:val="11"/>
    <w:link w:val="53"/>
    <w:qFormat/>
    <w:rsid w:val="00EC3C48"/>
    <w:pPr>
      <w:tabs>
        <w:tab w:val="left" w:pos="630"/>
      </w:tabs>
      <w:jc w:val="center"/>
    </w:pPr>
    <w:rPr>
      <w:bCs/>
      <w:caps/>
      <w:sz w:val="22"/>
      <w:szCs w:val="28"/>
    </w:rPr>
  </w:style>
  <w:style w:type="character" w:customStyle="1" w:styleId="53">
    <w:name w:val="スタイル5 (文字)"/>
    <w:basedOn w:val="12"/>
    <w:link w:val="52"/>
    <w:rsid w:val="00EC3C48"/>
    <w:rPr>
      <w:rFonts w:asciiTheme="minorEastAsia" w:hAnsiTheme="minorEastAsia" w:cstheme="majorBidi"/>
      <w:bCs/>
      <w:caps/>
      <w:noProof/>
      <w:sz w:val="22"/>
      <w:szCs w:val="28"/>
    </w:rPr>
  </w:style>
  <w:style w:type="paragraph" w:styleId="af2">
    <w:name w:val="TOC Heading"/>
    <w:basedOn w:val="1"/>
    <w:next w:val="a"/>
    <w:uiPriority w:val="39"/>
    <w:unhideWhenUsed/>
    <w:qFormat/>
    <w:rsid w:val="00EC3C48"/>
    <w:pPr>
      <w:keepLines/>
      <w:widowControl/>
      <w:numPr>
        <w:numId w:val="0"/>
      </w:numPr>
      <w:topLinePunct w:val="0"/>
      <w:spacing w:before="240" w:line="259" w:lineRule="auto"/>
      <w:outlineLvl w:val="9"/>
    </w:pPr>
    <w:rPr>
      <w:rFonts w:asciiTheme="majorHAnsi" w:eastAsiaTheme="majorEastAsia" w:hAnsiTheme="majorHAnsi"/>
      <w:b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550715">
      <w:bodyDiv w:val="1"/>
      <w:marLeft w:val="0"/>
      <w:marRight w:val="0"/>
      <w:marTop w:val="0"/>
      <w:marBottom w:val="0"/>
      <w:divBdr>
        <w:top w:val="none" w:sz="0" w:space="0" w:color="auto"/>
        <w:left w:val="none" w:sz="0" w:space="0" w:color="auto"/>
        <w:bottom w:val="none" w:sz="0" w:space="0" w:color="auto"/>
        <w:right w:val="none" w:sz="0" w:space="0" w:color="auto"/>
      </w:divBdr>
    </w:div>
    <w:div w:id="148250551">
      <w:bodyDiv w:val="1"/>
      <w:marLeft w:val="0"/>
      <w:marRight w:val="0"/>
      <w:marTop w:val="0"/>
      <w:marBottom w:val="0"/>
      <w:divBdr>
        <w:top w:val="none" w:sz="0" w:space="0" w:color="auto"/>
        <w:left w:val="none" w:sz="0" w:space="0" w:color="auto"/>
        <w:bottom w:val="none" w:sz="0" w:space="0" w:color="auto"/>
        <w:right w:val="none" w:sz="0" w:space="0" w:color="auto"/>
      </w:divBdr>
    </w:div>
    <w:div w:id="576591587">
      <w:bodyDiv w:val="1"/>
      <w:marLeft w:val="0"/>
      <w:marRight w:val="0"/>
      <w:marTop w:val="0"/>
      <w:marBottom w:val="0"/>
      <w:divBdr>
        <w:top w:val="none" w:sz="0" w:space="0" w:color="auto"/>
        <w:left w:val="none" w:sz="0" w:space="0" w:color="auto"/>
        <w:bottom w:val="none" w:sz="0" w:space="0" w:color="auto"/>
        <w:right w:val="none" w:sz="0" w:space="0" w:color="auto"/>
      </w:divBdr>
    </w:div>
    <w:div w:id="619537272">
      <w:bodyDiv w:val="1"/>
      <w:marLeft w:val="0"/>
      <w:marRight w:val="0"/>
      <w:marTop w:val="0"/>
      <w:marBottom w:val="0"/>
      <w:divBdr>
        <w:top w:val="none" w:sz="0" w:space="0" w:color="auto"/>
        <w:left w:val="none" w:sz="0" w:space="0" w:color="auto"/>
        <w:bottom w:val="none" w:sz="0" w:space="0" w:color="auto"/>
        <w:right w:val="none" w:sz="0" w:space="0" w:color="auto"/>
      </w:divBdr>
    </w:div>
    <w:div w:id="152713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eg"/><Relationship Id="rId21" Type="http://schemas.openxmlformats.org/officeDocument/2006/relationships/image" Target="media/image7.jpg"/><Relationship Id="rId42" Type="http://schemas.openxmlformats.org/officeDocument/2006/relationships/image" Target="media/image19.jpg"/><Relationship Id="rId63" Type="http://schemas.openxmlformats.org/officeDocument/2006/relationships/image" Target="media/image51.jpeg"/><Relationship Id="rId84" Type="http://schemas.openxmlformats.org/officeDocument/2006/relationships/image" Target="media/image41.jpg"/><Relationship Id="rId138" Type="http://schemas.openxmlformats.org/officeDocument/2006/relationships/image" Target="media/image68.png"/><Relationship Id="rId107" Type="http://schemas.openxmlformats.org/officeDocument/2006/relationships/image" Target="media/image95.jpeg"/><Relationship Id="rId11" Type="http://schemas.openxmlformats.org/officeDocument/2006/relationships/image" Target="media/image2.png"/><Relationship Id="rId32" Type="http://schemas.openxmlformats.org/officeDocument/2006/relationships/image" Target="media/image21.png"/><Relationship Id="rId53" Type="http://schemas.openxmlformats.org/officeDocument/2006/relationships/image" Target="media/image41.png"/><Relationship Id="rId74" Type="http://schemas.openxmlformats.org/officeDocument/2006/relationships/image" Target="media/image36.jpg"/><Relationship Id="rId128" Type="http://schemas.openxmlformats.org/officeDocument/2006/relationships/image" Target="media/image63.JPG"/><Relationship Id="rId5" Type="http://schemas.openxmlformats.org/officeDocument/2006/relationships/webSettings" Target="webSettings.xml"/><Relationship Id="rId90" Type="http://schemas.openxmlformats.org/officeDocument/2006/relationships/image" Target="media/image44.jpg"/><Relationship Id="rId95" Type="http://schemas.openxmlformats.org/officeDocument/2006/relationships/image" Target="media/image83.jpeg"/><Relationship Id="rId22" Type="http://schemas.openxmlformats.org/officeDocument/2006/relationships/image" Target="media/image8.png"/><Relationship Id="rId27" Type="http://schemas.openxmlformats.org/officeDocument/2006/relationships/image" Target="media/image11.jpg"/><Relationship Id="rId43" Type="http://schemas.openxmlformats.org/officeDocument/2006/relationships/image" Target="media/image31.jpeg"/><Relationship Id="rId48" Type="http://schemas.openxmlformats.org/officeDocument/2006/relationships/image" Target="media/image22.png"/><Relationship Id="rId64" Type="http://schemas.openxmlformats.org/officeDocument/2006/relationships/image" Target="media/image31.png"/><Relationship Id="rId69" Type="http://schemas.openxmlformats.org/officeDocument/2006/relationships/image" Target="media/image57.jpeg"/><Relationship Id="rId113" Type="http://schemas.openxmlformats.org/officeDocument/2006/relationships/image" Target="media/image101.jpeg"/><Relationship Id="rId118" Type="http://schemas.openxmlformats.org/officeDocument/2006/relationships/image" Target="media/image58.jpg"/><Relationship Id="rId134" Type="http://schemas.openxmlformats.org/officeDocument/2006/relationships/image" Target="media/image66.jpg"/><Relationship Id="rId139" Type="http://schemas.openxmlformats.org/officeDocument/2006/relationships/image" Target="media/image127.png"/><Relationship Id="rId80" Type="http://schemas.openxmlformats.org/officeDocument/2006/relationships/image" Target="media/image39.jpg"/><Relationship Id="rId85" Type="http://schemas.openxmlformats.org/officeDocument/2006/relationships/image" Target="media/image73.jpeg"/><Relationship Id="rId12" Type="http://schemas.openxmlformats.org/officeDocument/2006/relationships/image" Target="media/image3.png"/><Relationship Id="rId17" Type="http://schemas.openxmlformats.org/officeDocument/2006/relationships/image" Target="media/image8.jpeg"/><Relationship Id="rId33" Type="http://schemas.openxmlformats.org/officeDocument/2006/relationships/hyperlink" Target="https://&#65374;&#65374;&#12301;&#12392;&#34920;&#31034;&#12375;&#12414;&#12377;" TargetMode="External"/><Relationship Id="rId38" Type="http://schemas.openxmlformats.org/officeDocument/2006/relationships/image" Target="media/image17.jpg"/><Relationship Id="rId59" Type="http://schemas.openxmlformats.org/officeDocument/2006/relationships/image" Target="media/image47.jpeg"/><Relationship Id="rId103" Type="http://schemas.openxmlformats.org/officeDocument/2006/relationships/image" Target="media/image91.jpeg"/><Relationship Id="rId108" Type="http://schemas.openxmlformats.org/officeDocument/2006/relationships/image" Target="media/image53.JPG"/><Relationship Id="rId124" Type="http://schemas.openxmlformats.org/officeDocument/2006/relationships/image" Target="media/image61.jpg"/><Relationship Id="rId129" Type="http://schemas.openxmlformats.org/officeDocument/2006/relationships/image" Target="media/image117.jpeg"/><Relationship Id="rId54" Type="http://schemas.openxmlformats.org/officeDocument/2006/relationships/image" Target="media/image26.png"/><Relationship Id="rId70" Type="http://schemas.openxmlformats.org/officeDocument/2006/relationships/image" Target="media/image34.jpg"/><Relationship Id="rId75" Type="http://schemas.openxmlformats.org/officeDocument/2006/relationships/image" Target="media/image63.jpeg"/><Relationship Id="rId91" Type="http://schemas.openxmlformats.org/officeDocument/2006/relationships/image" Target="media/image79.jpeg"/><Relationship Id="rId96" Type="http://schemas.openxmlformats.org/officeDocument/2006/relationships/image" Target="media/image47.jpg"/><Relationship Id="rId140" Type="http://schemas.openxmlformats.org/officeDocument/2006/relationships/image" Target="media/image69.jp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7.jpeg"/><Relationship Id="rId49" Type="http://schemas.openxmlformats.org/officeDocument/2006/relationships/image" Target="media/image37.png"/><Relationship Id="rId114" Type="http://schemas.openxmlformats.org/officeDocument/2006/relationships/image" Target="media/image56.JPG"/><Relationship Id="rId119" Type="http://schemas.openxmlformats.org/officeDocument/2006/relationships/image" Target="media/image107.jpeg"/><Relationship Id="rId44" Type="http://schemas.openxmlformats.org/officeDocument/2006/relationships/image" Target="media/image20.jpg"/><Relationship Id="rId60" Type="http://schemas.openxmlformats.org/officeDocument/2006/relationships/image" Target="media/image29.png"/><Relationship Id="rId65" Type="http://schemas.openxmlformats.org/officeDocument/2006/relationships/image" Target="media/image53.png"/><Relationship Id="rId81" Type="http://schemas.openxmlformats.org/officeDocument/2006/relationships/image" Target="media/image69.jpeg"/><Relationship Id="rId86" Type="http://schemas.openxmlformats.org/officeDocument/2006/relationships/image" Target="media/image42.jpg"/><Relationship Id="rId130" Type="http://schemas.openxmlformats.org/officeDocument/2006/relationships/image" Target="media/image64.JPG"/><Relationship Id="rId135" Type="http://schemas.openxmlformats.org/officeDocument/2006/relationships/image" Target="media/image123.jpeg"/><Relationship Id="rId13" Type="http://schemas.openxmlformats.org/officeDocument/2006/relationships/image" Target="media/image4.png"/><Relationship Id="rId18" Type="http://schemas.openxmlformats.org/officeDocument/2006/relationships/image" Target="media/image6.png"/><Relationship Id="rId39" Type="http://schemas.openxmlformats.org/officeDocument/2006/relationships/image" Target="media/image27.jpeg"/><Relationship Id="rId109" Type="http://schemas.openxmlformats.org/officeDocument/2006/relationships/image" Target="media/image97.jpeg"/><Relationship Id="rId34" Type="http://schemas.openxmlformats.org/officeDocument/2006/relationships/image" Target="media/image15.jpg"/><Relationship Id="rId50" Type="http://schemas.openxmlformats.org/officeDocument/2006/relationships/image" Target="media/image23.png"/><Relationship Id="rId55" Type="http://schemas.openxmlformats.org/officeDocument/2006/relationships/image" Target="media/image43.png"/><Relationship Id="rId76" Type="http://schemas.openxmlformats.org/officeDocument/2006/relationships/image" Target="media/image37.jpg"/><Relationship Id="rId97" Type="http://schemas.openxmlformats.org/officeDocument/2006/relationships/image" Target="media/image85.jpeg"/><Relationship Id="rId104" Type="http://schemas.openxmlformats.org/officeDocument/2006/relationships/image" Target="media/image51.jpg"/><Relationship Id="rId120" Type="http://schemas.openxmlformats.org/officeDocument/2006/relationships/image" Target="media/image59.JPG"/><Relationship Id="rId125" Type="http://schemas.openxmlformats.org/officeDocument/2006/relationships/image" Target="media/image113.jpeg"/><Relationship Id="rId141" Type="http://schemas.openxmlformats.org/officeDocument/2006/relationships/image" Target="media/image129.jpeg"/><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image" Target="media/image45.jpeg"/><Relationship Id="rId2" Type="http://schemas.openxmlformats.org/officeDocument/2006/relationships/numbering" Target="numbering.xml"/><Relationship Id="rId29" Type="http://schemas.openxmlformats.org/officeDocument/2006/relationships/image" Target="media/image12.jpg"/><Relationship Id="rId24" Type="http://schemas.openxmlformats.org/officeDocument/2006/relationships/image" Target="media/image13.png"/><Relationship Id="rId40" Type="http://schemas.openxmlformats.org/officeDocument/2006/relationships/image" Target="media/image18.jpg"/><Relationship Id="rId45" Type="http://schemas.openxmlformats.org/officeDocument/2006/relationships/image" Target="media/image33.jpeg"/><Relationship Id="rId66" Type="http://schemas.openxmlformats.org/officeDocument/2006/relationships/image" Target="media/image32.jpg"/><Relationship Id="rId87" Type="http://schemas.openxmlformats.org/officeDocument/2006/relationships/image" Target="media/image75.jpeg"/><Relationship Id="rId110" Type="http://schemas.openxmlformats.org/officeDocument/2006/relationships/image" Target="media/image54.JPG"/><Relationship Id="rId115" Type="http://schemas.openxmlformats.org/officeDocument/2006/relationships/image" Target="media/image103.jpeg"/><Relationship Id="rId131" Type="http://schemas.openxmlformats.org/officeDocument/2006/relationships/image" Target="media/image119.jpeg"/><Relationship Id="rId136" Type="http://schemas.openxmlformats.org/officeDocument/2006/relationships/image" Target="media/image67.png"/><Relationship Id="rId61" Type="http://schemas.openxmlformats.org/officeDocument/2006/relationships/image" Target="media/image49.png"/><Relationship Id="rId82" Type="http://schemas.openxmlformats.org/officeDocument/2006/relationships/image" Target="media/image40.jpg"/><Relationship Id="rId19" Type="http://schemas.openxmlformats.org/officeDocument/2006/relationships/footer" Target="footer3.xml"/><Relationship Id="rId14" Type="http://schemas.openxmlformats.org/officeDocument/2006/relationships/image" Target="media/image4.jpg"/><Relationship Id="rId30" Type="http://schemas.openxmlformats.org/officeDocument/2006/relationships/image" Target="media/image19.jpeg"/><Relationship Id="rId35" Type="http://schemas.openxmlformats.org/officeDocument/2006/relationships/image" Target="media/image23.jpeg"/><Relationship Id="rId56" Type="http://schemas.openxmlformats.org/officeDocument/2006/relationships/image" Target="media/image27.png"/><Relationship Id="rId77" Type="http://schemas.openxmlformats.org/officeDocument/2006/relationships/image" Target="media/image65.jpeg"/><Relationship Id="rId100" Type="http://schemas.openxmlformats.org/officeDocument/2006/relationships/image" Target="media/image49.jpg"/><Relationship Id="rId105" Type="http://schemas.openxmlformats.org/officeDocument/2006/relationships/image" Target="media/image93.jpeg"/><Relationship Id="rId126" Type="http://schemas.openxmlformats.org/officeDocument/2006/relationships/image" Target="media/image62.JPG"/><Relationship Id="rId8" Type="http://schemas.openxmlformats.org/officeDocument/2006/relationships/footer" Target="footer1.xml"/><Relationship Id="rId51" Type="http://schemas.openxmlformats.org/officeDocument/2006/relationships/image" Target="media/image39.png"/><Relationship Id="rId72" Type="http://schemas.openxmlformats.org/officeDocument/2006/relationships/image" Target="media/image35.jpg"/><Relationship Id="rId93" Type="http://schemas.openxmlformats.org/officeDocument/2006/relationships/image" Target="media/image81.jpeg"/><Relationship Id="rId98" Type="http://schemas.openxmlformats.org/officeDocument/2006/relationships/image" Target="media/image48.jpg"/><Relationship Id="rId121" Type="http://schemas.openxmlformats.org/officeDocument/2006/relationships/image" Target="media/image109.jpeg"/><Relationship Id="rId142" Type="http://schemas.openxmlformats.org/officeDocument/2006/relationships/image" Target="media/image70.pn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21.jpg"/><Relationship Id="rId67" Type="http://schemas.openxmlformats.org/officeDocument/2006/relationships/image" Target="media/image55.jpeg"/><Relationship Id="rId116" Type="http://schemas.openxmlformats.org/officeDocument/2006/relationships/image" Target="media/image57.JPG"/><Relationship Id="rId137" Type="http://schemas.openxmlformats.org/officeDocument/2006/relationships/image" Target="media/image125.png"/><Relationship Id="rId20" Type="http://schemas.openxmlformats.org/officeDocument/2006/relationships/footer" Target="footer4.xml"/><Relationship Id="rId41" Type="http://schemas.openxmlformats.org/officeDocument/2006/relationships/image" Target="media/image29.jpeg"/><Relationship Id="rId62" Type="http://schemas.openxmlformats.org/officeDocument/2006/relationships/image" Target="media/image30.jpg"/><Relationship Id="rId83" Type="http://schemas.openxmlformats.org/officeDocument/2006/relationships/image" Target="media/image71.jpeg"/><Relationship Id="rId88" Type="http://schemas.openxmlformats.org/officeDocument/2006/relationships/image" Target="media/image43.jpg"/><Relationship Id="rId111" Type="http://schemas.openxmlformats.org/officeDocument/2006/relationships/image" Target="media/image99.jpeg"/><Relationship Id="rId132" Type="http://schemas.openxmlformats.org/officeDocument/2006/relationships/image" Target="media/image65.JPG"/><Relationship Id="rId15" Type="http://schemas.openxmlformats.org/officeDocument/2006/relationships/image" Target="media/image6.jpeg"/><Relationship Id="rId36" Type="http://schemas.openxmlformats.org/officeDocument/2006/relationships/image" Target="media/image16.png"/><Relationship Id="rId57" Type="http://schemas.openxmlformats.org/officeDocument/2006/relationships/image" Target="media/image45.png"/><Relationship Id="rId106" Type="http://schemas.openxmlformats.org/officeDocument/2006/relationships/image" Target="media/image52.jpg"/><Relationship Id="rId127" Type="http://schemas.openxmlformats.org/officeDocument/2006/relationships/image" Target="media/image115.jpeg"/><Relationship Id="rId10" Type="http://schemas.openxmlformats.org/officeDocument/2006/relationships/image" Target="media/image1.png"/><Relationship Id="rId31" Type="http://schemas.openxmlformats.org/officeDocument/2006/relationships/image" Target="media/image14.png"/><Relationship Id="rId52" Type="http://schemas.openxmlformats.org/officeDocument/2006/relationships/image" Target="media/image24.png"/><Relationship Id="rId73" Type="http://schemas.openxmlformats.org/officeDocument/2006/relationships/image" Target="media/image61.jpeg"/><Relationship Id="rId78" Type="http://schemas.openxmlformats.org/officeDocument/2006/relationships/image" Target="media/image38.jpg"/><Relationship Id="rId94" Type="http://schemas.openxmlformats.org/officeDocument/2006/relationships/image" Target="media/image46.jp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60.JPG"/><Relationship Id="rId143" Type="http://schemas.openxmlformats.org/officeDocument/2006/relationships/image" Target="media/image131.png"/><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15.png"/><Relationship Id="rId47" Type="http://schemas.openxmlformats.org/officeDocument/2006/relationships/image" Target="media/image35.jpeg"/><Relationship Id="rId68" Type="http://schemas.openxmlformats.org/officeDocument/2006/relationships/image" Target="media/image33.jpg"/><Relationship Id="rId89" Type="http://schemas.openxmlformats.org/officeDocument/2006/relationships/image" Target="media/image77.jpeg"/><Relationship Id="rId112" Type="http://schemas.openxmlformats.org/officeDocument/2006/relationships/image" Target="media/image55.JPG"/><Relationship Id="rId133" Type="http://schemas.openxmlformats.org/officeDocument/2006/relationships/image" Target="media/image121.jpeg"/><Relationship Id="rId16" Type="http://schemas.openxmlformats.org/officeDocument/2006/relationships/image" Target="media/image5.jpg"/><Relationship Id="rId37" Type="http://schemas.openxmlformats.org/officeDocument/2006/relationships/image" Target="media/image25.png"/><Relationship Id="rId58" Type="http://schemas.openxmlformats.org/officeDocument/2006/relationships/image" Target="media/image28.jpg"/><Relationship Id="rId79" Type="http://schemas.openxmlformats.org/officeDocument/2006/relationships/image" Target="media/image67.jpeg"/><Relationship Id="rId102" Type="http://schemas.openxmlformats.org/officeDocument/2006/relationships/image" Target="media/image50.jpg"/><Relationship Id="rId123" Type="http://schemas.openxmlformats.org/officeDocument/2006/relationships/image" Target="media/image111.jpeg"/><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y_Excel_VBA%20Software\XL_4R_G&#12468;&#12523;&#12501;_Add_in&#38283;&#30330;&#29992;\XL_4R&#12464;&#12521;&#12454;&#12531;&#12489;&#12468;&#12523;&#12501;&#38598;&#35336;&#12503;&#12525;&#12464;&#12521;&#12512;&#35500;&#26126;&#26360;V1401.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bodyPr/>
      <a:lstStyle/>
      <a:style>
        <a:lnRef idx="1">
          <a:schemeClr val="dk1"/>
        </a:lnRef>
        <a:fillRef idx="0">
          <a:schemeClr val="dk1"/>
        </a:fillRef>
        <a:effectRef idx="0">
          <a:schemeClr val="dk1"/>
        </a:effectRef>
        <a:fontRef idx="minor">
          <a:schemeClr val="tx1"/>
        </a:fontRef>
      </a:style>
    </a:lnDef>
    <a:txDef>
      <a:spPr>
        <a:solidFill>
          <a:schemeClr val="lt1"/>
        </a:solidFill>
        <a:ln w="6350">
          <a:solidFill>
            <a:prstClr val="black"/>
          </a:solidFill>
        </a:ln>
      </a:spPr>
      <a:bodyPr wrap="squar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33DF8D-65A5-4195-9508-52D1334644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XL_4Rグラウンドゴルフ集計プログラム説明書V1401.dotx</Template>
  <TotalTime>98</TotalTime>
  <Pages>67</Pages>
  <Words>12799</Words>
  <Characters>72955</Characters>
  <Application>Microsoft Office Word</Application>
  <DocSecurity>8</DocSecurity>
  <Lines>607</Lines>
  <Paragraphs>171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85583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tatsu sasaki</dc:creator>
  <cp:lastModifiedBy>tatsu sasaki</cp:lastModifiedBy>
  <cp:revision>15</cp:revision>
  <cp:lastPrinted>2025-05-24T02:25:00Z</cp:lastPrinted>
  <dcterms:created xsi:type="dcterms:W3CDTF">2026-01-21T11:33:00Z</dcterms:created>
  <dcterms:modified xsi:type="dcterms:W3CDTF">2026-01-23T06:54:00Z</dcterms:modified>
</cp:coreProperties>
</file>